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11027" w14:paraId="a011027" w:rsidRDefault="000E1F39" w:rsidP="000E1F39" w:rsidR="000E1F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44566A" w:rsidP="000E1F39" w:rsidR="0044566A" w:rsidRPr="00655B39">
      <w:pPr>
        <w:jc w:val="center"/>
        <w:rPr>
          <w:rFonts w:hAnsi="Times New Roman" w:ascii="Times New Roman"/>
          <w:b/>
          <w:sz w:val="28"/>
        </w:rPr>
      </w:pP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823C3F">
      <w:pPr>
        <w:jc w:val="both"/>
        <w:rPr>
          <w:rFonts w:hAnsi="Times New Roman" w:ascii="Times New Roman"/>
          <w:b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823C3F">
        <w:rPr>
          <w:rFonts w:hAnsi="Times New Roman" w:ascii="Times New Roman"/>
          <w:sz w:val="24"/>
          <w:szCs w:val="24"/>
          <w:lang w:val="pl-PL"/>
        </w:rPr>
        <w:t>:</w:t>
      </w:r>
      <w:r w:rsidR="00563C75">
        <w:rPr>
          <w:rFonts w:hAnsi="Times New Roman" w:ascii="Times New Roman"/>
          <w:sz w:val="24"/>
        </w:rPr>
        <w:t xml:space="preserve"> </w:t>
      </w:r>
      <w:r w:rsidR="00563C75" w:rsidRPr="00823C3F">
        <w:rPr>
          <w:rFonts w:hAnsi="Times New Roman" w:ascii="Times New Roman"/>
          <w:b/>
          <w:sz w:val="24"/>
        </w:rPr>
        <w:t>Trgovački sud u Zagrebu</w:t>
      </w:r>
    </w:p>
    <w:p w:rsidRDefault="006466F7" w:rsidP="000E1F39" w:rsidR="000E1F39" w:rsidRPr="001756B6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57109A">
        <w:rPr>
          <w:rFonts w:hAnsi="Times New Roman" w:ascii="Times New Roman"/>
          <w:b/>
          <w:sz w:val="24"/>
          <w:szCs w:val="24"/>
          <w:lang w:val="pl-PL"/>
        </w:rPr>
        <w:t>48</w:t>
      </w:r>
      <w:r w:rsidR="00CA3700" w:rsidRPr="001756B6">
        <w:rPr>
          <w:rFonts w:hAnsi="Times New Roman" w:ascii="Times New Roman"/>
          <w:b/>
          <w:sz w:val="24"/>
          <w:szCs w:val="24"/>
          <w:lang w:val="pl-PL"/>
        </w:rPr>
        <w:t>.</w:t>
      </w:r>
      <w:r w:rsidR="00695DFC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57109A">
        <w:rPr>
          <w:rFonts w:hAnsi="Times New Roman" w:ascii="Times New Roman"/>
          <w:b/>
          <w:sz w:val="24"/>
          <w:szCs w:val="24"/>
        </w:rPr>
        <w:t>St-6352</w:t>
      </w:r>
      <w:r w:rsidR="007A2537">
        <w:rPr>
          <w:rFonts w:hAnsi="Times New Roman" w:ascii="Times New Roman"/>
          <w:b/>
          <w:sz w:val="24"/>
          <w:szCs w:val="24"/>
        </w:rPr>
        <w:t>/16</w:t>
      </w:r>
      <w:r w:rsidR="00695DFC" w:rsidRPr="00695DFC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0E1F39" w:rsidP="00695DFC" w:rsidR="0057109A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sjedište)</w:t>
      </w:r>
    </w:p>
    <w:p w:rsidRDefault="0057109A" w:rsidP="00695DFC" w:rsidR="00695DFC" w:rsidRPr="00823C3F">
      <w:pPr>
        <w:rPr>
          <w:rFonts w:hAnsi="Times New Roman" w:ascii="Times New Roman"/>
          <w:b/>
          <w:sz w:val="24"/>
          <w:szCs w:val="24"/>
          <w:lang w:val="pl-PL"/>
        </w:rPr>
      </w:pPr>
      <w:r w:rsidRPr="00823C3F">
        <w:rPr>
          <w:rFonts w:hAnsi="Times New Roman" w:ascii="Times New Roman"/>
          <w:b/>
          <w:sz w:val="24"/>
          <w:szCs w:val="24"/>
          <w:lang w:val="pl-PL"/>
        </w:rPr>
        <w:t>UČILIŠTE EXISTERE – ustanova za obrazovanje odraslih</w:t>
      </w:r>
      <w:r w:rsidR="001756B6" w:rsidRPr="00823C3F">
        <w:rPr>
          <w:rFonts w:hAnsi="Times New Roman" w:ascii="Times New Roman"/>
          <w:b/>
          <w:sz w:val="24"/>
          <w:szCs w:val="24"/>
          <w:lang w:val="pl-PL"/>
        </w:rPr>
        <w:t xml:space="preserve"> u stečaju, OIB </w:t>
      </w:r>
      <w:r w:rsidRPr="00823C3F">
        <w:rPr>
          <w:rFonts w:hAnsi="Times New Roman" w:ascii="Times New Roman"/>
          <w:b/>
          <w:sz w:val="24"/>
          <w:szCs w:val="24"/>
        </w:rPr>
        <w:t>20292893772</w:t>
      </w:r>
      <w:r w:rsidR="007A2537" w:rsidRPr="00823C3F">
        <w:rPr>
          <w:rFonts w:hAnsi="Times New Roman" w:ascii="Times New Roman"/>
          <w:b/>
          <w:sz w:val="24"/>
          <w:szCs w:val="24"/>
          <w:lang w:val="pl-PL"/>
        </w:rPr>
        <w:t>, Zagreb</w:t>
      </w:r>
      <w:r w:rsidR="001756B6" w:rsidRPr="00823C3F">
        <w:rPr>
          <w:rFonts w:hAnsi="Times New Roman" w:ascii="Times New Roman"/>
          <w:b/>
          <w:sz w:val="24"/>
          <w:szCs w:val="24"/>
          <w:lang w:val="pl-PL"/>
        </w:rPr>
        <w:t xml:space="preserve">, </w:t>
      </w:r>
      <w:r w:rsidRPr="00823C3F">
        <w:rPr>
          <w:rFonts w:hAnsi="Times New Roman" w:ascii="Times New Roman"/>
          <w:b/>
          <w:sz w:val="24"/>
          <w:szCs w:val="24"/>
        </w:rPr>
        <w:t>Avenija Većeslava Holjevca 17</w:t>
      </w:r>
      <w:r w:rsidR="00695DFC" w:rsidRPr="00823C3F">
        <w:rPr>
          <w:rFonts w:hAnsi="Times New Roman" w:ascii="Times New Roman"/>
          <w:b/>
          <w:sz w:val="24"/>
          <w:szCs w:val="24"/>
        </w:rPr>
        <w:t>.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DF4FF7">
        <w:rPr>
          <w:rFonts w:hAnsi="Times New Roman" w:ascii="Times New Roman"/>
          <w:sz w:val="24"/>
          <w:szCs w:val="24"/>
          <w:lang w:val="pl-PL"/>
        </w:rPr>
        <w:t xml:space="preserve"> POSTUPKA U RAZDOBLJU OD </w:t>
      </w:r>
      <w:r w:rsidR="003353F0">
        <w:rPr>
          <w:rFonts w:hAnsi="Times New Roman" w:ascii="Times New Roman"/>
          <w:sz w:val="24"/>
          <w:szCs w:val="24"/>
          <w:lang w:val="pl-PL"/>
        </w:rPr>
        <w:t xml:space="preserve"> 17.01.2019</w:t>
      </w:r>
      <w:r w:rsidR="00563C75">
        <w:rPr>
          <w:rFonts w:hAnsi="Times New Roman" w:ascii="Times New Roman"/>
          <w:sz w:val="24"/>
          <w:szCs w:val="24"/>
          <w:lang w:val="pl-PL"/>
        </w:rPr>
        <w:t>.</w:t>
      </w:r>
      <w:r w:rsidR="003353F0">
        <w:rPr>
          <w:rFonts w:hAnsi="Times New Roman" w:ascii="Times New Roman"/>
          <w:sz w:val="24"/>
          <w:szCs w:val="24"/>
          <w:lang w:val="pl-PL"/>
        </w:rPr>
        <w:t xml:space="preserve"> do 17.04</w:t>
      </w:r>
      <w:r w:rsidR="004E48F0">
        <w:rPr>
          <w:rFonts w:hAnsi="Times New Roman" w:ascii="Times New Roman"/>
          <w:sz w:val="24"/>
          <w:szCs w:val="24"/>
          <w:lang w:val="pl-PL"/>
        </w:rPr>
        <w:t>.2019</w:t>
      </w:r>
      <w:r w:rsidR="00DF4FF7">
        <w:rPr>
          <w:rFonts w:hAnsi="Times New Roman" w:ascii="Times New Roman"/>
          <w:sz w:val="24"/>
          <w:szCs w:val="24"/>
          <w:lang w:val="pl-PL"/>
        </w:rPr>
        <w:t>.</w:t>
      </w:r>
    </w:p>
    <w:p w:rsidRDefault="00EB1DB4" w:rsidP="000E1F39" w:rsidR="00EB1DB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1)</w:t>
      </w:r>
      <w:r w:rsidR="00E1430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Navesti radnje koje je stečajni upravitelj poduzeo u određenom razdoblju radi prikupljanja stečajne mase u skladu sa svojim dužnostima, </w:t>
      </w:r>
    </w:p>
    <w:p w:rsidRDefault="00DF4FF7" w:rsidP="000E1F39" w:rsidR="00DF4FF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F4FF7" w:rsidP="00160E90" w:rsidR="00EB1DB4" w:rsidRPr="00DF4FF7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sudac je dana 01.10.2018. je donio rješenje kojim je naloženo Ivi Dragišić, Zagreb, Srebrenjak 138, OIB:76195486520 da u roku 8 dana</w:t>
      </w:r>
      <w:r w:rsidR="00D566FA">
        <w:rPr>
          <w:rFonts w:hAnsi="Times New Roman" w:ascii="Times New Roman"/>
          <w:sz w:val="24"/>
          <w:szCs w:val="24"/>
          <w:lang w:val="pl-PL"/>
        </w:rPr>
        <w:t xml:space="preserve"> od datuma primitka rješenja Suda,</w:t>
      </w:r>
      <w:r>
        <w:rPr>
          <w:rFonts w:hAnsi="Times New Roman" w:ascii="Times New Roman"/>
          <w:sz w:val="24"/>
          <w:szCs w:val="24"/>
          <w:lang w:val="pl-PL"/>
        </w:rPr>
        <w:t xml:space="preserve"> preda motorno vozilo koje čini stečajnu masu opisano kao </w:t>
      </w:r>
      <w:r w:rsidR="0057109A">
        <w:rPr>
          <w:rFonts w:hAnsi="Times New Roman" w:ascii="Times New Roman"/>
          <w:sz w:val="24"/>
          <w:szCs w:val="24"/>
          <w:lang w:val="pl-PL"/>
        </w:rPr>
        <w:t xml:space="preserve">motorno vozilo </w:t>
      </w:r>
      <w:r w:rsidR="0057109A" w:rsidRPr="0057109A">
        <w:rPr>
          <w:rFonts w:hAnsi="Times New Roman" w:ascii="Times New Roman"/>
          <w:sz w:val="24"/>
          <w:szCs w:val="24"/>
        </w:rPr>
        <w:t>M1, marka JEEP 3,7 LAREDO, godina proizvodnje 2008</w:t>
      </w:r>
      <w:r w:rsidR="0057109A">
        <w:rPr>
          <w:rFonts w:hAnsi="Times New Roman" w:ascii="Times New Roman"/>
          <w:sz w:val="24"/>
          <w:szCs w:val="24"/>
        </w:rPr>
        <w:t xml:space="preserve">, broj šasije IJ8GR48K28C165567, </w:t>
      </w:r>
      <w:r>
        <w:rPr>
          <w:rFonts w:hAnsi="Times New Roman" w:ascii="Times New Roman"/>
          <w:sz w:val="24"/>
          <w:szCs w:val="24"/>
        </w:rPr>
        <w:t>za koje je registracija vozila prema evidenciji Centra za vozila Hrvatske d.d. istekla registracija, sa nadnevkom od 31.07.2018.</w:t>
      </w:r>
      <w:r w:rsidR="0057109A">
        <w:rPr>
          <w:rFonts w:hAnsi="Times New Roman" w:ascii="Times New Roman"/>
          <w:sz w:val="24"/>
          <w:szCs w:val="24"/>
        </w:rPr>
        <w:t xml:space="preserve"> </w:t>
      </w:r>
      <w:r w:rsidR="00EB1DB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353F0">
        <w:rPr>
          <w:rFonts w:hAnsi="Times New Roman" w:ascii="Times New Roman"/>
          <w:sz w:val="24"/>
          <w:szCs w:val="24"/>
          <w:lang w:val="pl-PL"/>
        </w:rPr>
        <w:t>Sud je temljem odredbi čl. 216. st. 2. Stečajnoga zakona naložio Ministarstvu unutrašnjih poslova da predmetno vozilo oduzme i o tome obavijesti Sud i stečajnoga upravitelja.</w:t>
      </w:r>
    </w:p>
    <w:p w:rsidRDefault="003353F0" w:rsidP="00160E90" w:rsidR="003353F0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E48F0" w:rsidP="00822110" w:rsidR="007C5CA7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pokušao ponovo dostaviti poziv za predaju imeovine koja čini stečajnu masu (motorno vozilo) stečajnoga dužnika </w:t>
      </w:r>
      <w:r w:rsidRPr="004E48F0">
        <w:rPr>
          <w:rFonts w:hAnsi="Times New Roman" w:ascii="Times New Roman"/>
          <w:sz w:val="24"/>
          <w:szCs w:val="24"/>
          <w:lang w:val="pl-PL"/>
        </w:rPr>
        <w:t>UČILIŠTE EXISTERE</w:t>
      </w:r>
      <w:r w:rsidRPr="004E48F0">
        <w:rPr>
          <w:rFonts w:hAnsi="Times New Roman" w:ascii="Times New Roman"/>
          <w:b/>
          <w:sz w:val="24"/>
          <w:szCs w:val="24"/>
          <w:lang w:val="pl-PL"/>
        </w:rPr>
        <w:t xml:space="preserve">– </w:t>
      </w:r>
      <w:r w:rsidRPr="004E48F0">
        <w:rPr>
          <w:rFonts w:hAnsi="Times New Roman" w:ascii="Times New Roman"/>
          <w:sz w:val="24"/>
          <w:szCs w:val="24"/>
          <w:lang w:val="pl-PL"/>
        </w:rPr>
        <w:t>ustanova za obrazovanje odraslih u stečaju</w:t>
      </w:r>
      <w:r>
        <w:rPr>
          <w:rFonts w:hAnsi="Times New Roman" w:ascii="Times New Roman"/>
          <w:sz w:val="24"/>
          <w:szCs w:val="24"/>
          <w:lang w:val="pl-PL"/>
        </w:rPr>
        <w:t>, slanjem preporučene pošte sa nadnevkom od 23.11.2018.</w:t>
      </w:r>
      <w:r w:rsidR="00D566FA">
        <w:rPr>
          <w:rFonts w:hAnsi="Times New Roman" w:ascii="Times New Roman"/>
          <w:sz w:val="24"/>
          <w:szCs w:val="24"/>
          <w:lang w:val="pl-PL"/>
        </w:rPr>
        <w:t xml:space="preserve"> na adresu Ive Dragišić, Zagreb, Srebrenjak 138, </w:t>
      </w:r>
      <w:r>
        <w:rPr>
          <w:rFonts w:hAnsi="Times New Roman" w:ascii="Times New Roman"/>
          <w:sz w:val="24"/>
          <w:szCs w:val="24"/>
          <w:lang w:val="pl-PL"/>
        </w:rPr>
        <w:t xml:space="preserve"> koja se vratila na adresu stečajnoga u</w:t>
      </w:r>
      <w:r w:rsidR="003353F0">
        <w:rPr>
          <w:rFonts w:hAnsi="Times New Roman" w:ascii="Times New Roman"/>
          <w:sz w:val="24"/>
          <w:szCs w:val="24"/>
          <w:lang w:val="pl-PL"/>
        </w:rPr>
        <w:t>pravitelja, kao ne isporučena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82211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C5CA7">
        <w:rPr>
          <w:rFonts w:hAnsi="Times New Roman" w:ascii="Times New Roman"/>
          <w:sz w:val="24"/>
          <w:szCs w:val="24"/>
          <w:lang w:val="pl-PL"/>
        </w:rPr>
        <w:t>Nastavno na činjenicu da</w:t>
      </w:r>
      <w:r w:rsidR="007C5CA7" w:rsidRPr="007C5CA7">
        <w:rPr>
          <w:rFonts w:hAnsi="Times New Roman" w:ascii="Times New Roman"/>
          <w:sz w:val="24"/>
          <w:szCs w:val="24"/>
        </w:rPr>
        <w:t xml:space="preserve"> bivši zakonski zastupnik stečajnoga dužnika nije dobrovoljno predao motorno vozilo a niti je isto pronašlo Ministarstvo u</w:t>
      </w:r>
      <w:r w:rsidR="007C5CA7">
        <w:rPr>
          <w:rFonts w:hAnsi="Times New Roman" w:ascii="Times New Roman"/>
          <w:sz w:val="24"/>
          <w:szCs w:val="24"/>
        </w:rPr>
        <w:t xml:space="preserve">nutarnji poslova po nalogu Suda, stečajni upravitelj, molio Centar za vozila Hrvatska d.d. </w:t>
      </w:r>
      <w:r w:rsidR="007C5CA7" w:rsidRPr="007C5CA7">
        <w:rPr>
          <w:rFonts w:hAnsi="Times New Roman" w:ascii="Times New Roman"/>
          <w:sz w:val="24"/>
          <w:szCs w:val="24"/>
        </w:rPr>
        <w:t xml:space="preserve"> da se sukladno Pravilniku o registraciji i označavanju  motornih vozila</w:t>
      </w:r>
      <w:r w:rsidR="007C5CA7" w:rsidRPr="007C5CA7">
        <w:rPr>
          <w:rFonts w:hAnsi="Times New Roman" w:ascii="Times New Roman"/>
          <w:b/>
          <w:sz w:val="24"/>
          <w:szCs w:val="24"/>
        </w:rPr>
        <w:t xml:space="preserve"> </w:t>
      </w:r>
      <w:r w:rsidR="007C5CA7" w:rsidRPr="007C5CA7">
        <w:rPr>
          <w:rFonts w:hAnsi="Times New Roman" w:ascii="Times New Roman"/>
          <w:b/>
          <w:sz w:val="24"/>
          <w:szCs w:val="24"/>
          <w:u w:val="single"/>
        </w:rPr>
        <w:t xml:space="preserve">odjavi </w:t>
      </w:r>
      <w:r w:rsidR="007C5CA7" w:rsidRPr="007C5CA7">
        <w:rPr>
          <w:rFonts w:hAnsi="Times New Roman" w:ascii="Times New Roman"/>
          <w:sz w:val="24"/>
          <w:szCs w:val="24"/>
        </w:rPr>
        <w:t xml:space="preserve"> motorno vozilo</w:t>
      </w:r>
      <w:r w:rsidR="007C5CA7" w:rsidRPr="007C5CA7">
        <w:rPr>
          <w:rFonts w:hAnsi="Times New Roman" w:ascii="Times New Roman"/>
          <w:b/>
          <w:sz w:val="24"/>
          <w:szCs w:val="24"/>
        </w:rPr>
        <w:t xml:space="preserve"> </w:t>
      </w:r>
      <w:r w:rsidR="007C5CA7" w:rsidRPr="007C5CA7">
        <w:rPr>
          <w:rFonts w:hAnsi="Times New Roman" w:ascii="Times New Roman"/>
          <w:sz w:val="24"/>
          <w:szCs w:val="24"/>
        </w:rPr>
        <w:t>M1, marka JEEP 3,7 LAREDO, godina proizvodnje 2008, broj šasije 1J8GR48K28C165567, reg. oznaka ZG3023EL, bez registarskih pločica vozila i prometna dozvola nastavno na činjenicu da iste nisu u posjedu stečajnoga upravitelja, kao i činjenicu da je protekla jedna godina dana od otvaranja stečajnoga postupka, a stečajni upravitelj nije bio u mogućnosti bio preuzeti imovinu stečajnoga dužnika i postupati po odlukama skupštine vjerovnika.</w:t>
      </w:r>
    </w:p>
    <w:p w:rsidRDefault="00822110" w:rsidP="00822110" w:rsidR="00822110" w:rsidRPr="00822110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C5CA7" w:rsidP="00386AC7" w:rsidR="007C5CA7" w:rsidRPr="007C5CA7">
      <w:pPr>
        <w:jc w:val="both"/>
        <w:rPr>
          <w:rFonts w:hAnsi="Times New Roman" w:ascii="Times New Roman"/>
          <w:i/>
          <w:sz w:val="24"/>
          <w:szCs w:val="24"/>
        </w:rPr>
      </w:pPr>
      <w:r w:rsidRPr="007C5CA7">
        <w:rPr>
          <w:rFonts w:hAnsi="Times New Roman" w:ascii="Times New Roman"/>
          <w:i/>
          <w:sz w:val="24"/>
          <w:szCs w:val="24"/>
        </w:rPr>
        <w:t xml:space="preserve">Dokaz: Podnesak stečajnoga upravitelja Centru za vozila Hrvatska d.d. sa nadnevkom od               </w:t>
      </w:r>
    </w:p>
    <w:p w:rsidRDefault="007C5CA7" w:rsidP="00386AC7" w:rsidR="007C5CA7" w:rsidRPr="007C5CA7">
      <w:pPr>
        <w:jc w:val="both"/>
        <w:rPr>
          <w:rFonts w:hAnsi="Times New Roman" w:ascii="Times New Roman"/>
          <w:i/>
          <w:sz w:val="24"/>
          <w:szCs w:val="24"/>
        </w:rPr>
      </w:pPr>
      <w:r w:rsidRPr="007C5CA7">
        <w:rPr>
          <w:rFonts w:hAnsi="Times New Roman" w:ascii="Times New Roman"/>
          <w:i/>
          <w:sz w:val="24"/>
          <w:szCs w:val="24"/>
        </w:rPr>
        <w:t xml:space="preserve">            26.02.2019.godine</w:t>
      </w:r>
    </w:p>
    <w:p w:rsidRDefault="007C5CA7" w:rsidP="00386AC7" w:rsidR="007C5CA7" w:rsidRPr="007C5CA7">
      <w:pPr>
        <w:jc w:val="both"/>
        <w:rPr>
          <w:rFonts w:hAnsi="Times New Roman" w:ascii="Times New Roman"/>
          <w:sz w:val="24"/>
          <w:szCs w:val="24"/>
        </w:rPr>
      </w:pPr>
    </w:p>
    <w:p w:rsidRDefault="003353F0" w:rsidP="00386AC7" w:rsidR="003353F0" w:rsidRPr="003353F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C5CA7" w:rsidP="00160E90" w:rsidR="007C5CA7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Centar za vozila Hrvatska d.d. dostavio je očitovanje stečajnom upravitelju sa nadnevkom 25.03.2019. kojimga obaviještava </w:t>
      </w:r>
      <w:r w:rsidRPr="007C5CA7">
        <w:rPr>
          <w:rFonts w:hAnsi="Times New Roman" w:ascii="Times New Roman"/>
          <w:sz w:val="24"/>
          <w:szCs w:val="24"/>
        </w:rPr>
        <w:t xml:space="preserve">da njegovome zahtjevu za odjavu predmetnoga  motornog vozila </w:t>
      </w:r>
      <w:r w:rsidRPr="007C5CA7">
        <w:rPr>
          <w:rFonts w:hAnsi="Times New Roman" w:ascii="Times New Roman"/>
          <w:b/>
          <w:sz w:val="24"/>
          <w:szCs w:val="24"/>
          <w:u w:val="single"/>
        </w:rPr>
        <w:t>nije moguće udovoljiti</w:t>
      </w:r>
      <w:r w:rsidRPr="007C5CA7">
        <w:rPr>
          <w:rFonts w:hAnsi="Times New Roman" w:ascii="Times New Roman"/>
          <w:sz w:val="24"/>
          <w:szCs w:val="24"/>
        </w:rPr>
        <w:t xml:space="preserve">, iz razloga što predmetno vozilo od 04.01.2018.godine </w:t>
      </w:r>
      <w:r w:rsidRPr="007C5CA7">
        <w:rPr>
          <w:rFonts w:hAnsi="Times New Roman" w:ascii="Times New Roman"/>
          <w:b/>
          <w:sz w:val="24"/>
          <w:szCs w:val="24"/>
          <w:u w:val="single"/>
        </w:rPr>
        <w:t>nije u vlasništvu</w:t>
      </w:r>
      <w:r w:rsidRPr="007C5CA7">
        <w:rPr>
          <w:rFonts w:hAnsi="Times New Roman" w:ascii="Times New Roman"/>
          <w:sz w:val="24"/>
          <w:szCs w:val="24"/>
        </w:rPr>
        <w:t xml:space="preserve">  UČILIŠTE EXISTERA – ustanova za obrazovanje odraslih, Zagreb, Avenija Većeslava Holjevca 17,  OIB:20292893772, temeljem </w:t>
      </w:r>
      <w:r w:rsidRPr="007C5CA7">
        <w:rPr>
          <w:rFonts w:hAnsi="Times New Roman" w:ascii="Times New Roman"/>
          <w:b/>
          <w:sz w:val="24"/>
          <w:szCs w:val="24"/>
          <w:u w:val="single"/>
        </w:rPr>
        <w:t>ispostavljenoga računa na novoga vlasnika sa nadnevkom od 04.01.2018</w:t>
      </w:r>
      <w:r w:rsidRPr="007C5CA7">
        <w:rPr>
          <w:rFonts w:hAnsi="Times New Roman" w:ascii="Times New Roman"/>
          <w:sz w:val="24"/>
          <w:szCs w:val="24"/>
        </w:rPr>
        <w:t>.</w:t>
      </w:r>
    </w:p>
    <w:p w:rsidRDefault="007C5CA7" w:rsidP="00386AC7" w:rsidR="007C5CA7">
      <w:pPr>
        <w:jc w:val="both"/>
        <w:rPr>
          <w:rFonts w:hAnsi="Times New Roman" w:ascii="Times New Roman"/>
          <w:sz w:val="24"/>
          <w:szCs w:val="24"/>
        </w:rPr>
      </w:pPr>
    </w:p>
    <w:p w:rsidRDefault="007C5CA7" w:rsidP="00386AC7" w:rsidR="00822110">
      <w:pPr>
        <w:jc w:val="both"/>
        <w:rPr>
          <w:rFonts w:hAnsi="Times New Roman" w:ascii="Times New Roman"/>
          <w:i/>
          <w:sz w:val="24"/>
          <w:szCs w:val="24"/>
        </w:rPr>
      </w:pPr>
      <w:r w:rsidRPr="007C5CA7">
        <w:rPr>
          <w:rFonts w:hAnsi="Times New Roman" w:ascii="Times New Roman"/>
          <w:i/>
          <w:sz w:val="24"/>
          <w:szCs w:val="24"/>
        </w:rPr>
        <w:t xml:space="preserve">Dokaz: Očitovanja </w:t>
      </w:r>
      <w:r w:rsidR="00822110">
        <w:rPr>
          <w:rFonts w:hAnsi="Times New Roman" w:ascii="Times New Roman"/>
          <w:i/>
          <w:sz w:val="24"/>
          <w:szCs w:val="24"/>
        </w:rPr>
        <w:t>C</w:t>
      </w:r>
      <w:r w:rsidRPr="007C5CA7">
        <w:rPr>
          <w:rFonts w:hAnsi="Times New Roman" w:ascii="Times New Roman"/>
          <w:i/>
          <w:sz w:val="24"/>
          <w:szCs w:val="24"/>
        </w:rPr>
        <w:t>entra za vozila Hravtska d.d.</w:t>
      </w:r>
      <w:r w:rsidR="00822110">
        <w:rPr>
          <w:rFonts w:hAnsi="Times New Roman" w:ascii="Times New Roman"/>
          <w:i/>
          <w:sz w:val="24"/>
          <w:szCs w:val="24"/>
        </w:rPr>
        <w:t xml:space="preserve"> zaprimljenoga od strane stečajnoga </w:t>
      </w:r>
    </w:p>
    <w:p w:rsidRDefault="00822110" w:rsidP="00386AC7" w:rsidR="007C5CA7" w:rsidRPr="007C5CA7">
      <w:pPr>
        <w:jc w:val="both"/>
        <w:rPr>
          <w:rFonts w:hAnsi="Times New Roman" w:ascii="Times New Roman"/>
          <w:i/>
          <w:sz w:val="24"/>
          <w:szCs w:val="24"/>
        </w:rPr>
      </w:pPr>
      <w:r>
        <w:rPr>
          <w:rFonts w:hAnsi="Times New Roman" w:ascii="Times New Roman"/>
          <w:i/>
          <w:sz w:val="24"/>
          <w:szCs w:val="24"/>
        </w:rPr>
        <w:t xml:space="preserve">            upravitelja sa nadnevkom od 25.03.2019.godine</w:t>
      </w:r>
    </w:p>
    <w:p w:rsidRDefault="007C5CA7" w:rsidP="00386AC7" w:rsidR="007C5CA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76969" w:rsidP="00160E90" w:rsidR="00976969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 je odmah po zaprimanju dopisa odaslanoga od strane Centar za vozila Hravtska d.d. zatražio da isti iz svoje zbirke isprava dostavi stečajnome upravitelja, sljdeću dokumentaciju:</w:t>
      </w:r>
    </w:p>
    <w:p w:rsidRDefault="00976969" w:rsidP="00160E90" w:rsidR="007C5CA7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976969" w:rsidP="00160E90" w:rsidR="00976969" w:rsidRPr="00160E90">
      <w:pPr>
        <w:numPr>
          <w:ilvl w:val="0"/>
          <w:numId w:val="3"/>
        </w:num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160E90">
        <w:rPr>
          <w:rFonts w:hAnsi="Times New Roman" w:ascii="Times New Roman"/>
          <w:sz w:val="24"/>
          <w:szCs w:val="24"/>
        </w:rPr>
        <w:t>Račun sa nadnevkom od 04.01.2018.godine ispostavljen od strane prednika stečajnoga dužnika UČILIŠTE EXISTERA – ustanova za obrazovanje odraslih, Zagreb, Avenija Većeslava Holjevca 17,  OIB:20292893772, kao  prodavatelja u korist novoga vlasnika motornoga vozila,</w:t>
      </w:r>
    </w:p>
    <w:p w:rsidRDefault="00976969" w:rsidP="00160E90" w:rsidR="00976969" w:rsidRPr="00160E90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976969" w:rsidP="00160E90" w:rsidR="00976969" w:rsidRPr="00160E90">
      <w:pPr>
        <w:numPr>
          <w:ilvl w:val="0"/>
          <w:numId w:val="3"/>
        </w:num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160E90">
        <w:rPr>
          <w:rFonts w:hAnsi="Times New Roman" w:ascii="Times New Roman"/>
          <w:sz w:val="24"/>
          <w:szCs w:val="24"/>
        </w:rPr>
        <w:t>Dokumentaciju registarskoga postupka sa nadnevkom od 25.07.2018. u Stanici za tehnički pregled CVH STP Eurozagreb 5, Zagreb, Remetinečka cesta 98, kojim je izvršen prijenos vlasništva</w:t>
      </w:r>
    </w:p>
    <w:p w:rsidRDefault="007C5CA7" w:rsidP="00386AC7" w:rsidR="007C5CA7" w:rsidRPr="00976969">
      <w:pPr>
        <w:jc w:val="both"/>
        <w:rPr>
          <w:rFonts w:hAnsi="Times New Roman" w:ascii="Times New Roman"/>
          <w:sz w:val="24"/>
          <w:szCs w:val="24"/>
        </w:rPr>
      </w:pPr>
    </w:p>
    <w:p w:rsidRDefault="00976969" w:rsidP="00386AC7" w:rsidR="00976969" w:rsidRPr="00976969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  <w:r w:rsidRPr="00976969">
        <w:rPr>
          <w:rFonts w:hAnsi="Times New Roman" w:ascii="Times New Roman"/>
          <w:i/>
          <w:sz w:val="24"/>
          <w:szCs w:val="24"/>
          <w:lang w:val="pl-PL"/>
        </w:rPr>
        <w:t xml:space="preserve">Dokaz: Zahtjev za dostavu dokumentacije Centru za vozila Hrvatska d.d. sa nadnevkom od </w:t>
      </w:r>
    </w:p>
    <w:p w:rsidRDefault="00976969" w:rsidP="00386AC7" w:rsidR="007C5CA7" w:rsidRPr="00976969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  <w:r w:rsidRPr="00976969">
        <w:rPr>
          <w:rFonts w:hAnsi="Times New Roman" w:ascii="Times New Roman"/>
          <w:i/>
          <w:sz w:val="24"/>
          <w:szCs w:val="24"/>
          <w:lang w:val="pl-PL"/>
        </w:rPr>
        <w:t xml:space="preserve">            26.03.2019.godine</w:t>
      </w:r>
    </w:p>
    <w:p w:rsidRDefault="00976969" w:rsidP="00386AC7" w:rsidR="0097696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E48F0" w:rsidP="00160E90" w:rsidR="00DF4FF7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="00823C3F">
        <w:rPr>
          <w:rFonts w:hAnsi="Times New Roman" w:ascii="Times New Roman"/>
          <w:sz w:val="24"/>
          <w:szCs w:val="24"/>
          <w:lang w:val="pl-PL"/>
        </w:rPr>
        <w:t xml:space="preserve">tečajni upravitelj </w:t>
      </w:r>
      <w:r w:rsidR="00DF4FF7">
        <w:rPr>
          <w:rFonts w:hAnsi="Times New Roman" w:ascii="Times New Roman"/>
          <w:sz w:val="24"/>
          <w:szCs w:val="24"/>
          <w:lang w:val="pl-PL"/>
        </w:rPr>
        <w:t xml:space="preserve"> očituje </w:t>
      </w:r>
      <w:r>
        <w:rPr>
          <w:rFonts w:hAnsi="Times New Roman" w:ascii="Times New Roman"/>
          <w:sz w:val="24"/>
          <w:szCs w:val="24"/>
          <w:lang w:val="pl-PL"/>
        </w:rPr>
        <w:t xml:space="preserve"> se </w:t>
      </w:r>
      <w:r w:rsidR="00D566FA">
        <w:rPr>
          <w:rFonts w:hAnsi="Times New Roman" w:ascii="Times New Roman"/>
          <w:sz w:val="24"/>
          <w:szCs w:val="24"/>
          <w:lang w:val="pl-PL"/>
        </w:rPr>
        <w:t>Sudu da sa današnjim danaom 17</w:t>
      </w:r>
      <w:r w:rsidR="00DF4FF7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976969">
        <w:rPr>
          <w:rFonts w:hAnsi="Times New Roman" w:ascii="Times New Roman"/>
          <w:sz w:val="24"/>
          <w:szCs w:val="24"/>
          <w:lang w:val="pl-PL"/>
        </w:rPr>
        <w:t>travnjem</w:t>
      </w:r>
      <w:r w:rsidR="00DF4FF7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D566FA">
        <w:rPr>
          <w:rFonts w:hAnsi="Times New Roman" w:ascii="Times New Roman"/>
          <w:sz w:val="24"/>
          <w:szCs w:val="24"/>
          <w:lang w:val="pl-PL"/>
        </w:rPr>
        <w:t>9</w:t>
      </w:r>
      <w:r w:rsidR="00823C3F">
        <w:rPr>
          <w:rFonts w:hAnsi="Times New Roman" w:ascii="Times New Roman"/>
          <w:sz w:val="24"/>
          <w:szCs w:val="24"/>
          <w:lang w:val="pl-PL"/>
        </w:rPr>
        <w:t>.godine</w:t>
      </w:r>
      <w:r w:rsidR="00976969">
        <w:rPr>
          <w:rFonts w:hAnsi="Times New Roman" w:ascii="Times New Roman"/>
          <w:sz w:val="24"/>
          <w:szCs w:val="24"/>
          <w:lang w:val="pl-PL"/>
        </w:rPr>
        <w:t xml:space="preserve">,  nije zaprimio traženu dokumentaciju od Centra za vozila Hravtska d.d. </w:t>
      </w:r>
    </w:p>
    <w:p w:rsidRDefault="000E1F39" w:rsidP="003C622A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976969" w:rsidP="00160E90" w:rsidR="00976969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Nedvojbeno je da su ovdije vidljivi elementi pobojnih radnji poduzeti od strane bivšega zakonskoga zastupnika </w:t>
      </w:r>
      <w:r w:rsidR="004E076C">
        <w:rPr>
          <w:rFonts w:hAnsi="Times New Roman" w:ascii="Times New Roman"/>
          <w:sz w:val="24"/>
          <w:szCs w:val="24"/>
          <w:lang w:val="pl-PL"/>
        </w:rPr>
        <w:t>kojim se vjerovnici izravno oštećuju. Nepoznata je činjenica iz kojega  je razloga Centar za vozila Hrvatske d.d. proveo prijenos vlasništva</w:t>
      </w:r>
      <w:r w:rsidR="009730F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E076C">
        <w:rPr>
          <w:rFonts w:hAnsi="Times New Roman" w:ascii="Times New Roman"/>
          <w:sz w:val="24"/>
          <w:szCs w:val="24"/>
          <w:lang w:val="pl-PL"/>
        </w:rPr>
        <w:t xml:space="preserve">nad motornim vozilo pored </w:t>
      </w:r>
      <w:r w:rsidR="009730F0">
        <w:rPr>
          <w:rFonts w:hAnsi="Times New Roman" w:ascii="Times New Roman"/>
          <w:b/>
          <w:sz w:val="24"/>
          <w:szCs w:val="24"/>
          <w:u w:val="single"/>
          <w:lang w:val="pl-PL"/>
        </w:rPr>
        <w:t>upisane zabilježbe MUP, PU Zagrebačka</w:t>
      </w:r>
      <w:r w:rsidR="004E076C" w:rsidRPr="009730F0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o otva</w:t>
      </w:r>
      <w:r w:rsidR="00160E90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ranju stečajnoga postupka  na osobnom autmobilu </w:t>
      </w:r>
      <w:r w:rsidR="00160E90" w:rsidRPr="00160E90">
        <w:rPr>
          <w:rFonts w:hAnsi="Times New Roman" w:ascii="Times New Roman"/>
          <w:b/>
          <w:sz w:val="24"/>
          <w:szCs w:val="24"/>
          <w:u w:val="single"/>
        </w:rPr>
        <w:t>marka JEEP 3,7 LAREDO, godina proizvodnje 2008, broj šasije 1J8GR48K28C165567, reg. oznaka ZG3023EL</w:t>
      </w:r>
      <w:r w:rsidR="00160E90">
        <w:rPr>
          <w:rFonts w:hAnsi="Times New Roman" w:ascii="Times New Roman"/>
          <w:sz w:val="24"/>
          <w:szCs w:val="24"/>
        </w:rPr>
        <w:t xml:space="preserve"> temeljem rješenja Trgovačkoag suda u </w:t>
      </w:r>
      <w:r w:rsidR="00800265">
        <w:rPr>
          <w:rFonts w:hAnsi="Times New Roman" w:ascii="Times New Roman"/>
          <w:sz w:val="24"/>
          <w:szCs w:val="24"/>
        </w:rPr>
        <w:t>Zagrebu St-6352/16 od 21.12.2017</w:t>
      </w:r>
      <w:r w:rsidR="00160E90">
        <w:rPr>
          <w:rFonts w:hAnsi="Times New Roman" w:ascii="Times New Roman"/>
          <w:sz w:val="24"/>
          <w:szCs w:val="24"/>
        </w:rPr>
        <w:t>.</w:t>
      </w:r>
      <w:r w:rsidR="004E076C">
        <w:rPr>
          <w:rFonts w:hAnsi="Times New Roman" w:ascii="Times New Roman"/>
          <w:sz w:val="24"/>
          <w:szCs w:val="24"/>
          <w:lang w:val="pl-PL"/>
        </w:rPr>
        <w:t>, kao i činjenice da je stečajni upravitelj obavijestio Centar za vozila Hrvatska d.d. da su sa danom otv</w:t>
      </w:r>
      <w:r w:rsidR="00160E90">
        <w:rPr>
          <w:rFonts w:hAnsi="Times New Roman" w:ascii="Times New Roman"/>
          <w:sz w:val="24"/>
          <w:szCs w:val="24"/>
          <w:lang w:val="pl-PL"/>
        </w:rPr>
        <w:t>a</w:t>
      </w:r>
      <w:r w:rsidR="004E076C">
        <w:rPr>
          <w:rFonts w:hAnsi="Times New Roman" w:ascii="Times New Roman"/>
          <w:sz w:val="24"/>
          <w:szCs w:val="24"/>
          <w:lang w:val="pl-PL"/>
        </w:rPr>
        <w:t>ranja stečajnoga postupka 21.12.2017. prestala sva ovlaštenja</w:t>
      </w:r>
      <w:r w:rsidR="009730F0">
        <w:rPr>
          <w:rFonts w:hAnsi="Times New Roman" w:ascii="Times New Roman"/>
          <w:sz w:val="24"/>
          <w:szCs w:val="24"/>
          <w:lang w:val="pl-PL"/>
        </w:rPr>
        <w:t xml:space="preserve"> bivšega zakonskoga zastupnika</w:t>
      </w:r>
      <w:r w:rsidR="00160E90">
        <w:rPr>
          <w:rFonts w:hAnsi="Times New Roman" w:ascii="Times New Roman"/>
          <w:sz w:val="24"/>
          <w:szCs w:val="24"/>
          <w:lang w:val="pl-PL"/>
        </w:rPr>
        <w:t>, sa nadnevkom od 24.07.2018</w:t>
      </w:r>
      <w:r w:rsidR="009730F0">
        <w:rPr>
          <w:rFonts w:hAnsi="Times New Roman" w:ascii="Times New Roman"/>
          <w:sz w:val="24"/>
          <w:szCs w:val="24"/>
          <w:lang w:val="pl-PL"/>
        </w:rPr>
        <w:t>.</w:t>
      </w:r>
    </w:p>
    <w:p w:rsidRDefault="009730F0" w:rsidP="00976969" w:rsidR="009730F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730F0" w:rsidP="00976969" w:rsidR="009730F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Sljedom navdenoga, stečajni upravitelj </w:t>
      </w:r>
    </w:p>
    <w:p w:rsidRDefault="009730F0" w:rsidP="00976969" w:rsidR="009730F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730F0" w:rsidP="009730F0" w:rsidR="009730F0" w:rsidRPr="009730F0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9730F0">
        <w:rPr>
          <w:rFonts w:hAnsi="Times New Roman" w:ascii="Times New Roman"/>
          <w:b/>
          <w:sz w:val="24"/>
          <w:szCs w:val="24"/>
          <w:lang w:val="pl-PL"/>
        </w:rPr>
        <w:t>P r e d l a ž e</w:t>
      </w:r>
    </w:p>
    <w:p w:rsidRDefault="009730F0" w:rsidP="009730F0" w:rsidR="009730F0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822110" w:rsidP="00822110" w:rsidR="009730F0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 stečajni sudac, naloži Cenatru</w:t>
      </w:r>
      <w:r w:rsidR="009730F0">
        <w:rPr>
          <w:rFonts w:hAnsi="Times New Roman" w:ascii="Times New Roman"/>
          <w:sz w:val="24"/>
          <w:szCs w:val="24"/>
          <w:lang w:val="pl-PL"/>
        </w:rPr>
        <w:t xml:space="preserve"> za vozila Hrvatska d.d.</w:t>
      </w:r>
      <w:r>
        <w:rPr>
          <w:rFonts w:hAnsi="Times New Roman" w:ascii="Times New Roman"/>
          <w:sz w:val="24"/>
          <w:szCs w:val="24"/>
          <w:lang w:val="pl-PL"/>
        </w:rPr>
        <w:t xml:space="preserve"> Zagreb, Capraška 6</w:t>
      </w:r>
      <w:r w:rsidR="009730F0">
        <w:rPr>
          <w:rFonts w:hAnsi="Times New Roman" w:ascii="Times New Roman"/>
          <w:sz w:val="24"/>
          <w:szCs w:val="24"/>
          <w:lang w:val="pl-PL"/>
        </w:rPr>
        <w:t>, na dostavu tražene dokumentacije od strane stečajnoga upravitelja, a koja mu nije dostavljena do pisanja ovoga izviješća, i to:</w:t>
      </w:r>
    </w:p>
    <w:p w:rsidRDefault="009730F0" w:rsidP="00160E90" w:rsidR="009730F0" w:rsidRPr="00B40BEB">
      <w:pPr>
        <w:spacing w:lineRule="auto" w:line="276"/>
        <w:rPr>
          <w:rFonts w:hAnsi="Times New Roman" w:ascii="Times New Roman"/>
          <w:sz w:val="24"/>
          <w:szCs w:val="24"/>
          <w:lang w:val="pl-PL"/>
        </w:rPr>
      </w:pPr>
    </w:p>
    <w:p w:rsidRDefault="009730F0" w:rsidP="00160E90" w:rsidR="009730F0" w:rsidRPr="009730F0">
      <w:pPr>
        <w:numPr>
          <w:ilvl w:val="0"/>
          <w:numId w:val="3"/>
        </w:num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9730F0">
        <w:rPr>
          <w:rFonts w:hAnsi="Times New Roman" w:ascii="Times New Roman"/>
          <w:sz w:val="24"/>
          <w:szCs w:val="24"/>
        </w:rPr>
        <w:t>Račun sa nadnevkom od 04.01.2018.godine ispostavljen od strane prednika stečajnoga dužnika UČILIŠTE EXISTERA – ustanova za obrazovanje odraslih, Zagreb, Avenija Većeslava Holjevca 17,  OIB:20292893772, kao  prodavatelja u korist novoga vlasnika motornoga vozila,</w:t>
      </w:r>
    </w:p>
    <w:p w:rsidRDefault="009730F0" w:rsidP="00160E90" w:rsidR="009730F0" w:rsidRPr="009730F0">
      <w:pPr>
        <w:spacing w:lineRule="auto" w:line="276"/>
        <w:rPr>
          <w:rFonts w:hAnsi="Times New Roman" w:ascii="Times New Roman"/>
          <w:b/>
          <w:sz w:val="24"/>
          <w:szCs w:val="24"/>
        </w:rPr>
      </w:pPr>
    </w:p>
    <w:p w:rsidRDefault="009730F0" w:rsidP="00160E90" w:rsidR="009730F0">
      <w:pPr>
        <w:numPr>
          <w:ilvl w:val="0"/>
          <w:numId w:val="3"/>
        </w:num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9730F0">
        <w:rPr>
          <w:rFonts w:hAnsi="Times New Roman" w:ascii="Times New Roman"/>
          <w:sz w:val="24"/>
          <w:szCs w:val="24"/>
        </w:rPr>
        <w:t>Dokumentaciju registarskoga postupka sa nadnevkom od 25.07.2018. u Stanici za tehnički pregled CVH STP Eurozagreb 5, Zagreb, Remetinečka cesta 98, kojim je izvršen prijenos vlasništva</w:t>
      </w:r>
      <w:r w:rsidR="00160E90">
        <w:rPr>
          <w:rFonts w:hAnsi="Times New Roman" w:ascii="Times New Roman"/>
          <w:sz w:val="24"/>
          <w:szCs w:val="24"/>
        </w:rPr>
        <w:t>,</w:t>
      </w:r>
    </w:p>
    <w:p w:rsidRDefault="00800265" w:rsidP="00822110" w:rsidR="00800265">
      <w:pPr>
        <w:rPr>
          <w:rFonts w:hAnsi="Times New Roman" w:ascii="Times New Roman"/>
          <w:sz w:val="24"/>
          <w:szCs w:val="24"/>
        </w:rPr>
      </w:pPr>
    </w:p>
    <w:p w:rsidRDefault="00822110" w:rsidP="006711DD" w:rsidR="00822110" w:rsidRPr="00822110">
      <w:pPr>
        <w:spacing w:lineRule="auto" w:line="276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isto tako, stečajni upravitelj predlaže, da stečajni sudac naloži  </w:t>
      </w:r>
      <w:r w:rsidRPr="00822110">
        <w:rPr>
          <w:rFonts w:hAnsi="Times New Roman" w:ascii="Times New Roman"/>
          <w:sz w:val="24"/>
          <w:szCs w:val="24"/>
        </w:rPr>
        <w:t>Centru za vozila Hravtske d.d</w:t>
      </w:r>
      <w:r>
        <w:rPr>
          <w:rFonts w:hAnsi="Times New Roman" w:ascii="Times New Roman"/>
          <w:sz w:val="24"/>
          <w:szCs w:val="24"/>
        </w:rPr>
        <w:t xml:space="preserve">., Zagreb, Capraška 6, </w:t>
      </w:r>
    </w:p>
    <w:p w:rsidRDefault="00C763AE" w:rsidP="00160E90" w:rsidR="00D42531">
      <w:pPr>
        <w:numPr>
          <w:ilvl w:val="0"/>
          <w:numId w:val="3"/>
        </w:numPr>
        <w:spacing w:lineRule="auto" w:line="27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upis privremenu</w:t>
      </w:r>
      <w:r w:rsidR="00800265" w:rsidRPr="00800265">
        <w:rPr>
          <w:rFonts w:hAnsi="Times New Roman" w:ascii="Times New Roman"/>
          <w:sz w:val="24"/>
          <w:szCs w:val="24"/>
        </w:rPr>
        <w:t xml:space="preserve"> </w:t>
      </w:r>
      <w:r w:rsidR="00800265">
        <w:rPr>
          <w:rFonts w:hAnsi="Times New Roman" w:ascii="Times New Roman"/>
          <w:sz w:val="24"/>
          <w:szCs w:val="24"/>
        </w:rPr>
        <w:t xml:space="preserve">mjere </w:t>
      </w:r>
      <w:r>
        <w:rPr>
          <w:rFonts w:hAnsi="Times New Roman" w:ascii="Times New Roman"/>
          <w:sz w:val="24"/>
          <w:szCs w:val="24"/>
        </w:rPr>
        <w:t xml:space="preserve">zabrane raspolaganja </w:t>
      </w:r>
      <w:r w:rsidR="00800265" w:rsidRPr="00800265">
        <w:rPr>
          <w:rFonts w:hAnsi="Times New Roman" w:ascii="Times New Roman"/>
          <w:sz w:val="24"/>
          <w:szCs w:val="24"/>
        </w:rPr>
        <w:t xml:space="preserve"> </w:t>
      </w:r>
      <w:r w:rsidR="00800265" w:rsidRPr="00800265">
        <w:rPr>
          <w:rFonts w:hAnsi="Times New Roman" w:ascii="Times New Roman"/>
          <w:sz w:val="24"/>
          <w:szCs w:val="24"/>
          <w:lang w:val="pl-PL"/>
        </w:rPr>
        <w:t xml:space="preserve">na osobnom autmobilu </w:t>
      </w:r>
      <w:r w:rsidR="00800265" w:rsidRPr="00800265">
        <w:rPr>
          <w:rFonts w:hAnsi="Times New Roman" w:ascii="Times New Roman"/>
          <w:sz w:val="24"/>
          <w:szCs w:val="24"/>
        </w:rPr>
        <w:t>marka JEEP 3,7 LAREDO, godina proizvodnje 2008, broj šasije 1J8GR48K28C165567, reg. oznaka ZG3023EL</w:t>
      </w:r>
      <w:r>
        <w:rPr>
          <w:rFonts w:hAnsi="Times New Roman" w:ascii="Times New Roman"/>
          <w:sz w:val="24"/>
          <w:szCs w:val="24"/>
        </w:rPr>
        <w:t>, sada nepoznatoga vlasnika,</w:t>
      </w:r>
    </w:p>
    <w:p w:rsidRDefault="00C763AE" w:rsidP="00160E90" w:rsidR="00C763AE">
      <w:pPr>
        <w:numPr>
          <w:ilvl w:val="0"/>
          <w:numId w:val="3"/>
        </w:numPr>
        <w:spacing w:lineRule="auto" w:line="27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očitovanje Centar za vozila Hrvatska d.d., na činjenicu ne provedbe upisa zabilježbe otvaranja stečajnoga postupka na osobnom automobili </w:t>
      </w:r>
      <w:r w:rsidRPr="00C763AE">
        <w:rPr>
          <w:rFonts w:hAnsi="Times New Roman" w:ascii="Times New Roman"/>
          <w:sz w:val="24"/>
          <w:szCs w:val="24"/>
        </w:rPr>
        <w:t>marka JEEP 3,7 LAREDO, godina proizvodnje 2008, broj šasije 1J8GR48K28C165567, reg. oznaka ZG3023EL</w:t>
      </w:r>
      <w:r>
        <w:rPr>
          <w:rFonts w:hAnsi="Times New Roman" w:ascii="Times New Roman"/>
          <w:sz w:val="24"/>
          <w:szCs w:val="24"/>
        </w:rPr>
        <w:t>, temeljem rješenja Trgovačkog suda u Zagrebu broj St-6352/16 od 21.12.2017.</w:t>
      </w:r>
    </w:p>
    <w:p w:rsidRDefault="00800265" w:rsidP="00800265" w:rsidR="00800265" w:rsidRPr="00800265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9730F0" w:rsidP="00160E90" w:rsidR="009730F0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Sve kako bi se mogle poduzeti </w:t>
      </w:r>
      <w:r w:rsidR="00800265">
        <w:rPr>
          <w:rFonts w:hAnsi="Times New Roman" w:ascii="Times New Roman"/>
          <w:sz w:val="24"/>
          <w:szCs w:val="24"/>
        </w:rPr>
        <w:t>pravni postupci</w:t>
      </w:r>
      <w:r>
        <w:rPr>
          <w:rFonts w:hAnsi="Times New Roman" w:ascii="Times New Roman"/>
          <w:sz w:val="24"/>
          <w:szCs w:val="24"/>
        </w:rPr>
        <w:t xml:space="preserve"> pobijanje pravnih radnji  učnjenih od strane bivšega zakonskoga zastupnika Ive Dragišić, </w:t>
      </w:r>
      <w:r w:rsidR="00800265">
        <w:rPr>
          <w:rFonts w:hAnsi="Times New Roman" w:ascii="Times New Roman"/>
          <w:sz w:val="24"/>
          <w:szCs w:val="24"/>
        </w:rPr>
        <w:t>to jest otuđenja stečajne mase (pr</w:t>
      </w:r>
      <w:r w:rsidR="00C763AE">
        <w:rPr>
          <w:rFonts w:hAnsi="Times New Roman" w:ascii="Times New Roman"/>
          <w:sz w:val="24"/>
          <w:szCs w:val="24"/>
        </w:rPr>
        <w:t>odaja motornoga vozila</w:t>
      </w:r>
      <w:r w:rsidR="00800265">
        <w:rPr>
          <w:rFonts w:hAnsi="Times New Roman" w:ascii="Times New Roman"/>
          <w:sz w:val="24"/>
          <w:szCs w:val="24"/>
        </w:rPr>
        <w:t>)</w:t>
      </w:r>
      <w:r w:rsidR="00C763AE">
        <w:rPr>
          <w:rFonts w:hAnsi="Times New Roman" w:ascii="Times New Roman"/>
          <w:sz w:val="24"/>
          <w:szCs w:val="24"/>
        </w:rPr>
        <w:t xml:space="preserve"> u korist ovd</w:t>
      </w:r>
      <w:r>
        <w:rPr>
          <w:rFonts w:hAnsi="Times New Roman" w:ascii="Times New Roman"/>
          <w:sz w:val="24"/>
          <w:szCs w:val="24"/>
        </w:rPr>
        <w:t xml:space="preserve">je nepoznate osobe.  </w:t>
      </w:r>
    </w:p>
    <w:p w:rsidRDefault="00160E90" w:rsidP="000E1F39" w:rsidR="00160E90" w:rsidRPr="009730F0">
      <w:pPr>
        <w:rPr>
          <w:rFonts w:hAnsi="Times New Roman" w:ascii="Times New Roman"/>
          <w:sz w:val="24"/>
          <w:szCs w:val="24"/>
        </w:rPr>
      </w:pPr>
    </w:p>
    <w:p w:rsidRDefault="000E1F39" w:rsidP="00160E90" w:rsidR="000E1F39">
      <w:pPr>
        <w:spacing w:lineRule="auto" w:line="276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2A3D00">
        <w:rPr>
          <w:rFonts w:hAnsi="Times New Roman" w:ascii="Times New Roman"/>
          <w:sz w:val="24"/>
          <w:szCs w:val="24"/>
          <w:lang w:val="pl-PL"/>
        </w:rPr>
        <w:t xml:space="preserve">                           Stečajni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upravitelj</w:t>
      </w:r>
    </w:p>
    <w:p w:rsidRDefault="00976969" w:rsidP="00160E90" w:rsidR="000E1F39" w:rsidRPr="00B40BEB">
      <w:pPr>
        <w:spacing w:lineRule="auto" w:line="276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17.04</w:t>
      </w:r>
      <w:r w:rsidR="004E48F0">
        <w:rPr>
          <w:rFonts w:hAnsi="Times New Roman" w:ascii="Times New Roman"/>
          <w:sz w:val="24"/>
          <w:szCs w:val="24"/>
          <w:lang w:val="pl-PL"/>
        </w:rPr>
        <w:t>.2019</w:t>
      </w:r>
      <w:r w:rsidR="009C430E">
        <w:rPr>
          <w:rFonts w:hAnsi="Times New Roman" w:ascii="Times New Roman"/>
          <w:sz w:val="24"/>
          <w:szCs w:val="24"/>
          <w:lang w:val="pl-PL"/>
        </w:rPr>
        <w:t>.</w:t>
      </w:r>
      <w:r w:rsidR="009C430E">
        <w:rPr>
          <w:rFonts w:hAnsi="Times New Roman" w:ascii="Times New Roman"/>
          <w:sz w:val="24"/>
          <w:szCs w:val="24"/>
          <w:lang w:val="pl-PL"/>
        </w:rPr>
        <w:tab/>
      </w:r>
      <w:r w:rsidR="009C430E">
        <w:rPr>
          <w:rFonts w:hAnsi="Times New Roman" w:ascii="Times New Roman"/>
          <w:sz w:val="24"/>
          <w:szCs w:val="24"/>
          <w:lang w:val="pl-PL"/>
        </w:rPr>
        <w:tab/>
      </w:r>
      <w:r w:rsidR="009C430E">
        <w:rPr>
          <w:rFonts w:hAnsi="Times New Roman" w:ascii="Times New Roman"/>
          <w:sz w:val="24"/>
          <w:szCs w:val="24"/>
          <w:lang w:val="pl-PL"/>
        </w:rPr>
        <w:tab/>
      </w:r>
      <w:r w:rsidR="009C430E">
        <w:rPr>
          <w:rFonts w:hAnsi="Times New Roman" w:ascii="Times New Roman"/>
          <w:sz w:val="24"/>
          <w:szCs w:val="24"/>
          <w:lang w:val="pl-PL"/>
        </w:rPr>
        <w:tab/>
        <w:t xml:space="preserve">              </w:t>
      </w:r>
      <w:r w:rsidR="002A3D00">
        <w:rPr>
          <w:rFonts w:hAnsi="Times New Roman" w:ascii="Times New Roman"/>
          <w:sz w:val="24"/>
          <w:szCs w:val="24"/>
          <w:lang w:val="pl-PL"/>
        </w:rPr>
        <w:t xml:space="preserve">                              Mato Čičak, dipl. oec.</w:t>
      </w:r>
    </w:p>
    <w:p w:rsidRDefault="00C61F72" w:rsidP="00160E90" w:rsidR="00C61F72" w:rsidRPr="000E1F39">
      <w:pPr>
        <w:spacing w:lineRule="auto" w:line="276"/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85032"/>
    <w:multiLevelType w:val="hybridMultilevel"/>
    <w:tmpl w:val="6D34C48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1460BB3"/>
    <w:multiLevelType w:val="hybridMultilevel"/>
    <w:tmpl w:val="B974416C"/>
    <w:lvl w:tplc="65D648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5844F73"/>
    <w:multiLevelType w:val="multilevel"/>
    <w:tmpl w:val="C5F844C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08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  <w:rPr>
        <w:rFonts w:hint="default"/>
      </w:rPr>
    </w:lvl>
  </w:abstractNum>
  <w:abstractNum w:abstractNumId="3">
    <w:nsid w:val="12D813EF"/>
    <w:multiLevelType w:val="hybridMultilevel"/>
    <w:tmpl w:val="6944F4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E4729F"/>
    <w:multiLevelType w:val="hybridMultilevel"/>
    <w:tmpl w:val="6346EE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6B066C1"/>
    <w:multiLevelType w:val="hybridMultilevel"/>
    <w:tmpl w:val="5ACA91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6B34CAC"/>
    <w:multiLevelType w:val="hybridMultilevel"/>
    <w:tmpl w:val="4D647F4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B21914"/>
    <w:multiLevelType w:val="hybridMultilevel"/>
    <w:tmpl w:val="E7CAE28C"/>
    <w:lvl w:tplc="CD28379A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F0228F2"/>
    <w:multiLevelType w:val="hybridMultilevel"/>
    <w:tmpl w:val="641E35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FE81282"/>
    <w:multiLevelType w:val="multilevel"/>
    <w:tmpl w:val="5EDC734C"/>
    <w:lvl w:ilvl="0">
      <w:start w:val="3"/>
      <w:numFmt w:val="decimal"/>
      <w:lvlText w:val="%1."/>
      <w:lvlJc w:val="left"/>
      <w:pPr>
        <w:ind w:hanging="540" w:left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540" w:left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0">
    <w:nsid w:val="307B234F"/>
    <w:multiLevelType w:val="hybridMultilevel"/>
    <w:tmpl w:val="BCEA137A"/>
    <w:lvl w:tplc="2C16C2E0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Cambria" w:ascii="Cambria" w:hint="default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8B77E16"/>
    <w:multiLevelType w:val="hybridMultilevel"/>
    <w:tmpl w:val="705281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1B6235E"/>
    <w:multiLevelType w:val="hybridMultilevel"/>
    <w:tmpl w:val="586EFDD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5FD324F"/>
    <w:multiLevelType w:val="hybridMultilevel"/>
    <w:tmpl w:val="877E51EE"/>
    <w:lvl w:tplc="F6245136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A8B47BFA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cs="Arial" w:eastAsia="Times New Roman" w:hAnsi="Symbol" w:ascii="Symbol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5456389D"/>
    <w:multiLevelType w:val="hybridMultilevel"/>
    <w:tmpl w:val="2946D0B8"/>
    <w:lvl w:tplc="4E628594" w:ilvl="0">
      <w:start w:val="2"/>
      <w:numFmt w:val="bullet"/>
      <w:lvlText w:val="-"/>
      <w:lvlJc w:val="left"/>
      <w:pPr>
        <w:ind w:hanging="360" w:left="78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6">
    <w:nsid w:val="66FE6BF9"/>
    <w:multiLevelType w:val="hybridMultilevel"/>
    <w:tmpl w:val="A762D7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4B356AA"/>
    <w:multiLevelType w:val="hybridMultilevel"/>
    <w:tmpl w:val="3A508AE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5836D65"/>
    <w:multiLevelType w:val="hybridMultilevel"/>
    <w:tmpl w:val="EDE2904A"/>
    <w:lvl w:tplc="A7BC7CD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99401F1"/>
    <w:multiLevelType w:val="hybridMultilevel"/>
    <w:tmpl w:val="52C6F84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2"/>
  </w:num>
  <w:num w:numId="3">
    <w:abstractNumId w:val="1"/>
  </w:num>
  <w:num w:numId="4">
    <w:abstractNumId w:val="18"/>
  </w:num>
  <w:num w:numId="5">
    <w:abstractNumId w:val="3"/>
  </w:num>
  <w:num w:numId="6">
    <w:abstractNumId w:val="4"/>
  </w:num>
  <w:num w:numId="7">
    <w:abstractNumId w:val="5"/>
  </w:num>
  <w:num w:numId="8">
    <w:abstractNumId w:val="8"/>
  </w:num>
  <w:num w:numId="9">
    <w:abstractNumId w:val="16"/>
  </w:num>
  <w:num w:numId="10">
    <w:abstractNumId w:val="7"/>
  </w:num>
  <w:num w:numId="11">
    <w:abstractNumId w:val="9"/>
  </w:num>
  <w:num w:numId="12">
    <w:abstractNumId w:val="11"/>
  </w:num>
  <w:num w:numId="13">
    <w:abstractNumId w:val="15"/>
  </w:num>
  <w:num w:numId="14">
    <w:abstractNumId w:val="17"/>
  </w:num>
  <w:num w:numId="15">
    <w:abstractNumId w:val="12"/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9"/>
  </w:num>
  <w:num w:numId="19">
    <w:abstractNumId w:val="10"/>
  </w:num>
  <w:num w:numId="2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2AB5"/>
    <w:rsid w:val="0004020D"/>
    <w:rsid w:val="00075688"/>
    <w:rsid w:val="000C7C24"/>
    <w:rsid w:val="000E088A"/>
    <w:rsid w:val="000E1F39"/>
    <w:rsid w:val="00126256"/>
    <w:rsid w:val="00160E90"/>
    <w:rsid w:val="00165D7A"/>
    <w:rsid w:val="001756B6"/>
    <w:rsid w:val="001A011E"/>
    <w:rsid w:val="001C3ECC"/>
    <w:rsid w:val="001D6DDF"/>
    <w:rsid w:val="00200734"/>
    <w:rsid w:val="00223EC8"/>
    <w:rsid w:val="00230898"/>
    <w:rsid w:val="0023341F"/>
    <w:rsid w:val="002A3D00"/>
    <w:rsid w:val="002D628D"/>
    <w:rsid w:val="00332C56"/>
    <w:rsid w:val="003353F0"/>
    <w:rsid w:val="0035219A"/>
    <w:rsid w:val="00353B21"/>
    <w:rsid w:val="0038136B"/>
    <w:rsid w:val="00386AC7"/>
    <w:rsid w:val="003B4C70"/>
    <w:rsid w:val="003C622A"/>
    <w:rsid w:val="0044566A"/>
    <w:rsid w:val="004E076C"/>
    <w:rsid w:val="004E48F0"/>
    <w:rsid w:val="00541EFB"/>
    <w:rsid w:val="00563C75"/>
    <w:rsid w:val="0057109A"/>
    <w:rsid w:val="005D18A2"/>
    <w:rsid w:val="006434DA"/>
    <w:rsid w:val="006466F7"/>
    <w:rsid w:val="006711DD"/>
    <w:rsid w:val="00695DFC"/>
    <w:rsid w:val="00723420"/>
    <w:rsid w:val="00741FDB"/>
    <w:rsid w:val="007A2537"/>
    <w:rsid w:val="007B6827"/>
    <w:rsid w:val="007C5CA7"/>
    <w:rsid w:val="00800265"/>
    <w:rsid w:val="008138EC"/>
    <w:rsid w:val="00822110"/>
    <w:rsid w:val="00823C3F"/>
    <w:rsid w:val="008478E1"/>
    <w:rsid w:val="008512FB"/>
    <w:rsid w:val="009142B4"/>
    <w:rsid w:val="0092264C"/>
    <w:rsid w:val="00931DAA"/>
    <w:rsid w:val="009730F0"/>
    <w:rsid w:val="00973E28"/>
    <w:rsid w:val="00976969"/>
    <w:rsid w:val="009C430E"/>
    <w:rsid w:val="00A062F2"/>
    <w:rsid w:val="00A17799"/>
    <w:rsid w:val="00A466A5"/>
    <w:rsid w:val="00AB4304"/>
    <w:rsid w:val="00AD34F7"/>
    <w:rsid w:val="00B37AD0"/>
    <w:rsid w:val="00B52CB6"/>
    <w:rsid w:val="00C14EE2"/>
    <w:rsid w:val="00C61F72"/>
    <w:rsid w:val="00C763AE"/>
    <w:rsid w:val="00C77036"/>
    <w:rsid w:val="00C9721D"/>
    <w:rsid w:val="00CA3700"/>
    <w:rsid w:val="00CE12A0"/>
    <w:rsid w:val="00D251DF"/>
    <w:rsid w:val="00D42531"/>
    <w:rsid w:val="00D45402"/>
    <w:rsid w:val="00D566FA"/>
    <w:rsid w:val="00D61781"/>
    <w:rsid w:val="00DA425F"/>
    <w:rsid w:val="00DE0029"/>
    <w:rsid w:val="00DF1E27"/>
    <w:rsid w:val="00DF4FF7"/>
    <w:rsid w:val="00E01B53"/>
    <w:rsid w:val="00E14301"/>
    <w:rsid w:val="00E50D8F"/>
    <w:rsid w:val="00EB1DB4"/>
    <w:rsid w:val="00F422F9"/>
    <w:rsid w:val="00FA5EF5"/>
    <w:rsid w:val="00FE4990"/>
    <w:rsid w:val="00FF6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04020D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C430E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30E"/>
    <w:rPr>
      <w:rFonts w:cs="Segoe UI" w:eastAsia="Calibri" w:hAnsi="Segoe UI" w:asci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FF6E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2A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AB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AB5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AB5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AB5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04020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C430E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30E"/>
    <w:rPr>
      <w:rFonts w:ascii="Segoe UI" w:cs="Segoe UI" w:eastAsia="Calibri" w:hAns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FF6E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2A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AB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AB5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AB5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AB5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212E17-D94E-4156-BB71-5245B1C7C0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872</properties:Words>
  <properties:Characters>5478</properties:Characters>
  <properties:Lines>114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2019-04-24T07:07:00Z</dcterms:created>
  <dc:creator>ADMINIBM</dc:creator>
  <cp:lastModifiedBy>Vinka Mihalinčić</cp:lastModifiedBy>
  <cp:lastPrinted>2019-04-17T09:38:00Z</cp:lastPrinted>
  <dcterms:modified xmlns:xsi="http://www.w3.org/2001/XMLSchema-instance" xsi:type="dcterms:W3CDTF">2019-04-24T07:07:00Z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St-6352/2016-37 / Podnesak - Izvješće stečajnog upravitelja (St 6352-16 Učilište Existere - obr. 20 - izviješće - br.5_.docx)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