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51d8" w14:paraId="71951d8" w:rsidRDefault="007B3D58" w:rsidP="007B3D58" w:rsidR="007B3D58" w:rsidRPr="00DC0733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C0733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DC0733">
      <w:pPr>
        <w:rPr>
          <w:b/>
          <w:sz w:val="22"/>
          <w:szCs w:val="22"/>
          <w:lang w:val="hr-HR"/>
        </w:rPr>
      </w:pPr>
      <w:r w:rsidRPr="00DC0733">
        <w:rPr>
          <w:color w:val="000000"/>
          <w:sz w:val="22"/>
          <w:szCs w:val="22"/>
          <w:lang w:val="hr-HR"/>
        </w:rPr>
        <w:t xml:space="preserve">        </w:t>
      </w:r>
      <w:r w:rsidRPr="00DC0733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DC0733">
      <w:pPr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DC0733">
      <w:pPr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 xml:space="preserve">     </w:t>
      </w:r>
      <w:r w:rsidR="00BC4E8F" w:rsidRPr="00DC0733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DC0733">
        <w:rPr>
          <w:b/>
          <w:sz w:val="22"/>
          <w:szCs w:val="22"/>
          <w:lang w:val="hr-HR"/>
        </w:rPr>
        <w:t>Sukoišanska</w:t>
      </w:r>
      <w:proofErr w:type="spellEnd"/>
      <w:r w:rsidR="00BC4E8F" w:rsidRPr="00DC0733">
        <w:rPr>
          <w:b/>
          <w:sz w:val="22"/>
          <w:szCs w:val="22"/>
          <w:lang w:val="hr-HR"/>
        </w:rPr>
        <w:t xml:space="preserve"> 6, Split</w:t>
      </w:r>
    </w:p>
    <w:p w:rsidRDefault="009E2A38" w:rsidP="007B3D58" w:rsidR="007B3D58" w:rsidRPr="00DC0733">
      <w:pPr>
        <w:jc w:val="right"/>
        <w:rPr>
          <w:b/>
          <w:sz w:val="22"/>
          <w:szCs w:val="22"/>
          <w:lang w:val="hr-HR"/>
        </w:rPr>
      </w:pPr>
      <w:proofErr w:type="spellStart"/>
      <w:r w:rsidRPr="00DC0733">
        <w:rPr>
          <w:b/>
          <w:sz w:val="22"/>
          <w:szCs w:val="22"/>
          <w:lang w:val="hr-HR"/>
        </w:rPr>
        <w:t>Posl</w:t>
      </w:r>
      <w:proofErr w:type="spellEnd"/>
      <w:r w:rsidRPr="00DC0733">
        <w:rPr>
          <w:b/>
          <w:sz w:val="22"/>
          <w:szCs w:val="22"/>
          <w:lang w:val="hr-HR"/>
        </w:rPr>
        <w:t>. br. 7.St.1</w:t>
      </w:r>
      <w:r w:rsidR="00965B6B" w:rsidRPr="00DC0733">
        <w:rPr>
          <w:b/>
          <w:sz w:val="22"/>
          <w:szCs w:val="22"/>
          <w:lang w:val="hr-HR"/>
        </w:rPr>
        <w:t>40</w:t>
      </w:r>
      <w:r w:rsidR="00BC4E8F" w:rsidRPr="00DC0733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DC0733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DC0733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DC0733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C0733">
      <w:pPr>
        <w:pStyle w:val="Naslov1"/>
        <w:rPr>
          <w:sz w:val="22"/>
          <w:szCs w:val="22"/>
        </w:rPr>
      </w:pPr>
      <w:r w:rsidRPr="00DC0733">
        <w:rPr>
          <w:sz w:val="22"/>
          <w:szCs w:val="22"/>
        </w:rPr>
        <w:t>R E P U B L I K A   H R V A T S K A</w:t>
      </w:r>
    </w:p>
    <w:p w:rsidRDefault="007B3D58" w:rsidP="007B3D58" w:rsidR="007B3D58" w:rsidRPr="00DC0733">
      <w:pPr>
        <w:pStyle w:val="Naslov1"/>
        <w:rPr>
          <w:sz w:val="22"/>
          <w:szCs w:val="22"/>
        </w:rPr>
      </w:pPr>
      <w:r w:rsidRPr="00DC0733">
        <w:rPr>
          <w:sz w:val="22"/>
          <w:szCs w:val="22"/>
        </w:rPr>
        <w:t>R J E Š E N J E</w:t>
      </w:r>
    </w:p>
    <w:p w:rsidRDefault="007B3D58" w:rsidP="007B3D58" w:rsidR="007B3D58" w:rsidRPr="00DC0733">
      <w:pPr>
        <w:jc w:val="center"/>
        <w:rPr>
          <w:b/>
          <w:sz w:val="22"/>
          <w:szCs w:val="22"/>
          <w:lang w:val="hr-HR"/>
        </w:rPr>
      </w:pPr>
    </w:p>
    <w:p w:rsidRDefault="00BC4E8F" w:rsidP="00965B6B" w:rsidR="00AE0711" w:rsidRPr="00DC0733">
      <w:pPr>
        <w:ind w:firstLine="708"/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>Trgovački sud u Splitu</w:t>
      </w:r>
      <w:r w:rsidR="007B3D58" w:rsidRPr="00DC0733">
        <w:rPr>
          <w:sz w:val="22"/>
          <w:szCs w:val="22"/>
          <w:lang w:val="hr-HR"/>
        </w:rPr>
        <w:t xml:space="preserve">, po sucu tog suda </w:t>
      </w:r>
      <w:r w:rsidR="000E1A32" w:rsidRPr="00DC0733">
        <w:rPr>
          <w:sz w:val="22"/>
          <w:szCs w:val="22"/>
          <w:lang w:val="hr-HR"/>
        </w:rPr>
        <w:t>Diani Butigan Granić</w:t>
      </w:r>
      <w:r w:rsidR="007B3D58" w:rsidRPr="00DC0733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DC0733">
        <w:rPr>
          <w:sz w:val="22"/>
          <w:szCs w:val="22"/>
          <w:lang w:val="hr-HR"/>
        </w:rPr>
        <w:t xml:space="preserve"> </w:t>
      </w:r>
      <w:r w:rsidR="00965B6B" w:rsidRPr="00DC0733">
        <w:rPr>
          <w:sz w:val="22"/>
          <w:szCs w:val="22"/>
          <w:lang w:val="hr-HR"/>
        </w:rPr>
        <w:t xml:space="preserve">DNEVNI CENTAR ZA RADNU TERAPIJU I REHABILITACIJU KORAČIĆI, Kaštel Novi, Cesta dr. F. Tuđmana 130, OIB: 23204334898, </w:t>
      </w:r>
      <w:r w:rsidR="00AE0711" w:rsidRPr="00DC0733">
        <w:rPr>
          <w:sz w:val="22"/>
          <w:szCs w:val="22"/>
          <w:lang w:val="hr-HR"/>
        </w:rPr>
        <w:t>dana 4. srpnja 2017.g.</w:t>
      </w:r>
    </w:p>
    <w:p w:rsidRDefault="00842B88" w:rsidP="00CC5035" w:rsidR="00842B88" w:rsidRPr="00DC0733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C0733">
      <w:pPr>
        <w:pStyle w:val="Tijeloteksta"/>
        <w:jc w:val="center"/>
        <w:rPr>
          <w:b/>
          <w:sz w:val="22"/>
          <w:szCs w:val="22"/>
        </w:rPr>
      </w:pPr>
      <w:r w:rsidRPr="00DC0733">
        <w:rPr>
          <w:b/>
          <w:sz w:val="22"/>
          <w:szCs w:val="22"/>
        </w:rPr>
        <w:t>r i j e š i o    j e</w:t>
      </w:r>
    </w:p>
    <w:p w:rsidRDefault="007B3D58" w:rsidP="007B3D58" w:rsidR="007B3D58" w:rsidRPr="00DC0733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C0733">
      <w:pPr>
        <w:jc w:val="both"/>
        <w:rPr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>I.</w:t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sz w:val="22"/>
          <w:szCs w:val="22"/>
          <w:lang w:val="hr-HR"/>
        </w:rPr>
        <w:t>Poziva se</w:t>
      </w:r>
      <w:r w:rsidR="000E1A32" w:rsidRPr="00DC0733">
        <w:rPr>
          <w:sz w:val="22"/>
          <w:szCs w:val="22"/>
          <w:lang w:val="hr-HR"/>
        </w:rPr>
        <w:t xml:space="preserve"> </w:t>
      </w:r>
      <w:r w:rsidR="00965B6B" w:rsidRPr="00DC0733">
        <w:rPr>
          <w:sz w:val="22"/>
          <w:szCs w:val="22"/>
          <w:lang w:val="hr-HR"/>
        </w:rPr>
        <w:t>Branka</w:t>
      </w:r>
      <w:r w:rsidR="0083103F">
        <w:rPr>
          <w:sz w:val="22"/>
          <w:szCs w:val="22"/>
          <w:lang w:val="hr-HR"/>
        </w:rPr>
        <w:t xml:space="preserve"> </w:t>
      </w:r>
      <w:proofErr w:type="spellStart"/>
      <w:r w:rsidR="0083103F">
        <w:rPr>
          <w:sz w:val="22"/>
          <w:szCs w:val="22"/>
          <w:lang w:val="hr-HR"/>
        </w:rPr>
        <w:t>Zeljko</w:t>
      </w:r>
      <w:proofErr w:type="spellEnd"/>
      <w:r w:rsidR="00965B6B" w:rsidRPr="00DC0733">
        <w:rPr>
          <w:sz w:val="22"/>
          <w:szCs w:val="22"/>
          <w:lang w:val="hr-HR"/>
        </w:rPr>
        <w:t>, Split, Krbavska 24, OIB: 47676785166</w:t>
      </w:r>
      <w:r w:rsidR="009C0B3B" w:rsidRPr="00DC0733">
        <w:rPr>
          <w:sz w:val="22"/>
          <w:szCs w:val="22"/>
          <w:lang w:val="hr-HR"/>
        </w:rPr>
        <w:t xml:space="preserve">, </w:t>
      </w:r>
      <w:r w:rsidR="00553731" w:rsidRPr="00DC0733">
        <w:rPr>
          <w:sz w:val="22"/>
          <w:szCs w:val="22"/>
          <w:lang w:val="hr-HR"/>
        </w:rPr>
        <w:t xml:space="preserve"> </w:t>
      </w:r>
      <w:r w:rsidR="00C76990" w:rsidRPr="00DC0733">
        <w:rPr>
          <w:sz w:val="22"/>
          <w:szCs w:val="22"/>
          <w:lang w:val="hr-HR"/>
        </w:rPr>
        <w:t>u</w:t>
      </w:r>
      <w:r w:rsidR="00647468" w:rsidRPr="00DC0733">
        <w:rPr>
          <w:sz w:val="22"/>
          <w:szCs w:val="22"/>
          <w:lang w:val="hr-HR"/>
        </w:rPr>
        <w:t xml:space="preserve"> </w:t>
      </w:r>
      <w:r w:rsidRPr="00DC0733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E2A38" w:rsidRPr="00DC0733">
        <w:rPr>
          <w:sz w:val="22"/>
          <w:szCs w:val="22"/>
          <w:lang w:val="hr-HR"/>
        </w:rPr>
        <w:t>1</w:t>
      </w:r>
      <w:r w:rsidR="00965B6B" w:rsidRPr="00DC0733">
        <w:rPr>
          <w:sz w:val="22"/>
          <w:szCs w:val="22"/>
          <w:lang w:val="hr-HR"/>
        </w:rPr>
        <w:t>40</w:t>
      </w:r>
      <w:r w:rsidR="008303F3" w:rsidRPr="00DC0733">
        <w:rPr>
          <w:sz w:val="22"/>
          <w:szCs w:val="22"/>
          <w:lang w:val="hr-HR"/>
        </w:rPr>
        <w:t>-</w:t>
      </w:r>
      <w:r w:rsidR="00C76990" w:rsidRPr="00DC0733">
        <w:rPr>
          <w:sz w:val="22"/>
          <w:szCs w:val="22"/>
          <w:lang w:val="hr-HR"/>
        </w:rPr>
        <w:t>1</w:t>
      </w:r>
      <w:r w:rsidR="0040461B" w:rsidRPr="00DC0733">
        <w:rPr>
          <w:sz w:val="22"/>
          <w:szCs w:val="22"/>
          <w:lang w:val="hr-HR"/>
        </w:rPr>
        <w:t>6</w:t>
      </w:r>
      <w:r w:rsidRPr="00DC0733">
        <w:rPr>
          <w:sz w:val="22"/>
          <w:szCs w:val="22"/>
          <w:lang w:val="hr-HR"/>
        </w:rPr>
        <w:t>, te u istom roku u spis dostaviti dokaz o uplati.</w:t>
      </w:r>
      <w:r w:rsidR="00907985" w:rsidRPr="00DC0733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C073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C0733">
      <w:pPr>
        <w:jc w:val="both"/>
        <w:rPr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>II.</w:t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C0733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C0733">
      <w:pPr>
        <w:jc w:val="center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C0733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6563F9" w:rsidRPr="00DC0733">
      <w:pPr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965B6B" w:rsidRPr="00DC0733">
        <w:rPr>
          <w:sz w:val="22"/>
          <w:szCs w:val="22"/>
          <w:lang w:val="hr-HR"/>
        </w:rPr>
        <w:t>DNEVNI CENTAR ZA RADNU TERAPIJU I REHABILITACIJU KORAČIĆI, Kaštel Novi, Cesta dr. F. Tuđmana 130, OIB: 23204334898</w:t>
      </w:r>
      <w:r w:rsidR="006563F9" w:rsidRPr="00DC0733">
        <w:rPr>
          <w:sz w:val="22"/>
          <w:szCs w:val="22"/>
          <w:lang w:val="hr-HR"/>
        </w:rPr>
        <w:t>.</w:t>
      </w:r>
    </w:p>
    <w:p w:rsidRDefault="009449B8" w:rsidP="007B3D58" w:rsidR="009449B8" w:rsidRPr="00DC0733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DC0733">
      <w:pPr>
        <w:ind w:firstLine="708"/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C073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C0733">
      <w:pPr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DC0733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DC0733">
      <w:pPr>
        <w:jc w:val="center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 xml:space="preserve">U </w:t>
      </w:r>
      <w:r w:rsidR="00BC4E8F" w:rsidRPr="00DC0733">
        <w:rPr>
          <w:b/>
          <w:sz w:val="22"/>
          <w:szCs w:val="22"/>
          <w:lang w:val="hr-HR"/>
        </w:rPr>
        <w:t>Splitu</w:t>
      </w:r>
      <w:r w:rsidRPr="00DC0733">
        <w:rPr>
          <w:b/>
          <w:sz w:val="22"/>
          <w:szCs w:val="22"/>
          <w:lang w:val="hr-HR"/>
        </w:rPr>
        <w:t xml:space="preserve">, </w:t>
      </w:r>
      <w:r w:rsidR="009C0B3B" w:rsidRPr="00DC0733">
        <w:rPr>
          <w:b/>
          <w:sz w:val="22"/>
          <w:szCs w:val="22"/>
          <w:lang w:val="hr-HR"/>
        </w:rPr>
        <w:t>4. srpnja</w:t>
      </w:r>
      <w:r w:rsidR="00EC0376" w:rsidRPr="00DC0733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DC0733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Pr="00DC0733">
        <w:rPr>
          <w:b/>
          <w:sz w:val="22"/>
          <w:szCs w:val="22"/>
          <w:lang w:val="hr-HR"/>
        </w:rPr>
        <w:tab/>
      </w:r>
      <w:r w:rsidR="000E1A32" w:rsidRPr="00DC0733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DC073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C0733">
      <w:pPr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C0733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C0733">
      <w:pPr>
        <w:jc w:val="both"/>
        <w:rPr>
          <w:b/>
          <w:sz w:val="22"/>
          <w:szCs w:val="22"/>
          <w:lang w:val="hr-HR"/>
        </w:rPr>
      </w:pPr>
      <w:r w:rsidRPr="00DC0733">
        <w:rPr>
          <w:b/>
          <w:sz w:val="22"/>
          <w:szCs w:val="22"/>
          <w:lang w:val="hr-HR"/>
        </w:rPr>
        <w:t>DN-</w:t>
      </w:r>
      <w:r w:rsidR="000E1A32" w:rsidRPr="00DC0733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C0733">
      <w:pPr>
        <w:jc w:val="both"/>
        <w:rPr>
          <w:sz w:val="22"/>
          <w:szCs w:val="22"/>
          <w:lang w:val="hr-HR"/>
        </w:rPr>
      </w:pPr>
      <w:r w:rsidRPr="00DC0733">
        <w:rPr>
          <w:sz w:val="22"/>
          <w:szCs w:val="22"/>
          <w:lang w:val="hr-HR"/>
        </w:rPr>
        <w:t xml:space="preserve">- </w:t>
      </w:r>
      <w:r w:rsidR="00965B6B" w:rsidRPr="00DC0733">
        <w:rPr>
          <w:sz w:val="22"/>
          <w:szCs w:val="22"/>
          <w:lang w:val="hr-HR"/>
        </w:rPr>
        <w:t>B</w:t>
      </w:r>
      <w:r w:rsidR="00DC0733">
        <w:rPr>
          <w:sz w:val="22"/>
          <w:szCs w:val="22"/>
          <w:lang w:val="hr-HR"/>
        </w:rPr>
        <w:t xml:space="preserve">ranka </w:t>
      </w:r>
      <w:proofErr w:type="spellStart"/>
      <w:r w:rsidR="0083103F">
        <w:rPr>
          <w:sz w:val="22"/>
          <w:szCs w:val="22"/>
          <w:lang w:val="hr-HR"/>
        </w:rPr>
        <w:t>Zeljko</w:t>
      </w:r>
      <w:proofErr w:type="spellEnd"/>
      <w:r w:rsidR="00DC0733">
        <w:rPr>
          <w:sz w:val="22"/>
          <w:szCs w:val="22"/>
          <w:lang w:val="hr-HR"/>
        </w:rPr>
        <w:t>, Split, Krbavska 24</w:t>
      </w:r>
    </w:p>
    <w:sectPr w:rsidSect="00647468" w:rsidR="003A2712" w:rsidRPr="00DC0733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729AA"/>
    <w:rsid w:val="00091531"/>
    <w:rsid w:val="000D7C52"/>
    <w:rsid w:val="000E1A32"/>
    <w:rsid w:val="000F268F"/>
    <w:rsid w:val="00112F55"/>
    <w:rsid w:val="0013370D"/>
    <w:rsid w:val="0016324A"/>
    <w:rsid w:val="00197CDF"/>
    <w:rsid w:val="001D4F2F"/>
    <w:rsid w:val="00245608"/>
    <w:rsid w:val="00284946"/>
    <w:rsid w:val="0029538F"/>
    <w:rsid w:val="002B1F6E"/>
    <w:rsid w:val="002E611A"/>
    <w:rsid w:val="00311AA7"/>
    <w:rsid w:val="00391D41"/>
    <w:rsid w:val="003A2712"/>
    <w:rsid w:val="003A3C04"/>
    <w:rsid w:val="003A7C1C"/>
    <w:rsid w:val="0040461B"/>
    <w:rsid w:val="00454C70"/>
    <w:rsid w:val="00463E0B"/>
    <w:rsid w:val="00483BDD"/>
    <w:rsid w:val="00493461"/>
    <w:rsid w:val="004C4AEE"/>
    <w:rsid w:val="00510405"/>
    <w:rsid w:val="00553731"/>
    <w:rsid w:val="00584F2F"/>
    <w:rsid w:val="00597C65"/>
    <w:rsid w:val="005C1341"/>
    <w:rsid w:val="00641041"/>
    <w:rsid w:val="00647468"/>
    <w:rsid w:val="006563F9"/>
    <w:rsid w:val="006B1A38"/>
    <w:rsid w:val="006D648C"/>
    <w:rsid w:val="00720820"/>
    <w:rsid w:val="007855D3"/>
    <w:rsid w:val="0078710F"/>
    <w:rsid w:val="0079054F"/>
    <w:rsid w:val="007B3D58"/>
    <w:rsid w:val="007B7B83"/>
    <w:rsid w:val="007D2256"/>
    <w:rsid w:val="007E36C4"/>
    <w:rsid w:val="008303F3"/>
    <w:rsid w:val="0083103F"/>
    <w:rsid w:val="00842B88"/>
    <w:rsid w:val="008431B0"/>
    <w:rsid w:val="00876EE5"/>
    <w:rsid w:val="008E3635"/>
    <w:rsid w:val="00907985"/>
    <w:rsid w:val="009449B8"/>
    <w:rsid w:val="00952265"/>
    <w:rsid w:val="00965B6B"/>
    <w:rsid w:val="00987831"/>
    <w:rsid w:val="009C0B3B"/>
    <w:rsid w:val="009C6244"/>
    <w:rsid w:val="009E2A38"/>
    <w:rsid w:val="00A81EDE"/>
    <w:rsid w:val="00AE0711"/>
    <w:rsid w:val="00B75904"/>
    <w:rsid w:val="00B76E59"/>
    <w:rsid w:val="00B802EA"/>
    <w:rsid w:val="00BC4E8F"/>
    <w:rsid w:val="00C76990"/>
    <w:rsid w:val="00CC29F0"/>
    <w:rsid w:val="00CC5035"/>
    <w:rsid w:val="00CD44D1"/>
    <w:rsid w:val="00D044FC"/>
    <w:rsid w:val="00D12B39"/>
    <w:rsid w:val="00D245A4"/>
    <w:rsid w:val="00DA5935"/>
    <w:rsid w:val="00DB613E"/>
    <w:rsid w:val="00DC0733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St-140/2016-17</izvorni_sadrzaj>
    <derivirana_varijabla naziv="DomainObject.Oznaka_1">St-140/2016-17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 (1 zaposlenik)</izvorni_sadrzaj>
    <derivirana_varijabla naziv="DomainObject.Predmet.PrimjedbaSuca_1">Čl. 110. st. 1. SZ (1 zaposlenik)</derivirana_varijabla>
  </DomainObject.Predmet.PrimjedbaSuca>
  <DomainObject.Predmet.ProtustrankaFormated>
    <izvorni_sadrzaj>  DNEVNI CENTAR ZA RADNU TERAPIJU I REHABILITACIJU KORAČIĆI</izvorni_sadrzaj>
    <derivirana_varijabla naziv="DomainObject.Predmet.ProtustrankaFormated_1">  DNEVNI CENTAR ZA RADNU TERAPIJU I REHABILITACIJU KORAČIĆI</derivirana_varijabla>
  </DomainObject.Predmet.ProtustrankaFormated>
  <DomainObject.Predmet.ProtustrankaFormatedOIB>
    <izvorni_sadrzaj>  DNEVNI CENTAR ZA RADNU TERAPIJU I REHABILITACIJU KORAČIĆI, OIB 23204334898</izvorni_sadrzaj>
    <derivirana_varijabla naziv="DomainObject.Predmet.ProtustrankaFormatedOIB_1">  DNEVNI CENTAR ZA RADNU TERAPIJU I REHABILITACIJU KORAČIĆI, OIB 23204334898</derivirana_varijabla>
  </DomainObject.Predmet.ProtustrankaFormatedOIB>
  <DomainObject.Predmet.ProtustrankaFormatedWithAdress>
    <izvorni_sadrzaj> DNEVNI CENTAR ZA RADNU TERAPIJU I REHABILITACIJU KORAČIĆI, Cesta dr. Franje Tuđmana 130, 21217 Kaštel Novi</izvorni_sadrzaj>
    <derivirana_varijabla naziv="DomainObject.Predmet.ProtustrankaFormatedWithAdress_1"> DNEVNI CENTAR ZA RADNU TERAPIJU I REHABILITACIJU KORAČIĆI, Cesta dr. Franje Tuđmana 130, 21217 Kaštel Novi</derivirana_varijabla>
  </DomainObject.Predmet.ProtustrankaFormatedWithAdress>
  <DomainObject.Predmet.ProtustrankaFormatedWithAdressOIB>
    <izvorni_sadrzaj> DNEVNI CENTAR ZA RADNU TERAPIJU I REHABILITACIJU KORAČIĆI, OIB 23204334898, Cesta dr. Franje Tuđmana 130, 21217 Kaštel Novi</izvorni_sadrzaj>
    <derivirana_varijabla naziv="DomainObject.Predmet.ProtustrankaFormatedWithAdressOIB_1"> DNEVNI CENTAR ZA RADNU TERAPIJU I REHABILITACIJU KORAČIĆI, OIB 23204334898, Cesta dr. Franje Tuđmana 130, 21217 Kaštel Novi</derivirana_varijabla>
  </DomainObject.Predmet.ProtustrankaFormatedWithAdressOIB>
  <DomainObject.Predmet.ProtustrankaWithAdress>
    <izvorni_sadrzaj>DNEVNI CENTAR ZA RADNU TERAPIJU I REHABILITACIJU KORAČIĆI Cesta dr. Franje Tuđmana 130, 21217 Kaštel Novi</izvorni_sadrzaj>
    <derivirana_varijabla naziv="DomainObject.Predmet.ProtustrankaWithAdress_1">DNEVNI CENTAR ZA RADNU TERAPIJU I REHABILITACIJU KORAČIĆI Cesta dr. Franje Tuđmana 130, 21217 Kaštel Novi</derivirana_varijabla>
  </DomainObject.Predmet.ProtustrankaWithAdress>
  <DomainObject.Predmet.ProtustrankaWithAdressOIB>
    <izvorni_sadrzaj>DNEVNI CENTAR ZA RADNU TERAPIJU I REHABILITACIJU KORAČIĆI, OIB 23204334898, Cesta dr. Franje Tuđmana 130, 21217 Kaštel Novi</izvorni_sadrzaj>
    <derivirana_varijabla naziv="DomainObject.Predmet.ProtustrankaWithAdressOIB_1">DNEVNI CENTAR ZA RADNU TERAPIJU I REHABILITACIJU KORAČIĆI, OIB 23204334898, Cesta dr. Franje Tuđmana 130, 21217 Kaštel Novi</derivirana_varijabla>
  </DomainObject.Predmet.ProtustrankaWithAdressOIB>
  <DomainObject.Predmet.ProtustrankaNazivFormated>
    <izvorni_sadrzaj>DNEVNI CENTAR ZA RADNU TERAPIJU I REHABILITACIJU KORAČIĆI</izvorni_sadrzaj>
    <derivirana_varijabla naziv="DomainObject.Predmet.ProtustrankaNazivFormated_1">DNEVNI CENTAR ZA RADNU TERAPIJU I REHABILITACIJU KORAČIĆI</derivirana_varijabla>
  </DomainObject.Predmet.ProtustrankaNazivFormated>
  <DomainObject.Predmet.ProtustrankaNazivFormatedOIB>
    <izvorni_sadrzaj>DNEVNI CENTAR ZA RADNU TERAPIJU I REHABILITACIJU KORAČIĆI, OIB 23204334898</izvorni_sadrzaj>
    <derivirana_varijabla naziv="DomainObject.Predmet.ProtustrankaNazivFormatedOIB_1">DNEVNI CENTAR ZA RADNU TERAPIJU I REHABILITACIJU KORAČIĆI, OIB 23204334898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20549.46</izvorni_sadrzaj>
    <derivirana_varijabla naziv="DomainObject.Predmet.TrenutnaVrijednost_1">20549.46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DNEVNI CENTAR ZA RADNU TERAPIJU I REHABILITACIJU KORAČIĆI</item>
    </izvorni_sadrzaj>
    <derivirana_varijabla naziv="DomainObject.Predmet.ProtuStrankaListFormated_1">
      <item>DNEVNI CENTAR ZA RADNU TERAPIJU I REHABILITACIJU KORAČIĆI</item>
    </derivirana_varijabla>
  </DomainObject.Predmet.ProtuStrankaListFormated>
  <DomainObject.Predmet.ProtuStrankaListFormatedOIB>
    <izvorni_sadrzaj>
      <item>DNEVNI CENTAR ZA RADNU TERAPIJU I REHABILITACIJU KORAČIĆI, OIB 23204334898</item>
    </izvorni_sadrzaj>
    <derivirana_varijabla naziv="DomainObject.Predmet.ProtuStrankaListFormatedOIB_1">
      <item>DNEVNI CENTAR ZA RADNU TERAPIJU I REHABILITACIJU KORAČIĆI, OIB 23204334898</item>
    </derivirana_varijabla>
  </DomainObject.Predmet.ProtuStrankaListFormatedOIB>
  <DomainObject.Predmet.ProtuStrankaListFormatedWithAdress>
    <izvorni_sadrzaj>
      <item>DNEVNI CENTAR ZA RADNU TERAPIJU I REHABILITACIJU KORAČIĆI, Cesta dr. Franje Tuđmana 130, 21217 Kaštel Novi</item>
    </izvorni_sadrzaj>
    <derivirana_varijabla naziv="DomainObject.Predmet.ProtuStrankaListFormatedWithAdress_1">
      <item>DNEVNI CENTAR ZA RADNU TERAPIJU I REHABILITACIJU KORAČIĆI, Cesta dr. Franje Tuđmana 130, 21217 Kaštel Novi</item>
    </derivirana_varijabla>
  </DomainObject.Predmet.ProtuStrankaListFormatedWithAdress>
  <DomainObject.Predmet.ProtuStrankaListFormatedWithAdressOIB>
    <izvorni_sadrzaj>
      <item>DNEVNI CENTAR ZA RADNU TERAPIJU I REHABILITACIJU KORAČIĆI, OIB 23204334898, Cesta dr. Franje Tuđmana 130, 21217 Kaštel Novi</item>
    </izvorni_sadrzaj>
    <derivirana_varijabla naziv="DomainObject.Predmet.ProtuStrankaListFormatedWithAdressOIB_1">
      <item>DNEVNI CENTAR ZA RADNU TERAPIJU I REHABILITACIJU KORAČIĆI, OIB 23204334898, Cesta dr. Franje Tuđmana 130, 21217 Kaštel Novi</item>
    </derivirana_varijabla>
  </DomainObject.Predmet.ProtuStrankaListFormatedWithAdressOIB>
  <DomainObject.Predmet.ProtuStrankaListNazivFormated>
    <izvorni_sadrzaj>
      <item>DNEVNI CENTAR ZA RADNU TERAPIJU I REHABILITACIJU KORAČIĆI</item>
    </izvorni_sadrzaj>
    <derivirana_varijabla naziv="DomainObject.Predmet.ProtuStrankaListNazivFormated_1">
      <item>DNEVNI CENTAR ZA RADNU TERAPIJU I REHABILITACIJU KORAČIĆI</item>
    </derivirana_varijabla>
  </DomainObject.Predmet.ProtuStrankaListNazivFormated>
  <DomainObject.Predmet.ProtuStrankaListNazivFormatedOIB>
    <izvorni_sadrzaj>
      <item>DNEVNI CENTAR ZA RADNU TERAPIJU I REHABILITACIJU KORAČIĆI, OIB 23204334898</item>
    </izvorni_sadrzaj>
    <derivirana_varijabla naziv="DomainObject.Predmet.ProtuStrankaListNazivFormatedOIB_1">
      <item>DNEVNI CENTAR ZA RADNU TERAPIJU I REHABILITACIJU KORAČIĆI, OIB 23204334898</item>
    </derivirana_varijabla>
  </DomainObject.Predmet.ProtuStrankaListNazivFormatedOIB>
  <DomainObject.Predmet.OstaliListFormated>
    <izvorni_sadrzaj>
      <item>Branka Zeljko</item>
    </izvorni_sadrzaj>
    <derivirana_varijabla naziv="DomainObject.Predmet.OstaliListFormated_1">
      <item>Branka Zeljko</item>
    </derivirana_varijabla>
  </DomainObject.Predmet.OstaliListFormated>
  <DomainObject.Predmet.OstaliListFormatedOIB>
    <izvorni_sadrzaj>
      <item>Branka Zeljko, OIB 47676785166</item>
    </izvorni_sadrzaj>
    <derivirana_varijabla naziv="DomainObject.Predmet.OstaliListFormatedOIB_1">
      <item>Branka Zeljko, OIB 47676785166</item>
    </derivirana_varijabla>
  </DomainObject.Predmet.OstaliListFormatedOIB>
  <DomainObject.Predmet.OstaliListFormatedWithAdress>
    <izvorni_sadrzaj>
      <item>Branka Zeljko, Krbavska 24, 21000 Split</item>
    </izvorni_sadrzaj>
    <derivirana_varijabla naziv="DomainObject.Predmet.OstaliListFormatedWithAdress_1">
      <item>Branka Zeljko, Krbavska 24, 21000 Split</item>
    </derivirana_varijabla>
  </DomainObject.Predmet.OstaliListFormatedWithAdress>
  <DomainObject.Predmet.OstaliListFormatedWithAdressOIB>
    <izvorni_sadrzaj>
      <item>Branka Zeljko, OIB 47676785166, Krbavska 24, 21000 Split</item>
    </izvorni_sadrzaj>
    <derivirana_varijabla naziv="DomainObject.Predmet.OstaliListFormatedWithAdressOIB_1">
      <item>Branka Zeljko, OIB 47676785166, Krbavska 24, 21000 Split</item>
    </derivirana_varijabla>
  </DomainObject.Predmet.OstaliListFormatedWithAdressOIB>
  <DomainObject.Predmet.OstaliListNazivFormated>
    <izvorni_sadrzaj>
      <item>Branka Zeljko</item>
    </izvorni_sadrzaj>
    <derivirana_varijabla naziv="DomainObject.Predmet.OstaliListNazivFormated_1">
      <item>Branka Zeljko</item>
    </derivirana_varijabla>
  </DomainObject.Predmet.OstaliListNazivFormated>
  <DomainObject.Predmet.OstaliListNazivFormatedOIB>
    <izvorni_sadrzaj>
      <item>Branka Zeljko, OIB 47676785166</item>
    </izvorni_sadrzaj>
    <derivirana_varijabla naziv="DomainObject.Predmet.OstaliListNazivFormatedOIB_1">
      <item>Branka Zeljko, OIB 47676785166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St-140/2016-17</izvorni_sadrzaj>
    <derivirana_varijabla naziv="DomainObject.PoslovniBrojDokumenta_1">St-140/2016-17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DNEVNI CENTAR ZA RADNU TERAPIJU I REHABILITACIJU KORAČIĆI</izvorni_sadrzaj>
    <derivirana_varijabla naziv="DomainObject.Predmet.ProtustrankaIDrugi_1">DNEVNI CENTAR ZA RADNU TERAPIJU I REHABILITACIJU KORAČIĆI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DNEVNI CENTAR ZA RADNU TERAPIJU I REHABILITACIJU KORAČIĆI, OIB 23204334898, Cesta dr. Franje Tuđmana 130, 21217 Kaštel Novi</izvorni_sadrzaj>
    <derivirana_varijabla naziv="DomainObject.Predmet.ProtustrankaIDrugiAdressOIB_1">DNEVNI CENTAR ZA RADNU TERAPIJU I REHABILITACIJU KORAČIĆI, OIB 23204334898, Cesta dr. Franje Tuđmana 130,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DNEVNI CENTAR ZA RADNU TERAPIJU I REHABILITACIJU KORAČIĆI</item>
      <item>FINANCIJSKA AGENCIJA, RC SPLIT</item>
      <item>Branka Zeljko</item>
    </izvorni_sadrzaj>
    <derivirana_varijabla naziv="DomainObject.Predmet.SudioniciListNaziv_1">
      <item>DNEVNI CENTAR ZA RADNU TERAPIJU I REHABILITACIJU KORAČIĆI</item>
      <item>FINANCIJSKA AGENCIJA, RC SPLIT</item>
      <item>Branka Zeljko</item>
    </derivirana_varijabla>
  </DomainObject.Predmet.SudioniciListNaziv>
  <DomainObject.Predmet.SudioniciListAdressOIB>
    <izvorni_sadrzaj>
      <item>DNEVNI CENTAR ZA RADNU TERAPIJU I REHABILITACIJU KORAČIĆI, OIB 23204334898, Cesta dr. Franje Tuđmana 130,21217 Kaštel Novi</item>
      <item>FINANCIJSKA AGENCIJA, RC SPLIT, OIB 85821130368, Mažuranićevo šetalište 24 b,21000 Split</item>
      <item>Branka Zeljko, OIB 47676785166, Krbavska 24,21000 Split</item>
    </izvorni_sadrzaj>
    <derivirana_varijabla naziv="DomainObject.Predmet.SudioniciListAdressOIB_1">
      <item>DNEVNI CENTAR ZA RADNU TERAPIJU I REHABILITACIJU KORAČIĆI, OIB 23204334898, Cesta dr. Franje Tuđmana 130,21217 Kaštel Novi</item>
      <item>FINANCIJSKA AGENCIJA, RC SPLIT, OIB 85821130368, Mažuranićevo šetalište 24 b,21000 Split</item>
      <item>Branka Zeljko, OIB 47676785166, Krbavska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23204334898</item>
      <item>, OIB 85821130368</item>
      <item>, OIB 47676785166</item>
    </izvorni_sadrzaj>
    <derivirana_varijabla naziv="DomainObject.Predmet.SudioniciListNazivOIB_1">
      <item>, OIB 23204334898</item>
      <item>, OIB 85821130368</item>
      <item>, OIB 47676785166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7DF3D-6A12-49B3-BCF7-8FDA54A9C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1687</properties:Characters>
  <properties:Lines>54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2017-07-04T07:52:00Z</dcterms:created>
  <dc:creator>Mara Marčinko</dc:creator>
  <cp:lastModifiedBy>Mara Marčinko</cp:lastModifiedBy>
  <cp:lastPrinted>2017-07-04T08:03:00Z</cp:lastPrinted>
  <dcterms:modified xmlns:xsi="http://www.w3.org/2001/XMLSchema-instance" xsi:type="dcterms:W3CDTF">2017-07-04T08:04:00Z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