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cc70" w14:paraId="bd9cc70" w:rsidRDefault="000551F3" w:rsidP="000551F3" w:rsidR="000551F3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51F3" w:rsidP="000551F3" w:rsidR="000551F3">
      <w:pPr>
        <w:pStyle w:val="Bezproreda"/>
        <w:rPr>
          <w:rFonts w:hAnsi="Times New Roman" w:ascii="Times New Roman"/>
          <w:sz w:val="24"/>
          <w:szCs w:val="24"/>
        </w:rPr>
      </w:pPr>
    </w:p>
    <w:p w:rsidRDefault="000551F3" w:rsidP="000551F3" w:rsidR="000551F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0551F3" w:rsidP="000551F3" w:rsidR="000551F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0551F3" w:rsidP="000551F3" w:rsidR="000551F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204456" w:rsidP="000551F3" w:rsidR="00204456">
      <w:pPr>
        <w:pStyle w:val="Bezproreda"/>
        <w:rPr>
          <w:rFonts w:hAnsi="Times New Roman" w:ascii="Times New Roman"/>
          <w:sz w:val="24"/>
          <w:szCs w:val="24"/>
        </w:rPr>
      </w:pPr>
    </w:p>
    <w:p w:rsidRDefault="000551F3" w:rsidP="000551F3" w:rsidR="000551F3">
      <w:pPr>
        <w:pStyle w:val="Bezproreda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  <w:t>R J E Š E N J E</w:t>
      </w:r>
    </w:p>
    <w:p w:rsidRDefault="000551F3" w:rsidP="000551F3" w:rsidR="000551F3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204456" w:rsidP="000551F3" w:rsidR="00204456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0551F3" w:rsidP="000551F3" w:rsidR="000551F3" w:rsidRPr="00C6146E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C6146E">
        <w:rPr>
          <w:rFonts w:hAnsi="Times New Roman" w:ascii="Times New Roman"/>
          <w:sz w:val="24"/>
          <w:szCs w:val="24"/>
        </w:rPr>
        <w:t xml:space="preserve">       Trgovački sud u Osijeku  po stečajnoj sutkinji Nadi Roso , u stečajnom postupku nad dužnikom </w:t>
      </w:r>
      <w:r w:rsidR="00C6146E" w:rsidRPr="00C6146E">
        <w:rPr>
          <w:rFonts w:hAnsi="Times New Roman" w:ascii="Times New Roman"/>
          <w:b/>
          <w:sz w:val="24"/>
          <w:szCs w:val="24"/>
        </w:rPr>
        <w:t>TENIS KLUB OLIMPIJA, "u stečaju" Osijek, Zeleno polje 32/a, OIB: 13022459234, registarski broj: 14000753</w:t>
      </w:r>
      <w:r w:rsidRPr="00C6146E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C6146E">
        <w:rPr>
          <w:rFonts w:eastAsia="Questrial" w:hAnsi="Times New Roman" w:ascii="Times New Roman"/>
          <w:sz w:val="24"/>
          <w:szCs w:val="24"/>
        </w:rPr>
        <w:t xml:space="preserve">dana </w:t>
      </w:r>
      <w:r w:rsidR="00C6146E">
        <w:rPr>
          <w:rFonts w:eastAsia="Questrial" w:hAnsi="Times New Roman" w:ascii="Times New Roman"/>
          <w:sz w:val="24"/>
          <w:szCs w:val="24"/>
        </w:rPr>
        <w:t>4. rujna 2018</w:t>
      </w:r>
      <w:r w:rsidRPr="00C6146E">
        <w:rPr>
          <w:rFonts w:eastAsia="Questrial" w:hAnsi="Times New Roman" w:ascii="Times New Roman"/>
          <w:sz w:val="24"/>
          <w:szCs w:val="24"/>
        </w:rPr>
        <w:t>. g.,</w:t>
      </w:r>
    </w:p>
    <w:p w:rsidRDefault="00D96C01" w:rsidP="00D96C01" w:rsidR="00D96C01" w:rsidRPr="00C6146E">
      <w:pPr>
        <w:pStyle w:val="Tijeloteksta"/>
        <w:ind w:firstLine="348" w:left="360"/>
      </w:pPr>
      <w:r w:rsidRPr="00C6146E">
        <w:t xml:space="preserve">         </w:t>
      </w:r>
    </w:p>
    <w:p w:rsidRDefault="00D96C01" w:rsidP="00D96C01" w:rsidR="00D96C01" w:rsidRPr="00C6146E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i j e š i o  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201E03" w:rsidP="00B94680" w:rsidR="00201E03">
      <w:pPr>
        <w:pStyle w:val="Tijeloteksta"/>
        <w:ind w:firstLine="348" w:left="360"/>
      </w:pPr>
      <w:r>
        <w:t>Daje se suglasje stečajno</w:t>
      </w:r>
      <w:r w:rsidR="001216EA">
        <w:t>m</w:t>
      </w:r>
      <w:r>
        <w:t xml:space="preserve"> upravitelj</w:t>
      </w:r>
      <w:r w:rsidR="001216EA">
        <w:t>u</w:t>
      </w:r>
      <w:r>
        <w:t xml:space="preserve"> u stečajnom predmetu </w:t>
      </w:r>
      <w:r w:rsidR="00C6146E">
        <w:rPr>
          <w:b/>
        </w:rPr>
        <w:t>TENIS KLUB OLIMPIJA, "u stečaju" Osijek, Zeleno polje 32/a, OIB: 13022459234, registarski broj: 14000753</w:t>
      </w:r>
      <w:r>
        <w:t>, na provođenje završne diobe radi namirenja</w:t>
      </w:r>
      <w:r w:rsidR="00714A25">
        <w:t xml:space="preserve"> </w:t>
      </w:r>
      <w:r>
        <w:t>vjerovnika</w:t>
      </w:r>
      <w:r w:rsidR="00452FDA">
        <w:t xml:space="preserve"> I</w:t>
      </w:r>
      <w:r w:rsidR="001216EA">
        <w:t xml:space="preserve"> </w:t>
      </w:r>
      <w:r w:rsidR="00452FDA">
        <w:t>višeg isplatnog reda</w:t>
      </w:r>
      <w:r w:rsidR="00B94680">
        <w:t xml:space="preserve"> </w:t>
      </w:r>
      <w:r w:rsidR="00452FDA">
        <w:t>u</w:t>
      </w:r>
      <w:r w:rsidR="001216EA">
        <w:t xml:space="preserve"> ukupnom iznosu od </w:t>
      </w:r>
      <w:r w:rsidR="00B9125D">
        <w:t>11.545,46</w:t>
      </w:r>
      <w:r w:rsidR="001216EA">
        <w:t xml:space="preserve"> kn </w:t>
      </w:r>
      <w:r w:rsidR="00B9125D">
        <w:t>što</w:t>
      </w:r>
      <w:r w:rsidR="001216EA">
        <w:t xml:space="preserve"> predstavlja </w:t>
      </w:r>
      <w:r w:rsidR="00B9125D">
        <w:t>2</w:t>
      </w:r>
      <w:r w:rsidR="001216EA">
        <w:t xml:space="preserve">% </w:t>
      </w:r>
      <w:r w:rsidR="00B9125D">
        <w:t xml:space="preserve">utvrđenih </w:t>
      </w:r>
      <w:r w:rsidR="001216EA">
        <w:t>tražbin</w:t>
      </w:r>
      <w:r w:rsidR="00B94680">
        <w:t>a</w:t>
      </w:r>
      <w:r w:rsidR="001216EA">
        <w:t xml:space="preserve"> vjerovnika I višeg isplatnog reda.</w:t>
      </w:r>
      <w:r w:rsidR="004C5037"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firstLine="348" w:left="360"/>
      </w:pPr>
      <w:r>
        <w:t xml:space="preserve">Završno ročište određuje se za dan </w:t>
      </w:r>
      <w:r w:rsidR="00C6146E">
        <w:rPr>
          <w:b/>
        </w:rPr>
        <w:t>20. rujna 2018.</w:t>
      </w:r>
      <w:r w:rsidR="008247BC">
        <w:rPr>
          <w:b/>
        </w:rPr>
        <w:t xml:space="preserve"> g. u </w:t>
      </w:r>
      <w:r w:rsidR="00204456">
        <w:rPr>
          <w:b/>
        </w:rPr>
        <w:t>10,</w:t>
      </w:r>
      <w:r w:rsidR="00B9125D">
        <w:rPr>
          <w:b/>
        </w:rPr>
        <w:t>00</w:t>
      </w:r>
      <w:r w:rsidRPr="001A5987">
        <w:rPr>
          <w:b/>
        </w:rPr>
        <w:t xml:space="preserve"> sati</w:t>
      </w:r>
      <w:r>
        <w:t xml:space="preserve">, soba br. </w:t>
      </w:r>
      <w:r w:rsidR="00B9125D">
        <w:t>36</w:t>
      </w:r>
      <w:r>
        <w:t xml:space="preserve">/II, Osijek, Zagrebačka 2 na koje se pozivaju </w:t>
      </w:r>
      <w:r w:rsidR="00714A25">
        <w:t>vjerovni</w:t>
      </w:r>
      <w:r w:rsidR="00477EB5">
        <w:t>ci</w:t>
      </w:r>
      <w:r>
        <w:t xml:space="preserve">.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B9125D" w:rsidP="00201E03" w:rsidR="00B9125D">
      <w:pPr>
        <w:pStyle w:val="Tijeloteksta"/>
        <w:ind w:left="360"/>
      </w:pPr>
    </w:p>
    <w:p w:rsidRDefault="00F933C4" w:rsidP="00C6146E" w:rsidR="00201E03">
      <w:pPr>
        <w:pStyle w:val="Tijeloteksta"/>
        <w:tabs>
          <w:tab w:pos="4716" w:val="center"/>
          <w:tab w:pos="6480" w:val="left"/>
        </w:tabs>
        <w:ind w:left="360"/>
        <w:jc w:val="left"/>
      </w:pPr>
      <w:r>
        <w:tab/>
      </w:r>
      <w:r w:rsidR="00201E03">
        <w:t xml:space="preserve">U Osijeku </w:t>
      </w:r>
      <w:r w:rsidR="00C6146E">
        <w:t>4. rujna 2018. g.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   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201E03" w:rsidP="00201E03" w:rsidR="00B9125D">
      <w:pPr>
        <w:pStyle w:val="Tijeloteksta"/>
        <w:ind w:left="360"/>
      </w:pPr>
      <w:r>
        <w:t xml:space="preserve">1. </w:t>
      </w:r>
      <w:r w:rsidR="00F933C4">
        <w:t xml:space="preserve">st. uprav. </w:t>
      </w:r>
      <w:r w:rsidR="00B9125D">
        <w:t xml:space="preserve">Zdravko </w:t>
      </w:r>
      <w:proofErr w:type="spellStart"/>
      <w:r w:rsidR="00B9125D">
        <w:t>Grubeša</w:t>
      </w:r>
      <w:proofErr w:type="spellEnd"/>
      <w:r w:rsidR="00B9125D">
        <w:t xml:space="preserve"> dipl. oec. iz Piškorevaca, Zagrebačka 8a</w:t>
      </w:r>
    </w:p>
    <w:p w:rsidRDefault="00201E03" w:rsidP="00201E03" w:rsidR="00201E03">
      <w:pPr>
        <w:pStyle w:val="Tijeloteksta"/>
        <w:ind w:left="360"/>
      </w:pPr>
      <w:r>
        <w:t xml:space="preserve">2. ŽDO </w:t>
      </w:r>
      <w:r w:rsidR="00204456">
        <w:t>Osijek</w:t>
      </w:r>
    </w:p>
    <w:p w:rsidRDefault="00201E03" w:rsidP="00201E03" w:rsidR="00201E03">
      <w:pPr>
        <w:pStyle w:val="Tijeloteksta"/>
        <w:ind w:left="360"/>
      </w:pPr>
      <w:r>
        <w:t xml:space="preserve">3. </w:t>
      </w:r>
      <w:r w:rsidR="004D3316">
        <w:t>e-</w:t>
      </w:r>
      <w:r>
        <w:t>ogl.pl.</w:t>
      </w:r>
      <w:r w:rsidR="00452FDA">
        <w:t xml:space="preserve"> uz </w:t>
      </w:r>
      <w:r w:rsidR="00B9125D">
        <w:t>podnesak st. uprav. od 3.9.2018. g. s prilogom (str. 352-355 spisa)</w:t>
      </w:r>
    </w:p>
    <w:p w:rsidRDefault="00201E03" w:rsidP="001A5987" w:rsidR="00201E03">
      <w:pPr>
        <w:pStyle w:val="Tijeloteksta"/>
        <w:tabs>
          <w:tab w:pos="2115" w:val="left"/>
        </w:tabs>
        <w:ind w:left="360"/>
      </w:pPr>
      <w:r>
        <w:t xml:space="preserve">4. </w:t>
      </w:r>
      <w:proofErr w:type="spellStart"/>
      <w:r w:rsidR="00F933C4">
        <w:t>R</w:t>
      </w:r>
      <w:r>
        <w:t>oč</w:t>
      </w:r>
      <w:proofErr w:type="spellEnd"/>
      <w:r>
        <w:t xml:space="preserve">. </w:t>
      </w:r>
      <w:r w:rsidR="00B9125D">
        <w:t>20.9.</w:t>
      </w:r>
    </w:p>
    <w:p w:rsidRDefault="00201E03" w:rsidP="00201E03" w:rsidR="00201E03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8247BC" w:rsidP="00D96C01" w:rsidR="008247BC">
      <w:pPr>
        <w:pStyle w:val="Tijeloteksta"/>
        <w:ind w:left="360"/>
      </w:pPr>
    </w:p>
    <w:p w:rsidRDefault="008247BC" w:rsidP="00D96C01" w:rsidR="008247BC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323A" w:rsidR="00F5323A">
      <w:r>
        <w:separator/>
      </w:r>
    </w:p>
  </w:endnote>
  <w:endnote w:id="0" w:type="continuationSeparator">
    <w:p w:rsidRDefault="00F5323A" w:rsidR="00F532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323A" w:rsidR="00F5323A">
      <w:r>
        <w:separator/>
      </w:r>
    </w:p>
  </w:footnote>
  <w:footnote w:id="0" w:type="continuationSeparator">
    <w:p w:rsidRDefault="00F5323A" w:rsidR="00F532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A25" w:rsidP="00714A25" w:rsidR="00714A25" w:rsidRPr="00847790">
    <w:pPr>
      <w:jc w:val="right"/>
      <w:rPr>
        <w:rStyle w:val="Naglaeno"/>
        <w:b w:val="false"/>
        <w:bCs w:val="false"/>
      </w:rPr>
    </w:pPr>
    <w:r w:rsidRPr="00847790">
      <w:t>6 St-</w:t>
    </w:r>
    <w:r w:rsidR="00C6146E">
      <w:t>350/14-116</w:t>
    </w:r>
  </w:p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551F3"/>
    <w:rsid w:val="00086232"/>
    <w:rsid w:val="000A22FD"/>
    <w:rsid w:val="000A75FD"/>
    <w:rsid w:val="000C20F1"/>
    <w:rsid w:val="000E414B"/>
    <w:rsid w:val="001009E0"/>
    <w:rsid w:val="001216EA"/>
    <w:rsid w:val="0013258E"/>
    <w:rsid w:val="0016016C"/>
    <w:rsid w:val="00163019"/>
    <w:rsid w:val="001635ED"/>
    <w:rsid w:val="0019752C"/>
    <w:rsid w:val="001A0170"/>
    <w:rsid w:val="001A5987"/>
    <w:rsid w:val="001A6201"/>
    <w:rsid w:val="001E4FEC"/>
    <w:rsid w:val="001E75FC"/>
    <w:rsid w:val="00201E03"/>
    <w:rsid w:val="00204456"/>
    <w:rsid w:val="002142C7"/>
    <w:rsid w:val="0021564C"/>
    <w:rsid w:val="00223C8E"/>
    <w:rsid w:val="00255E1A"/>
    <w:rsid w:val="00291B9C"/>
    <w:rsid w:val="002C6BB7"/>
    <w:rsid w:val="002F230F"/>
    <w:rsid w:val="00313F98"/>
    <w:rsid w:val="003258FC"/>
    <w:rsid w:val="00325955"/>
    <w:rsid w:val="00327B99"/>
    <w:rsid w:val="00341886"/>
    <w:rsid w:val="00366021"/>
    <w:rsid w:val="00381158"/>
    <w:rsid w:val="00397A42"/>
    <w:rsid w:val="003B0E86"/>
    <w:rsid w:val="003B4C28"/>
    <w:rsid w:val="003E08E5"/>
    <w:rsid w:val="003E147C"/>
    <w:rsid w:val="003F28A4"/>
    <w:rsid w:val="00451DD6"/>
    <w:rsid w:val="00452FDA"/>
    <w:rsid w:val="00470B34"/>
    <w:rsid w:val="00477EB5"/>
    <w:rsid w:val="004806AD"/>
    <w:rsid w:val="00495492"/>
    <w:rsid w:val="00497410"/>
    <w:rsid w:val="004B741D"/>
    <w:rsid w:val="004C5037"/>
    <w:rsid w:val="004D3316"/>
    <w:rsid w:val="004E5065"/>
    <w:rsid w:val="00500BBD"/>
    <w:rsid w:val="0055624C"/>
    <w:rsid w:val="005B403D"/>
    <w:rsid w:val="00607E75"/>
    <w:rsid w:val="006139EC"/>
    <w:rsid w:val="006235FB"/>
    <w:rsid w:val="006250EF"/>
    <w:rsid w:val="006837ED"/>
    <w:rsid w:val="006A2408"/>
    <w:rsid w:val="006A56C2"/>
    <w:rsid w:val="00714A25"/>
    <w:rsid w:val="007242CD"/>
    <w:rsid w:val="00725641"/>
    <w:rsid w:val="0074711B"/>
    <w:rsid w:val="00786F1E"/>
    <w:rsid w:val="007A7E59"/>
    <w:rsid w:val="007C1241"/>
    <w:rsid w:val="0080666F"/>
    <w:rsid w:val="008247BC"/>
    <w:rsid w:val="00845777"/>
    <w:rsid w:val="00857D02"/>
    <w:rsid w:val="008737C5"/>
    <w:rsid w:val="0088689D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402F9"/>
    <w:rsid w:val="00A91ED3"/>
    <w:rsid w:val="00AB56F9"/>
    <w:rsid w:val="00AD24AA"/>
    <w:rsid w:val="00AF6716"/>
    <w:rsid w:val="00B11D59"/>
    <w:rsid w:val="00B41F79"/>
    <w:rsid w:val="00B61475"/>
    <w:rsid w:val="00B9125D"/>
    <w:rsid w:val="00B94680"/>
    <w:rsid w:val="00BB36BB"/>
    <w:rsid w:val="00BC2034"/>
    <w:rsid w:val="00BC33DE"/>
    <w:rsid w:val="00BE0DD4"/>
    <w:rsid w:val="00BF0E4F"/>
    <w:rsid w:val="00C15361"/>
    <w:rsid w:val="00C26291"/>
    <w:rsid w:val="00C3548B"/>
    <w:rsid w:val="00C6146E"/>
    <w:rsid w:val="00C9197B"/>
    <w:rsid w:val="00CA5EA9"/>
    <w:rsid w:val="00CE19FA"/>
    <w:rsid w:val="00CE3DC7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C7BF5"/>
    <w:rsid w:val="00DE58F9"/>
    <w:rsid w:val="00DF1BCB"/>
    <w:rsid w:val="00E1321F"/>
    <w:rsid w:val="00E33E37"/>
    <w:rsid w:val="00E410F3"/>
    <w:rsid w:val="00E430E2"/>
    <w:rsid w:val="00E55AA4"/>
    <w:rsid w:val="00EB3D75"/>
    <w:rsid w:val="00ED0232"/>
    <w:rsid w:val="00F03719"/>
    <w:rsid w:val="00F435F7"/>
    <w:rsid w:val="00F5323A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Bezproreda" w:type="paragraph">
    <w:name w:val="No Spacing"/>
    <w:uiPriority w:val="1"/>
    <w:qFormat/>
    <w:rsid w:val="000551F3"/>
    <w:pPr>
      <w:suppressAutoHyphens/>
    </w:pPr>
    <w:rPr>
      <w:rFonts w:eastAsia="Calibri" w:hAnsi="Calibri" w:ascii="Calibri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C6B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C6BB7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C6BB7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BB7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BB7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Bezproreda" w:type="paragraph">
    <w:name w:val="No Spacing"/>
    <w:uiPriority w:val="1"/>
    <w:qFormat/>
    <w:rsid w:val="000551F3"/>
    <w:pPr>
      <w:suppressAutoHyphens/>
    </w:pPr>
    <w:rPr>
      <w:rFonts w:ascii="Calibri" w:eastAsia="Calibri" w:hAnsi="Calibri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C6B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C6BB7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C6BB7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BB7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BB7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799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2014.</izvorni_sadrzaj>
    <derivirana_varijabla naziv="DomainObject.Predmet.DatumOsnivanja_1">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St-350/2014</izvorni_sadrzaj>
    <derivirana_varijabla naziv="DomainObject.Predmet.OznakaBroj_1">St-350/2014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TENIS KLUB OLIMPIA</izvorni_sadrzaj>
    <derivirana_varijabla naziv="DomainObject.Predmet.ProtustrankaFormated_1">  TENIS KLUB OLIMPIA</derivirana_varijabla>
  </DomainObject.Predmet.ProtustrankaFormated>
  <DomainObject.Predmet.ProtustrankaFormatedOIB>
    <izvorni_sadrzaj>  TENIS KLUB OLIMPIA, OIB 13022459234</izvorni_sadrzaj>
    <derivirana_varijabla naziv="DomainObject.Predmet.ProtustrankaFormatedOIB_1">  TENIS KLUB OLIMPIA, OIB 13022459234</derivirana_varijabla>
  </DomainObject.Predmet.ProtustrankaFormatedOIB>
  <DomainObject.Predmet.ProtustrankaFormatedWithAdress>
    <izvorni_sadrzaj> TENIS KLUB OLIMPIA, ZELENO POLJE 32 A, 31000 Osijek</izvorni_sadrzaj>
    <derivirana_varijabla naziv="DomainObject.Predmet.ProtustrankaFormatedWithAdress_1"> TENIS KLUB OLIMPIA, ZELENO POLJE 32 A, 31000 Osijek</derivirana_varijabla>
  </DomainObject.Predmet.ProtustrankaFormatedWithAdress>
  <DomainObject.Predmet.ProtustrankaFormatedWithAdressOIB>
    <izvorni_sadrzaj> TENIS KLUB OLIMPIA, OIB 13022459234, ZELENO POLJE 32 A, 31000 Osijek</izvorni_sadrzaj>
    <derivirana_varijabla naziv="DomainObject.Predmet.ProtustrankaFormatedWithAdressOIB_1"> TENIS KLUB OLIMPIA, OIB 13022459234, ZELENO POLJE 32 A, 31000 Osijek</derivirana_varijabla>
  </DomainObject.Predmet.ProtustrankaFormatedWithAdressOIB>
  <DomainObject.Predmet.ProtustrankaWithAdress>
    <izvorni_sadrzaj>TENIS KLUB OLIMPIA ZELENO POLJE 32 A, 31000 Osijek</izvorni_sadrzaj>
    <derivirana_varijabla naziv="DomainObject.Predmet.ProtustrankaWithAdress_1">TENIS KLUB OLIMPIA ZELENO POLJE 32 A, 31000 Osijek</derivirana_varijabla>
  </DomainObject.Predmet.ProtustrankaWithAdress>
  <DomainObject.Predmet.ProtustrankaWithAdressOIB>
    <izvorni_sadrzaj>TENIS KLUB OLIMPIA, OIB 13022459234, ZELENO POLJE 32 A, 31000 Osijek</izvorni_sadrzaj>
    <derivirana_varijabla naziv="DomainObject.Predmet.ProtustrankaWithAdressOIB_1">TENIS KLUB OLIMPIA, OIB 13022459234, ZELENO POLJE 32 A, 31000 Osijek</derivirana_varijabla>
  </DomainObject.Predmet.ProtustrankaWithAdressOIB>
  <DomainObject.Predmet.ProtustrankaNazivFormated>
    <izvorni_sadrzaj>TENIS KLUB OLIMPIA</izvorni_sadrzaj>
    <derivirana_varijabla naziv="DomainObject.Predmet.ProtustrankaNazivFormated_1">TENIS KLUB OLIMPIA</derivirana_varijabla>
  </DomainObject.Predmet.ProtustrankaNazivFormated>
  <DomainObject.Predmet.ProtustrankaNazivFormatedOIB>
    <izvorni_sadrzaj>TENIS KLUB OLIMPIA, OIB 13022459234</izvorni_sadrzaj>
    <derivirana_varijabla naziv="DomainObject.Predmet.ProtustrankaNazivFormatedOIB_1">TENIS KLUB OLIMPIA, OIB 13022459234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TENIS KLUB OLIMPIA</item>
    </izvorni_sadrzaj>
    <derivirana_varijabla naziv="DomainObject.Predmet.ProtuStrankaListFormated_1">
      <item>TENIS KLUB OLIMPIA</item>
    </derivirana_varijabla>
  </DomainObject.Predmet.ProtuStrankaListFormated>
  <DomainObject.Predmet.ProtuStrankaListFormatedOIB>
    <izvorni_sadrzaj>
      <item>TENIS KLUB OLIMPIA, OIB 13022459234</item>
    </izvorni_sadrzaj>
    <derivirana_varijabla naziv="DomainObject.Predmet.ProtuStrankaListFormatedOIB_1">
      <item>TENIS KLUB OLIMPIA, OIB 13022459234</item>
    </derivirana_varijabla>
  </DomainObject.Predmet.ProtuStrankaListFormatedOIB>
  <DomainObject.Predmet.ProtuStrankaListFormatedWithAdress>
    <izvorni_sadrzaj>
      <item>TENIS KLUB OLIMPIA, ZELENO POLJE 32 A, 31000 Osijek</item>
    </izvorni_sadrzaj>
    <derivirana_varijabla naziv="DomainObject.Predmet.ProtuStrankaListFormatedWithAdress_1">
      <item>TENIS KLUB OLIMPIA, ZELENO POLJE 32 A, 31000 Osijek</item>
    </derivirana_varijabla>
  </DomainObject.Predmet.ProtuStrankaListFormatedWithAdress>
  <DomainObject.Predmet.ProtuStrankaListFormatedWithAdressOIB>
    <izvorni_sadrzaj>
      <item>TENIS KLUB OLIMPIA, OIB 13022459234, ZELENO POLJE 32 A, 31000 Osijek</item>
    </izvorni_sadrzaj>
    <derivirana_varijabla naziv="DomainObject.Predmet.ProtuStrankaListFormatedWithAdressOIB_1">
      <item>TENIS KLUB OLIMPIA, OIB 13022459234, ZELENO POLJE 32 A, 31000 Osijek</item>
    </derivirana_varijabla>
  </DomainObject.Predmet.ProtuStrankaListFormatedWithAdressOIB>
  <DomainObject.Predmet.ProtuStrankaListNazivFormated>
    <izvorni_sadrzaj>
      <item>TENIS KLUB OLIMPIA</item>
    </izvorni_sadrzaj>
    <derivirana_varijabla naziv="DomainObject.Predmet.ProtuStrankaListNazivFormated_1">
      <item>TENIS KLUB OLIMPIA</item>
    </derivirana_varijabla>
  </DomainObject.Predmet.ProtuStrankaListNazivFormated>
  <DomainObject.Predmet.ProtuStrankaListNazivFormatedOIB>
    <izvorni_sadrzaj>
      <item>TENIS KLUB OLIMPIA, OIB 13022459234</item>
    </izvorni_sadrzaj>
    <derivirana_varijabla naziv="DomainObject.Predmet.ProtuStrankaListNazivFormatedOIB_1">
      <item>TENIS KLUB OLIMPIA, OIB 13022459234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Grubeša, Zagrebačka 8a, 31410 Piškorevci</item>
      <item>Porezna uprava Osijek</item>
      <item>FINA Osijek</item>
      <item>ogl.ploča - Tenis klub Olimpija, Osijek u stečaju</item>
      <item>Domagoj Wagner,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Savski Gaj XIII. put 6, Zagreb</item>
      <item>GRAD OSIJEK, KUHAČEVA 9, 31000 Osijek</item>
    </izvorni_sadrzaj>
    <derivirana_varijabla naziv="DomainObject.Predmet.OstaliListFormatedWithAdress_1">
      <item>ŽUPANIJSKO DRŽAVNO ODVJETNIŠTVO U OSIJEKU punomoćnik sudionika u postupku RH MF PU PODRUČNI URED OSIJEK</item>
      <item>Zdravko Grubeša, Zagrebačka 8a, 31410 Piškorevci</item>
      <item>Porezna uprava Osijek</item>
      <item>FINA Osijek</item>
      <item>ogl.ploča - Tenis klub Olimpija, Osijek u stečaju</item>
      <item>Domagoj Wagner,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Savski Gaj XIII. put 6, Zagreb</item>
      <item>GRAD OSIJEK, KUHAČEVA 9, 31000 Osijek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38584131681, Zagrebačka 8a, 31410 Piškorevci</item>
      <item>Porezna uprava Osijek</item>
      <item>FINA Osijek</item>
      <item>ogl.ploča - Tenis klub Olimpija, Osijek u stečaju</item>
      <item>Domagoj Wagner, OIB 23671952863,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OIB 64546066176, Savski Gaj XIII. put 6, Zagreb</item>
      <item>GRAD OSIJEK, KUHAČEVA 9, 31000 Osijek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38584131681, Zagrebačka 8a, 31410 Piškorevci</item>
      <item>Porezna uprava Osijek</item>
      <item>FINA Osijek</item>
      <item>ogl.ploča - Tenis klub Olimpija, Osijek u stečaju</item>
      <item>Domagoj Wagner, OIB 23671952863,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OIB 64546066176, Savski Gaj XIII. put 6, Zagreb</item>
      <item>GRAD OSIJEK, KUHAČEVA 9, 31000 Osijek</item>
    </derivirana_varijabla>
  </DomainObject.Predmet.OstaliListFormatedWithAdressOIB>
  <DomainObject.Predmet.OstaliListNazivFormated>
    <izvorni_sadrzaj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OstaliListNazivFormated_1"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izvorni_sadrzaj>
    <derivirana_varijabla naziv="DomainObject.Predmet.OstaliListNazivFormatedOIB_1">
      <item>ŽUPANIJSKO DRŽAVNO ODVJETNIŠTVO U OSIJEKU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TENIS KLUB OLIMPIA</izvorni_sadrzaj>
    <derivirana_varijabla naziv="DomainObject.Predmet.ProtustrankaIDrugi_1">TENIS KLUB OLIMPIA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TENIS KLUB OLIMPIA, OIB 13022459234, ZELENO POLJE 32 A, 31000 Osijek</izvorni_sadrzaj>
    <derivirana_varijabla naziv="DomainObject.Predmet.ProtustrankaIDrugiAdressOIB_1">TENIS KLUB OLIMPIA, OIB 13022459234, ZELENO POLJE 32 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TENIS KLUB OLIMPIA</item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SudioniciListNaziv_1">
      <item>RH MF PU PODRUČNI URED OSIJEK</item>
      <item>TENIS KLUB OLIMPIA</item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SudioniciListNaziv>
  <DomainObject.Predmet.SudioniciListAdressOIB>
    <izvorni_sadrzaj>
      <item>RH MF PU PODRUČNI URED OSIJEK, OIB 18683136487</item>
      <item>TENIS KLUB OLIMPIA, OIB 13022459234, ZELENO POLJE 32 A,31000 Osijek</item>
      <item>ŽUPANIJSKO DRŽAVNO ODVJETNIŠTVO U OSIJEKU</item>
      <item>Zdravko Grubeša, OIB 38584131681, Zagrebačka 8a,31410 Piškorevci</item>
      <item>Porezna uprava Osijek</item>
      <item>FINA Osijek</item>
      <item>ogl.ploča - Tenis klub Olimpija, Osijek u stečaju</item>
      <item>Domagoj Wagner, OIB 23671952863, Branka Radičevića 3,31000 Osijek</item>
      <item>Općinski sud u Osijeku-ZK Odjel, bb,31000 Osijek</item>
      <item>Ministarstvo uprave OBŽ OSIJEK, bb,31000 Osijek</item>
      <item>NARODNE NOVINE, dioničko društvo za izdavanje i tiskanje Službenog lista Republike Hrvatske, službenih i drugih obrazaca te , OIB 64546066176, Savski Gaj XIII. put 6,Zagreb</item>
      <item>GRAD OSIJEK, KUHAČEVA 9,31000 Osijek</item>
    </izvorni_sadrzaj>
    <derivirana_varijabla naziv="DomainObject.Predmet.SudioniciListAdressOIB_1">
      <item>RH MF PU PODRUČNI URED OSIJEK, OIB 18683136487</item>
      <item>TENIS KLUB OLIMPIA, OIB 13022459234, ZELENO POLJE 32 A,31000 Osijek</item>
      <item>ŽUPANIJSKO DRŽAVNO ODVJETNIŠTVO U OSIJEKU</item>
      <item>Zdravko Grubeša, OIB 38584131681, Zagrebačka 8a,31410 Piškorevci</item>
      <item>Porezna uprava Osijek</item>
      <item>FINA Osijek</item>
      <item>ogl.ploča - Tenis klub Olimpija, Osijek u stečaju</item>
      <item>Domagoj Wagner, OIB 23671952863, Branka Radičevića 3,31000 Osijek</item>
      <item>Općinski sud u Osijeku-ZK Odjel, bb,31000 Osijek</item>
      <item>Ministarstvo uprave OBŽ OSIJEK, bb,31000 Osijek</item>
      <item>NARODNE NOVINE, dioničko društvo za izdavanje i tiskanje Službenog lista Republike Hrvatske, službenih i drugih obrazaca te , OIB 64546066176, Savski Gaj XIII. put 6,Zagreb</item>
      <item>GRAD OSIJEK, KUHAČEVA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13022459234</item>
      <item>, OIB null</item>
      <item>, OIB 38584131681</item>
      <item>, OIB null</item>
      <item>, OIB null</item>
      <item>, OIB null</item>
      <item>, OIB 23671952863</item>
      <item>, OIB null</item>
      <item>, OIB null</item>
      <item>, OIB 64546066176</item>
      <item>, OIB null</item>
    </izvorni_sadrzaj>
    <derivirana_varijabla naziv="DomainObject.Predmet.SudioniciListNazivOIB_1">
      <item>, OIB 18683136487</item>
      <item>, OIB 13022459234</item>
      <item>, OIB null</item>
      <item>, OIB 38584131681</item>
      <item>, OIB null</item>
      <item>, OIB null</item>
      <item>, OIB null</item>
      <item>, OIB 23671952863</item>
      <item>, OIB null</item>
      <item>, OIB null</item>
      <item>, OIB 64546066176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87239B-BF13-4423-A7BE-36A27CAD9A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175</properties:Words>
  <properties:Characters>882</properties:Characters>
  <properties:Lines>62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2018-09-04T08:53:00Z</dcterms:created>
  <dc:creator>hermanj</dc:creator>
  <cp:lastModifiedBy>Danijela Sekulić</cp:lastModifiedBy>
  <cp:lastPrinted>2018-09-04T08:53:00Z</cp:lastPrinted>
  <dcterms:modified xmlns:xsi="http://www.w3.org/2001/XMLSchema-instance" xsi:type="dcterms:W3CDTF">2018-09-04T08:54:00Z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(+SUGLASNOST-TENIS KLUB.docx)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