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970e" w14:paraId="996970e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2087C" w:rsidRPr="00F4743B">
        <w:t>RADIESTEZIJA SMILJENKO j.d.o.o., OIB: 99396734460</w:t>
      </w:r>
      <w:r w:rsidR="0072087C">
        <w:t xml:space="preserve"> </w:t>
      </w:r>
      <w:r w:rsidR="0072087C" w:rsidRPr="00F4743B">
        <w:t>Zagreb, Kozari bok 46</w:t>
      </w:r>
      <w:r>
        <w:t xml:space="preserve">, dana </w:t>
      </w:r>
      <w:r w:rsidR="0072087C">
        <w:t>24</w:t>
      </w:r>
      <w:r w:rsidR="00C030EA">
        <w:t>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2087C" w:rsidRPr="00F4743B">
        <w:t>RADIESTEZIJA SMILJENKO j.d.o.o., OIB: 99396734460</w:t>
      </w:r>
      <w:r w:rsidR="0072087C">
        <w:t xml:space="preserve"> </w:t>
      </w:r>
      <w:r w:rsidR="0072087C" w:rsidRPr="00F4743B">
        <w:t>Zagreb, Kozari bok 46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2087C">
        <w:t>408616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2087C" w:rsidRPr="00F4743B">
        <w:t>RADIESTEZIJA SMILJENKO j.d.o.o., OIB: 99396734460Zagreb, Kozari bok 46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C3500">
        <w:t>726</w:t>
      </w:r>
      <w:r>
        <w:t xml:space="preserve"> dana, u ukupnom iznosu od </w:t>
      </w:r>
      <w:r w:rsidR="00BC3500">
        <w:t>46.285,10</w:t>
      </w:r>
      <w:r>
        <w:t xml:space="preserve"> kn, kao i da dužnik ima 1 zaposleni</w:t>
      </w:r>
      <w:r w:rsidR="000444DF">
        <w:t>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0444DF" w:rsidR="00BC3500">
      <w:pPr>
        <w:ind w:firstLine="708"/>
        <w:jc w:val="both"/>
      </w:pPr>
      <w:r>
        <w:t xml:space="preserve">Sud je rješenjem od </w:t>
      </w:r>
      <w:r w:rsidR="00BC3500">
        <w:t>26. srpnja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</w:t>
      </w:r>
      <w:r w:rsidR="00BC3500">
        <w:t xml:space="preserve"> kao i</w:t>
      </w:r>
      <w:r>
        <w:t xml:space="preserve"> </w:t>
      </w:r>
      <w:r w:rsidR="005A2575">
        <w:t>zakonski zastupnik dužnika</w:t>
      </w:r>
      <w:r w:rsidR="00BC3500">
        <w:t xml:space="preserve"> uredno pozvani na ročište nisu pristupili, niti je zakonski zastupnik dužnika u ovosudni spis dostavio pisano izvješće o financijsko gospodarskom stanju dužnika, kao niti ovjerovljeni prokazni popis imovine, a niti ni očitovanje za ročište, a koju mogućnost je imao sukladno čl. 123. st. 2. SZ-a.</w:t>
      </w:r>
    </w:p>
    <w:p w:rsidRDefault="000444DF" w:rsidP="00C030EA" w:rsidR="000444DF">
      <w:pPr>
        <w:pStyle w:val="Tijeloteksta"/>
        <w:ind w:firstLine="708"/>
      </w:pPr>
    </w:p>
    <w:p w:rsidRDefault="005A2575" w:rsidP="00C030EA" w:rsidR="00C030EA">
      <w:pPr>
        <w:pStyle w:val="Tijeloteksta"/>
        <w:ind w:firstLine="708"/>
      </w:pPr>
      <w:r>
        <w:t>Također, i</w:t>
      </w:r>
      <w:r w:rsidR="00C030EA">
        <w:t xml:space="preserve">zvršenim elektronskim pretraživanjem, a u odnosu na popis nekretnina ovog dužnika, utvrđeno je, da isti ne raspolaže nikakvim nekretninama (list </w:t>
      </w:r>
      <w:r w:rsidR="00BC3500">
        <w:t>10</w:t>
      </w:r>
      <w:r w:rsidR="00C030EA"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BC3500">
        <w:t>24</w:t>
      </w:r>
      <w:r>
        <w:t>. listopada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lastRenderedPageBreak/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B42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FC0EE5">
          <w:t>4086</w:t>
        </w:r>
        <w:r w:rsidR="00AE4809">
          <w:t>/1</w:t>
        </w:r>
        <w:r w:rsidR="00FC0EE5">
          <w:t>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2312D7"/>
    <w:rsid w:val="002750A7"/>
    <w:rsid w:val="005A2575"/>
    <w:rsid w:val="006C7C96"/>
    <w:rsid w:val="0072087C"/>
    <w:rsid w:val="00725B42"/>
    <w:rsid w:val="00764A0D"/>
    <w:rsid w:val="007D0292"/>
    <w:rsid w:val="008E360F"/>
    <w:rsid w:val="00A71843"/>
    <w:rsid w:val="00AB1229"/>
    <w:rsid w:val="00AE4809"/>
    <w:rsid w:val="00BC3500"/>
    <w:rsid w:val="00BE3772"/>
    <w:rsid w:val="00C030EA"/>
    <w:rsid w:val="00C5617A"/>
    <w:rsid w:val="00CA6105"/>
    <w:rsid w:val="00D824B0"/>
    <w:rsid w:val="00E33188"/>
    <w:rsid w:val="00FC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B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B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B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B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B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B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B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B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4086</izvorni_sadrzaj>
    <derivirana_varijabla naziv="DomainObject.Predmet.Broj_1">4086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St-4086/2016</izvorni_sadrzaj>
    <derivirana_varijabla naziv="DomainObject.Predmet.OznakaBroj_1">St-4086/2016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RADIESTEZIJA SMILJENKO jednostavno društvo s ograničenom odgovornošću za trgovinu i poljoprivredu</izvorni_sadrzaj>
    <derivirana_varijabla naziv="DomainObject.Predmet.ProtustrankaFormated_1">  RADIESTEZIJA SMILJENKO jednostavno društvo s ograničenom odgovornošću za trgovinu i poljoprivredu</derivirana_varijabla>
  </DomainObject.Predmet.ProtustrankaFormated>
  <DomainObject.Predmet.ProtustrankaFormatedOIB>
    <izvorni_sadrzaj>  RADIESTEZIJA SMILJENKO jednostavno društvo s ograničenom odgovornošću za trgovinu i poljoprivredu, OIB 99396734460</izvorni_sadrzaj>
    <derivirana_varijabla naziv="DomainObject.Predmet.ProtustrankaFormatedOIB_1">  RADIESTEZIJA SMILJENKO jednostavno društvo s ograničenom odgovornošću za trgovinu i poljoprivredu, OIB 99396734460</derivirana_varijabla>
  </DomainObject.Predmet.ProtustrankaFormatedOIB>
  <DomainObject.Predmet.ProtustrankaFormatedWithAdress>
    <izvorni_sadrzaj> RADIESTEZIJA SMILJENKO jednostavno društvo s ograničenom odgovornošću za trgovinu i poljoprivredu, Kozari bok 46, 10000 Zagreb</izvorni_sadrzaj>
    <derivirana_varijabla naziv="DomainObject.Predmet.ProtustrankaFormatedWithAdress_1"> RADIESTEZIJA SMILJENKO jednostavno društvo s ograničenom odgovornošću za trgovinu i poljoprivredu, Kozari bok 46, 10000 Zagreb</derivirana_varijabla>
  </DomainObject.Predmet.ProtustrankaFormatedWithAdress>
  <DomainObject.Predmet.ProtustrankaFormatedWithAdressOIB>
    <izvorni_sadrzaj> RADIESTEZIJA SMILJENKO jednostavno društvo s ograničenom odgovornošću za trgovinu i poljoprivredu, OIB 99396734460, Kozari bok 46, 10000 Zagreb</izvorni_sadrzaj>
    <derivirana_varijabla naziv="DomainObject.Predmet.ProtustrankaFormatedWithAdressOIB_1"> RADIESTEZIJA SMILJENKO jednostavno društvo s ograničenom odgovornošću za trgovinu i poljoprivredu, OIB 99396734460, Kozari bok 46, 10000 Zagreb</derivirana_varijabla>
  </DomainObject.Predmet.ProtustrankaFormatedWithAdressOIB>
  <DomainObject.Predmet.ProtustrankaWithAdress>
    <izvorni_sadrzaj>RADIESTEZIJA SMILJENKO jednostavno društvo s ograničenom odgovornošću za trgovinu i poljoprivredu Kozari bok 46, 10000 Zagreb</izvorni_sadrzaj>
    <derivirana_varijabla naziv="DomainObject.Predmet.ProtustrankaWithAdress_1">RADIESTEZIJA SMILJENKO jednostavno društvo s ograničenom odgovornošću za trgovinu i poljoprivredu Kozari bok 46, 10000 Zagreb</derivirana_varijabla>
  </DomainObject.Predmet.ProtustrankaWithAdress>
  <DomainObject.Predmet.ProtustrankaWithAdressOIB>
    <izvorni_sadrzaj>RADIESTEZIJA SMILJENKO jednostavno društvo s ograničenom odgovornošću za trgovinu i poljoprivredu, OIB 99396734460, Kozari bok 46, 10000 Zagreb</izvorni_sadrzaj>
    <derivirana_varijabla naziv="DomainObject.Predmet.ProtustrankaWithAdressOIB_1">RADIESTEZIJA SMILJENKO jednostavno društvo s ograničenom odgovornošću za trgovinu i poljoprivredu, OIB 99396734460, Kozari bok 46, 10000 Zagreb</derivirana_varijabla>
  </DomainObject.Predmet.ProtustrankaWithAdressOIB>
  <DomainObject.Predmet.ProtustrankaNazivFormated>
    <izvorni_sadrzaj>RADIESTEZIJA SMILJENKO jednostavno društvo s ograničenom odgovornošću za trgovinu i poljoprivredu</izvorni_sadrzaj>
    <derivirana_varijabla naziv="DomainObject.Predmet.ProtustrankaNazivFormated_1">RADIESTEZIJA SMILJENKO jednostavno društvo s ograničenom odgovornošću za trgovinu i poljoprivredu</derivirana_varijabla>
  </DomainObject.Predmet.ProtustrankaNazivFormated>
  <DomainObject.Predmet.ProtustrankaNazivFormatedOIB>
    <izvorni_sadrzaj>RADIESTEZIJA SMILJENKO jednostavno društvo s ograničenom odgovornošću za trgovinu i poljoprivredu, OIB 99396734460</izvorni_sadrzaj>
    <derivirana_varijabla naziv="DomainObject.Predmet.ProtustrankaNazivFormatedOIB_1">RADIESTEZIJA SMILJENKO jednostavno društvo s ograničenom odgovornošću za trgovinu i poljoprivredu, OIB 99396734460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RADIESTEZIJA SMILJENKO jednostavno društvo s ograničenom odgovornošću za trgovinu i poljoprivredu</item>
    </izvorni_sadrzaj>
    <derivirana_varijabla naziv="DomainObject.Predmet.ProtuStrankaListFormated_1">
      <item>RADIESTEZIJA SMILJENKO jednostavno društvo s ograničenom odgovornošću za trgovinu i poljoprivredu</item>
    </derivirana_varijabla>
  </DomainObject.Predmet.ProtuStrankaListFormated>
  <DomainObject.Predmet.ProtuStrankaListFormatedOIB>
    <izvorni_sadrzaj>
      <item>RADIESTEZIJA SMILJENKO jednostavno društvo s ograničenom odgovornošću za trgovinu i poljoprivredu, OIB 99396734460</item>
    </izvorni_sadrzaj>
    <derivirana_varijabla naziv="DomainObject.Predmet.ProtuStrankaListFormatedOIB_1">
      <item>RADIESTEZIJA SMILJENKO jednostavno društvo s ograničenom odgovornošću za trgovinu i poljoprivredu, OIB 99396734460</item>
    </derivirana_varijabla>
  </DomainObject.Predmet.ProtuStrankaListFormatedOIB>
  <DomainObject.Predmet.ProtuStrankaListFormatedWithAdress>
    <izvorni_sadrzaj>
      <item>RADIESTEZIJA SMILJENKO jednostavno društvo s ograničenom odgovornošću za trgovinu i poljoprivredu, Kozari bok 46, 10000 Zagreb</item>
    </izvorni_sadrzaj>
    <derivirana_varijabla naziv="DomainObject.Predmet.ProtuStrankaListFormatedWithAdress_1">
      <item>RADIESTEZIJA SMILJENKO jednostavno društvo s ograničenom odgovornošću za trgovinu i poljoprivredu, Kozari bok 46, 10000 Zagreb</item>
    </derivirana_varijabla>
  </DomainObject.Predmet.ProtuStrankaListFormatedWithAdress>
  <DomainObject.Predmet.ProtuStrankaListFormatedWithAdressOIB>
    <izvorni_sadrzaj>
      <item>RADIESTEZIJA SMILJENKO jednostavno društvo s ograničenom odgovornošću za trgovinu i poljoprivredu, OIB 99396734460, Kozari bok 46, 10000 Zagreb</item>
    </izvorni_sadrzaj>
    <derivirana_varijabla naziv="DomainObject.Predmet.ProtuStrankaListFormatedWithAdressOIB_1">
      <item>RADIESTEZIJA SMILJENKO jednostavno društvo s ograničenom odgovornošću za trgovinu i poljoprivredu, OIB 99396734460, Kozari bok 46, 10000 Zagreb</item>
    </derivirana_varijabla>
  </DomainObject.Predmet.ProtuStrankaListFormatedWithAdressOIB>
  <DomainObject.Predmet.ProtuStrankaListNazivFormated>
    <izvorni_sadrzaj>
      <item>RADIESTEZIJA SMILJENKO jednostavno društvo s ograničenom odgovornošću za trgovinu i poljoprivredu</item>
    </izvorni_sadrzaj>
    <derivirana_varijabla naziv="DomainObject.Predmet.ProtuStrankaListNazivFormated_1">
      <item>RADIESTEZIJA SMILJENKO jednostavno društvo s ograničenom odgovornošću za trgovinu i poljoprivredu</item>
    </derivirana_varijabla>
  </DomainObject.Predmet.ProtuStrankaListNazivFormated>
  <DomainObject.Predmet.ProtuStrankaListNazivFormatedOIB>
    <izvorni_sadrzaj>
      <item>RADIESTEZIJA SMILJENKO jednostavno društvo s ograničenom odgovornošću za trgovinu i poljoprivredu, OIB 99396734460</item>
    </izvorni_sadrzaj>
    <derivirana_varijabla naziv="DomainObject.Predmet.ProtuStrankaListNazivFormatedOIB_1">
      <item>RADIESTEZIJA SMILJENKO jednostavno društvo s ograničenom odgovornošću za trgovinu i poljoprivredu, OIB 99396734460</item>
    </derivirana_varijabla>
  </DomainObject.Predmet.ProtuStrankaListNazivFormatedOIB>
  <DomainObject.Predmet.OstaliListFormated>
    <izvorni_sadrzaj>
      <item>Nikola Galogaža</item>
    </izvorni_sadrzaj>
    <derivirana_varijabla naziv="DomainObject.Predmet.OstaliListFormated_1">
      <item>Nikola Galogaža</item>
    </derivirana_varijabla>
  </DomainObject.Predmet.OstaliListFormated>
  <DomainObject.Predmet.OstaliListFormatedOIB>
    <izvorni_sadrzaj>
      <item>Nikola Galogaža, OIB 44587780285</item>
    </izvorni_sadrzaj>
    <derivirana_varijabla naziv="DomainObject.Predmet.OstaliListFormatedOIB_1">
      <item>Nikola Galogaža, OIB 44587780285</item>
    </derivirana_varijabla>
  </DomainObject.Predmet.OstaliListFormatedOIB>
  <DomainObject.Predmet.OstaliListFormatedWithAdress>
    <izvorni_sadrzaj>
      <item>Nikola Galogaža, Ulica Ante Kovačića 17, 10291 Prudnice</item>
    </izvorni_sadrzaj>
    <derivirana_varijabla naziv="DomainObject.Predmet.OstaliListFormatedWithAdress_1">
      <item>Nikola Galogaža, Ulica Ante Kovačića 17, 10291 Prudnice</item>
    </derivirana_varijabla>
  </DomainObject.Predmet.OstaliListFormatedWithAdress>
  <DomainObject.Predmet.OstaliListFormatedWithAdressOIB>
    <izvorni_sadrzaj>
      <item>Nikola Galogaža, OIB 44587780285, Ulica Ante Kovačića 17, 10291 Prudnice</item>
    </izvorni_sadrzaj>
    <derivirana_varijabla naziv="DomainObject.Predmet.OstaliListFormatedWithAdressOIB_1">
      <item>Nikola Galogaža, OIB 44587780285, Ulica Ante Kovačića 17, 10291 Prudnice</item>
    </derivirana_varijabla>
  </DomainObject.Predmet.OstaliListFormatedWithAdressOIB>
  <DomainObject.Predmet.OstaliListNazivFormated>
    <izvorni_sadrzaj>
      <item>Nikola Galogaža</item>
    </izvorni_sadrzaj>
    <derivirana_varijabla naziv="DomainObject.Predmet.OstaliListNazivFormated_1">
      <item>Nikola Galogaža</item>
    </derivirana_varijabla>
  </DomainObject.Predmet.OstaliListNazivFormated>
  <DomainObject.Predmet.OstaliListNazivFormatedOIB>
    <izvorni_sadrzaj>
      <item>Nikola Galogaža, OIB 44587780285</item>
    </izvorni_sadrzaj>
    <derivirana_varijabla naziv="DomainObject.Predmet.OstaliListNazivFormatedOIB_1">
      <item>Nikola Galogaža, OIB 44587780285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RADIESTEZIJA SMILJENKO jednostavno društvo s ograničenom odgovornošću za trgovinu i poljoprivredu</izvorni_sadrzaj>
    <derivirana_varijabla naziv="DomainObject.Predmet.ProtustrankaIDrugi_1">RADIESTEZIJA SMILJENKO jednostavno društvo s ograničenom odgovornošću za trgovinu i poljoprivredu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RADIESTEZIJA SMILJENKO jednostavno društvo s ograničenom odgovornošću za trgovinu i poljoprivredu, OIB 99396734460, Kozari bok 46, 10000 Zagreb</izvorni_sadrzaj>
    <derivirana_varijabla naziv="DomainObject.Predmet.ProtustrankaIDrugiAdressOIB_1">RADIESTEZIJA SMILJENKO jednostavno društvo s ograničenom odgovornošću za trgovinu i poljoprivredu, OIB 99396734460, Kozari bok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RADIESTEZIJA SMILJENKO jednostavno društvo s ograničenom odgovornošću za trgovinu i poljoprivredu</item>
      <item>Nikola Galogaža</item>
    </izvorni_sadrzaj>
    <derivirana_varijabla naziv="DomainObject.Predmet.SudioniciListNaziv_1">
      <item>FINA Regionalni centar Zagreb</item>
      <item>RADIESTEZIJA SMILJENKO jednostavno društvo s ograničenom odgovornošću za trgovinu i poljoprivredu</item>
      <item>Nikola Galogaža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RADIESTEZIJA SMILJENKO jednostavno društvo s ograničenom odgovornošću za trgovinu i poljoprivredu, OIB 99396734460, Kozari bok 46,10000 Zagreb</item>
      <item>Nikola Galogaža, OIB 44587780285, Ulica Ante Kovačića 17,10291 Prudnice</item>
    </izvorni_sadrzaj>
    <derivirana_varijabla naziv="DomainObject.Predmet.SudioniciListAdressOIB_1">
      <item>FINA Regionalni centar Zagreb, OIB 85821130368, Trg svibanjskih žrtava 1995. br. 1,10000 Zagreb</item>
      <item>RADIESTEZIJA SMILJENKO jednostavno društvo s ograničenom odgovornošću za trgovinu i poljoprivredu, OIB 99396734460, Kozari bok 46,10000 Zagreb</item>
      <item>Nikola Galogaža, OIB 44587780285,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99396734460</item>
      <item>, OIB 44587780285</item>
    </izvorni_sadrzaj>
    <derivirana_varijabla naziv="DomainObject.Predmet.SudioniciListNazivOIB_1">
      <item>, OIB 85821130368</item>
      <item>, OIB 99396734460</item>
      <item>, OIB 44587780285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5221</properties:Characters>
  <properties:Lines>99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2017-10-24T07:43:00Z</dcterms:created>
  <dc:creator>Valentina Kranjčić</dc:creator>
  <cp:lastModifiedBy>Valentina Kranjčić</cp:lastModifiedBy>
  <cp:lastPrinted>2017-10-24T07:52:00Z</cp:lastPrinted>
  <dcterms:modified xmlns:xsi="http://www.w3.org/2001/XMLSchema-instance" xsi:type="dcterms:W3CDTF">2017-10-24T07:54:00Z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