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a80f" w14:paraId="a9ba80f" w:rsidRDefault="00AE649C" w:rsidP="00FA5B5E" w:rsidR="00AE649C" w:rsidRPr="00B76F3C">
      <w:pPr>
        <w:pStyle w:val="Naslov3"/>
        <w15:collapsed w:val="false"/>
      </w:pPr>
    </w:p>
    <w:p w:rsidRDefault="004E42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noProof/>
          <w:szCs w:val="20"/>
          <w:lang w:eastAsia="hr-HR"/>
        </w:rPr>
        <w:t xml:space="preserve">               5 St-270/2016-2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E42F7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GRUPA CEGRA društvo s ograničenom odgovornošću za proizvodnju, unutarnju i vanjsku trgovinu i usluge, Velika Pisanica, Logorska 4, MBS: 020034099, OIB: 60901643496, d</w:t>
      </w:r>
      <w:r w:rsidRPr="004E42F7">
        <w:rPr>
          <w:rFonts w:cs="Times New Roman" w:eastAsia="Times New Roman"/>
          <w:noProof/>
          <w:szCs w:val="20"/>
          <w:lang w:eastAsia="hr-HR"/>
        </w:rPr>
        <w:t xml:space="preserve">ana 10. svibnja 2016.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r i j e š i o   j e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GRUPA CEGRA društvo s ograničenom odgovornošću za proizvodnju, unutarnju i vanjsku trgovinu i usluge, Velika Pisanica, Logorska 4, MBS: 020034099, OIB: 60901643496.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II. Saziva se </w:t>
      </w:r>
      <w:r w:rsidRPr="004E42F7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4E42F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4E42F7">
        <w:rPr>
          <w:rFonts w:cs="Times New Roman" w:eastAsia="Times New Roman"/>
          <w:b/>
          <w:szCs w:val="20"/>
          <w:lang w:eastAsia="hr-HR"/>
        </w:rPr>
        <w:t>7. lipnja 2016. u 11,00 sati</w:t>
      </w:r>
      <w:r w:rsidRPr="004E42F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- zakonski zastupnici dužnika Leopold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Lach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Carminatti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i Marijan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Vukadin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>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III. Nalaže se zakonskim zastupnicima dužnika Leopoldu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Lachu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Carminatti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i Marijanu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Vukadinu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da </w:t>
      </w:r>
      <w:r w:rsidRPr="004E42F7">
        <w:rPr>
          <w:rFonts w:cs="Times New Roman" w:eastAsia="Times New Roman"/>
          <w:b/>
          <w:szCs w:val="20"/>
          <w:lang w:eastAsia="hr-HR"/>
        </w:rPr>
        <w:t>u roku od 15 dana</w:t>
      </w:r>
      <w:r w:rsidRPr="004E42F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4E42F7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4E42F7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dostave sudu </w:t>
      </w:r>
      <w:r w:rsidRPr="004E42F7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4E42F7">
        <w:rPr>
          <w:rFonts w:cs="Times New Roman" w:eastAsia="Times New Roman"/>
          <w:szCs w:val="20"/>
          <w:lang w:eastAsia="hr-HR"/>
        </w:rPr>
        <w:t xml:space="preserve"> </w:t>
      </w:r>
      <w:r w:rsidRPr="004E42F7">
        <w:rPr>
          <w:rFonts w:cs="Times New Roman" w:eastAsia="Times New Roman"/>
          <w:b/>
          <w:szCs w:val="20"/>
          <w:lang w:eastAsia="hr-HR"/>
        </w:rPr>
        <w:t>sa</w:t>
      </w:r>
      <w:r w:rsidRPr="004E42F7">
        <w:rPr>
          <w:rFonts w:cs="Times New Roman" w:eastAsia="Times New Roman"/>
          <w:szCs w:val="20"/>
          <w:lang w:eastAsia="hr-HR"/>
        </w:rPr>
        <w:t xml:space="preserve"> </w:t>
      </w:r>
      <w:r w:rsidRPr="004E42F7">
        <w:rPr>
          <w:rFonts w:cs="Times New Roman" w:eastAsia="Times New Roman"/>
          <w:b/>
          <w:szCs w:val="20"/>
          <w:lang w:eastAsia="hr-HR"/>
        </w:rPr>
        <w:t>bilješkama</w:t>
      </w:r>
      <w:r w:rsidRPr="004E42F7">
        <w:rPr>
          <w:rFonts w:cs="Times New Roman" w:eastAsia="Times New Roman"/>
          <w:szCs w:val="20"/>
          <w:lang w:eastAsia="hr-HR"/>
        </w:rPr>
        <w:t xml:space="preserve"> </w:t>
      </w:r>
      <w:r w:rsidRPr="004E42F7">
        <w:rPr>
          <w:rFonts w:cs="Times New Roman" w:eastAsia="Times New Roman"/>
          <w:b/>
          <w:szCs w:val="20"/>
          <w:lang w:eastAsia="hr-HR"/>
        </w:rPr>
        <w:t>i</w:t>
      </w:r>
      <w:r w:rsidRPr="004E42F7">
        <w:rPr>
          <w:rFonts w:cs="Times New Roman" w:eastAsia="Times New Roman"/>
          <w:szCs w:val="20"/>
          <w:lang w:eastAsia="hr-HR"/>
        </w:rPr>
        <w:t xml:space="preserve"> </w:t>
      </w:r>
      <w:r w:rsidRPr="004E42F7">
        <w:rPr>
          <w:rFonts w:cs="Times New Roman" w:eastAsia="Times New Roman"/>
          <w:b/>
          <w:szCs w:val="20"/>
          <w:lang w:eastAsia="hr-HR"/>
        </w:rPr>
        <w:t>bruto bilancu za 2015</w:t>
      </w:r>
      <w:r w:rsidRPr="004E42F7">
        <w:rPr>
          <w:rFonts w:cs="Times New Roman" w:eastAsia="Times New Roman"/>
          <w:szCs w:val="20"/>
          <w:lang w:eastAsia="hr-HR"/>
        </w:rPr>
        <w:t xml:space="preserve">.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Obrazloženje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5. travnja 2016. podnijela prijedlog za otvaranje stečajnog postupka nad dužnikom </w:t>
      </w:r>
      <w:r w:rsidRPr="004E42F7">
        <w:rPr>
          <w:rFonts w:cs="Times New Roman" w:eastAsia="Times New Roman"/>
          <w:szCs w:val="20"/>
          <w:lang w:eastAsia="hr-HR"/>
        </w:rPr>
        <w:t xml:space="preserve">GRUPA CEGRA društvo s ograničenom odgovornošću za proizvodnju, unutarnju i vanjsku trgovinu i usluge, Velika Pisanica. U prijedlogu navodi da na dan 1. rujna 2015. dužnik u </w:t>
      </w:r>
      <w:r w:rsidRPr="004E42F7">
        <w:rPr>
          <w:rFonts w:cs="Times New Roman" w:eastAsia="Times New Roman"/>
          <w:szCs w:val="20"/>
          <w:lang w:eastAsia="hr-HR"/>
        </w:rPr>
        <w:lastRenderedPageBreak/>
        <w:t xml:space="preserve">Očevidniku redoslijeda osnova za plaćanje ima evidentirane neizvršene osnove za plaćanje u neprekinutom razdoblju od 631 dan, u ukupnom iznosu od 6.159,24 kn, u koji iznos je uračunata kamata i naknada Financijske agencije za provedbu ovrhe na novčanim sredstvima. Prema podacima koje je FINI dostavio Hrvatski zavod za mirovinsko osiguranje </w:t>
      </w:r>
      <w:r w:rsidRPr="004E42F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631 dan i jednog zaposlenog.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te dostave obrazac GFI za 2015. sa bilješkama i bruto bilancu za 2015.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U Bjelovaru, 10. svibnja</w:t>
      </w:r>
      <w:r w:rsidRPr="004E42F7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STEČAJNI SUDAC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E42F7">
        <w:rPr>
          <w:rFonts w:cs="Times New Roman" w:eastAsia="Times New Roman"/>
          <w:szCs w:val="20"/>
          <w:lang w:eastAsia="hr-HR"/>
        </w:rPr>
        <w:t>Rj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>.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               zakonskim zastupnicima dužnika uz prijedlog, poštom i e-oglasnom pločom               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              e-oglasna ploča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E42F7">
        <w:rPr>
          <w:rFonts w:cs="Times New Roman" w:eastAsia="Times New Roman"/>
          <w:szCs w:val="20"/>
          <w:lang w:eastAsia="hr-HR"/>
        </w:rPr>
        <w:t>Sc</w:t>
      </w:r>
      <w:proofErr w:type="spellEnd"/>
      <w:r w:rsidRPr="004E42F7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E42F7" w:rsidP="004E42F7" w:rsidR="004E42F7" w:rsidRPr="004E42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42F7">
        <w:rPr>
          <w:rFonts w:cs="Times New Roman" w:eastAsia="Times New Roman"/>
          <w:szCs w:val="20"/>
          <w:lang w:eastAsia="hr-HR"/>
        </w:rPr>
        <w:t>Bj.10.5.2016.</w:t>
      </w:r>
      <w:bookmarkStart w:name="_GoBack" w:id="0"/>
      <w:bookmarkEnd w:id="0"/>
    </w:p>
    <w:sectPr w:rsidSect="0032366B" w:rsidR="004E42F7" w:rsidRPr="004E42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2F7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406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St-270/2016-2</izvorni_sadrzaj>
    <derivirana_varijabla naziv="DomainObject.Oznaka_1">St-270/2016-2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CEGRA, društvo s ograničenom odgovornošću za proizvodnju, unutarnju i vanjsku trgovinu i usluge, Velika Pisanica</izvorni_sadrzaj>
    <derivirana_varijabla naziv="DomainObject.Predmet.ProtustrankaFormated_1">  GRUPA CEGRA, društvo s ograničenom odgovornošću za proizvodnju, unutarnju i vanjsku trgovinu i usluge, Velika Pisanica</derivirana_varijabla>
  </DomainObject.Predmet.ProtustrankaFormated>
  <DomainObject.Predmet.ProtustrankaFormatedOIB>
    <izvorni_sadrzaj>  GRUPA CEGRA, društvo s ograničenom odgovornošću za proizvodnju, unutarnju i vanjsku trgovinu i usluge, Velika Pisanica, OIB 60901643496</izvorni_sadrzaj>
    <derivirana_varijabla naziv="DomainObject.Predmet.ProtustrankaFormatedOIB_1">  GRUPA CEGRA, društvo s ograničenom odgovornošću za proizvodnju, unutarnju i vanjsku trgovinu i usluge, Velika Pisanica, OIB 60901643496</derivirana_varijabla>
  </DomainObject.Predmet.ProtustrankaFormatedOIB>
  <DomainObject.Predmet.ProtustrankaFormatedWithAdress>
    <izvorni_sadrzaj> GRUPA CEGRA, društvo s ograničenom odgovornošću za proizvodnju, unutarnju i vanjsku trgovinu i usluge, Velika Pisanica, Logorska 4, 43270 Velika Pisanica</izvorni_sadrzaj>
    <derivirana_varijabla naziv="DomainObject.Predmet.ProtustrankaFormatedWithAdress_1"> GRUPA CEGRA, društvo s ograničenom odgovornošću za proizvodnju, unutarnju i vanjsku trgovinu i usluge, Velika Pisanica, Logorska 4, 43270 Velika Pisanica</derivirana_varijabla>
  </DomainObject.Predmet.ProtustrankaFormatedWithAdress>
  <DomainObject.Predmet.ProtustrankaFormatedWithAdressOIB>
    <izvorni_sadrzaj> GRUPA CEGRA, društvo s ograničenom odgovornošću za proizvodnju, unutarnju i vanjsku trgovinu i usluge, Velika Pisanica, OIB 60901643496, Logorska 4, 43270 Velika Pisanica</izvorni_sadrzaj>
    <derivirana_varijabla naziv="DomainObject.Predmet.ProtustrankaFormatedWithAdressOIB_1"> GRUPA CEGRA, društvo s ograničenom odgovornošću za proizvodnju, unutarnju i vanjsku trgovinu i usluge, Velika Pisanica, OIB 60901643496, Logorska 4, 43270 Velika Pisanica</derivirana_varijabla>
  </DomainObject.Predmet.ProtustrankaFormatedWithAdressOIB>
  <DomainObject.Predmet.ProtustrankaWithAdress>
    <izvorni_sadrzaj>GRUPA CEGRA, društvo s ograničenom odgovornošću za proizvodnju, unutarnju i vanjsku trgovinu i usluge, Velika Pisanica Logorska 4, 43270 Velika Pisanica</izvorni_sadrzaj>
    <derivirana_varijabla naziv="DomainObject.Predmet.ProtustrankaWithAdress_1">GRUPA CEGRA, društvo s ograničenom odgovornošću za proizvodnju, unutarnju i vanjsku trgovinu i usluge, Velika Pisanica Logorska 4, 43270 Velika Pisanica</derivirana_varijabla>
  </DomainObject.Predmet.ProtustrankaWithAdress>
  <DomainObject.Predmet.ProtustrankaWithAdressOIB>
    <izvorni_sadrzaj>GRUPA CEGRA, društvo s ograničenom odgovornošću za proizvodnju, unutarnju i vanjsku trgovinu i usluge, Velika Pisanica, OIB 60901643496, Logorska 4, 43270 Velika Pisanica</izvorni_sadrzaj>
    <derivirana_varijabla naziv="DomainObject.Predmet.ProtustrankaWithAdressOIB_1">GRUPA CEGRA, društvo s ograničenom odgovornošću za proizvodnju, unutarnju i vanjsku trgovinu i usluge, Velika Pisanica, OIB 60901643496, Logorska 4, 43270 Velika Pisanica</derivirana_varijabla>
  </DomainObject.Predmet.ProtustrankaWithAdressOIB>
  <DomainObject.Predmet.ProtustrankaNazivFormated>
    <izvorni_sadrzaj>GRUPA CEGRA, društvo s ograničenom odgovornošću za proizvodnju, unutarnju i vanjsku trgovinu i usluge, Velika Pisanica</izvorni_sadrzaj>
    <derivirana_varijabla naziv="DomainObject.Predmet.ProtustrankaNazivFormated_1">GRUPA CEGRA, društvo s ograničenom odgovornošću za proizvodnju, unutarnju i vanjsku trgovinu i usluge, Velika Pisanica</derivirana_varijabla>
  </DomainObject.Predmet.ProtustrankaNazivFormated>
  <DomainObject.Predmet.ProtustrankaNazivFormatedOIB>
    <izvorni_sadrzaj>GRUPA CEGRA, društvo s ograničenom odgovornošću za proizvodnju, unutarnju i vanjsku trgovinu i usluge, Velika Pisanica, OIB 60901643496</izvorni_sadrzaj>
    <derivirana_varijabla naziv="DomainObject.Predmet.ProtustrankaNazivFormatedOIB_1">GRUPA CEGRA, društvo s ograničenom odgovornošću za proizvodnju, unutarnju i vanjsku trgovinu i usluge, Velika Pisanica, OIB 60901643496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GRUPA CEGRA, društvo s ograničenom odgovornošću za proizvodnju, unutarnju i vanjsku trgovinu i usluge, Velika Pisanica</item>
    </izvorni_sadrzaj>
    <derivirana_varijabla naziv="DomainObject.Predmet.ProtuStrankaListFormated_1">
      <item>GRUPA CEGRA, društvo s ograničenom odgovornošću za proizvodnju, unutarnju i vanjsku trgovinu i usluge, Velika Pisanica</item>
    </derivirana_varijabla>
  </DomainObject.Predmet.ProtuStrankaListFormated>
  <DomainObject.Predmet.ProtuStrankaListFormatedOIB>
    <izvorni_sadrzaj>
      <item>GRUPA CEGRA, društvo s ograničenom odgovornošću za proizvodnju, unutarnju i vanjsku trgovinu i usluge, Velika Pisanica, OIB 60901643496</item>
    </izvorni_sadrzaj>
    <derivirana_varijabla naziv="DomainObject.Predmet.ProtuStrankaListFormatedOIB_1">
      <item>GRUPA CEGRA, društvo s ograničenom odgovornošću za proizvodnju, unutarnju i vanjsku trgovinu i usluge, Velika Pisanica, OIB 60901643496</item>
    </derivirana_varijabla>
  </DomainObject.Predmet.ProtuStrankaListFormatedOIB>
  <DomainObject.Predmet.ProtuStrankaListFormatedWithAdress>
    <izvorni_sadrzaj>
      <item>GRUPA CEGRA, društvo s ograničenom odgovornošću za proizvodnju, unutarnju i vanjsku trgovinu i usluge, Velika Pisanica, Logorska 4, 43270 Velika Pisanica</item>
    </izvorni_sadrzaj>
    <derivirana_varijabla naziv="DomainObject.Predmet.ProtuStrankaListFormatedWithAdress_1">
      <item>GRUPA CEGRA, društvo s ograničenom odgovornošću za proizvodnju, unutarnju i vanjsku trgovinu i usluge, Velika Pisanica, Logorska 4, 43270 Velika Pisanica</item>
    </derivirana_varijabla>
  </DomainObject.Predmet.ProtuStrankaListFormatedWithAdress>
  <DomainObject.Predmet.ProtuStrankaListFormatedWithAdressOIB>
    <izvorni_sadrzaj>
      <item>GRUPA CEGRA, društvo s ograničenom odgovornošću za proizvodnju, unutarnju i vanjsku trgovinu i usluge, Velika Pisanica, OIB 60901643496, Logorska 4, 43270 Velika Pisanica</item>
    </izvorni_sadrzaj>
    <derivirana_varijabla naziv="DomainObject.Predmet.ProtuStrankaListFormatedWithAdressOIB_1">
      <item>GRUPA CEGRA, društvo s ograničenom odgovornošću za proizvodnju, unutarnju i vanjsku trgovinu i usluge, Velika Pisanica, OIB 60901643496, Logorska 4, 43270 Velika Pisanica</item>
    </derivirana_varijabla>
  </DomainObject.Predmet.ProtuStrankaListFormatedWithAdressOIB>
  <DomainObject.Predmet.ProtuStrankaListNazivFormated>
    <izvorni_sadrzaj>
      <item>GRUPA CEGRA, društvo s ograničenom odgovornošću za proizvodnju, unutarnju i vanjsku trgovinu i usluge, Velika Pisanica</item>
    </izvorni_sadrzaj>
    <derivirana_varijabla naziv="DomainObject.Predmet.ProtuStrankaListNazivFormated_1">
      <item>GRUPA CEGRA, društvo s ograničenom odgovornošću za proizvodnju, unutarnju i vanjsku trgovinu i usluge, Velika Pisanica</item>
    </derivirana_varijabla>
  </DomainObject.Predmet.ProtuStrankaListNazivFormated>
  <DomainObject.Predmet.ProtuStrankaListNazivFormatedOIB>
    <izvorni_sadrzaj>
      <item>GRUPA CEGRA, društvo s ograničenom odgovornošću za proizvodnju, unutarnju i vanjsku trgovinu i usluge, Velika Pisanica, OIB 60901643496</item>
    </izvorni_sadrzaj>
    <derivirana_varijabla naziv="DomainObject.Predmet.ProtuStrankaListNazivFormatedOIB_1">
      <item>GRUPA CEGRA, društvo s ograničenom odgovornošću za proizvodnju, unutarnju i vanjsku trgovinu i usluge, Velika Pisanica, OIB 60901643496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St-270/2016-2</izvorni_sadrzaj>
    <derivirana_varijabla naziv="DomainObject.PoslovniBrojDokumenta_1">St-270/2016-2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GRUPA CEGRA, društvo s ograničenom odgovornošću za proizvodnju, unutarnju i vanjsku trgovinu i usluge, Velika Pisanica</izvorni_sadrzaj>
    <derivirana_varijabla naziv="DomainObject.Predmet.ProtustrankaIDrugi_1">GRUPA CEGRA, društvo s ograničenom odgovornošću za proizvodnju, unutarnju i vanjsku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GRUPA CEGRA, društvo s ograničenom odgovornošću za proizvodnju, unutarnju i vanjsku trgovinu i usluge, Velika Pisanica, OIB 60901643496, Logorska 4, 43270 Velika Pisanica</izvorni_sadrzaj>
    <derivirana_varijabla naziv="DomainObject.Predmet.ProtustrankaIDrugiAdressOIB_1">GRUPA CEGRA, društvo s ograničenom odgovornošću za proizvodnju, unutarnju i vanjsku trgovinu i usluge, Velika Pisanica, OIB 60901643496,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GRUPA CEGRA, društvo s ograničenom odgovornošću za proizvodnju, unutarnju i vanjsku trgovinu i usluge, Velika Pisanica</item>
    </izvorni_sadrzaj>
    <derivirana_varijabla naziv="DomainObject.Predmet.SudioniciListNaziv_1">
      <item>FINA, RC ZAGREB, Podružnica Bjelovar</item>
      <item>GRUPA CEGRA, društvo s ograničenom odgovornošću za proizvodnju, unutarnju i vanjsku trgovinu i usluge,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GRUPA CEGRA, društvo s ograničenom odgovornošću za proizvodnju, unutarnju i vanjsku trgovinu i usluge, Velika Pisanica, OIB 60901643496, Logorska 4,43270 Velika Pisanica</item>
    </izvorni_sadrzaj>
    <derivirana_varijabla naziv="DomainObject.Predmet.SudioniciListAdressOIB_1">
      <item>FINA, RC ZAGREB, Podružnica Bjelovar, OIB 85821130368, F. Supila 4,43000 Bjelovar</item>
      <item>GRUPA CEGRA, društvo s ograničenom odgovornošću za proizvodnju, unutarnju i vanjsku trgovinu i usluge, Velika Pisanica, OIB 60901643496, Logorska 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E1350-7481-4BB4-BF4F-294E1B901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3400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