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ca39" w14:paraId="272ca3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02F12" w:rsidP="00202F12" w:rsidR="00202F12">
      <w:pPr>
        <w:jc w:val="right"/>
        <w:rPr>
          <w:b/>
        </w:rPr>
      </w:pPr>
      <w:r>
        <w:rPr>
          <w:b/>
        </w:rPr>
        <w:t>3 St-1021/2016-5</w:t>
      </w:r>
    </w:p>
    <w:p w:rsidRDefault="00202F12" w:rsidP="00202F12" w:rsidR="00202F1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02F12" w:rsidP="00202F12" w:rsidR="00202F12">
      <w:pPr>
        <w:jc w:val="center"/>
        <w:rPr>
          <w:b/>
        </w:rPr>
      </w:pPr>
      <w:r>
        <w:rPr>
          <w:b/>
        </w:rPr>
        <w:t>R J E Š E N J E</w:t>
      </w:r>
    </w:p>
    <w:p w:rsidRDefault="00202F12" w:rsidP="00202F12" w:rsidR="00202F12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BJELOVAR, za otvaranje stečajnog postupka nad dužnikom BILOGORAC j.d.o.o. iz </w:t>
      </w:r>
      <w:proofErr w:type="spellStart"/>
      <w:r>
        <w:t>Jakopovca</w:t>
      </w:r>
      <w:proofErr w:type="spellEnd"/>
      <w:r>
        <w:t xml:space="preserve">, </w:t>
      </w:r>
      <w:proofErr w:type="spellStart"/>
      <w:r>
        <w:t>Jakopovac</w:t>
      </w:r>
      <w:proofErr w:type="spellEnd"/>
      <w:r>
        <w:t xml:space="preserve"> 64,  OIB 76679365827, MBS 010089829, dana 23. veljače 2017. godine </w:t>
      </w:r>
    </w:p>
    <w:p w:rsidRDefault="00202F12" w:rsidP="00202F12" w:rsidR="00202F12">
      <w:pPr>
        <w:jc w:val="center"/>
        <w:rPr>
          <w:b/>
        </w:rPr>
      </w:pPr>
      <w:r>
        <w:rPr>
          <w:b/>
        </w:rPr>
        <w:t>r i j e š i o  j e</w:t>
      </w:r>
    </w:p>
    <w:p w:rsidRDefault="00202F12" w:rsidP="00202F12" w:rsidR="00202F12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202F12" w:rsidP="00202F12" w:rsidR="00202F12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202F12" w:rsidP="00202F12" w:rsidR="00202F12">
      <w:pPr>
        <w:jc w:val="center"/>
      </w:pPr>
      <w:r>
        <w:rPr>
          <w:b/>
        </w:rPr>
        <w:t>Obrazloženje</w:t>
      </w:r>
    </w:p>
    <w:p w:rsidRDefault="00202F12" w:rsidP="00202F12" w:rsidR="00202F12">
      <w:pPr>
        <w:jc w:val="both"/>
      </w:pPr>
      <w:r>
        <w:tab/>
        <w:t xml:space="preserve">Budući da iz prijedloga za otvaranje stečajnog postupka od 7. lipnja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202F12" w:rsidP="00202F12" w:rsidR="00202F12">
      <w:pPr>
        <w:jc w:val="center"/>
        <w:rPr>
          <w:b/>
        </w:rPr>
      </w:pPr>
      <w:r>
        <w:t xml:space="preserve">U Bjelovaru, 23. veljače 2017. godine </w:t>
      </w:r>
    </w:p>
    <w:p w:rsidRDefault="00202F12" w:rsidP="00202F12" w:rsidR="00202F12">
      <w:pPr>
        <w:pStyle w:val="Bezproreda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202F12" w:rsidP="00202F12" w:rsidR="00202F1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202F12" w:rsidP="00202F12" w:rsidR="00202F12">
      <w:pPr>
        <w:pStyle w:val="Bezproreda"/>
      </w:pPr>
    </w:p>
    <w:p w:rsidRDefault="00202F12" w:rsidP="00202F12" w:rsidR="00202F12">
      <w:pPr>
        <w:pStyle w:val="Bezproreda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202F12" w:rsidP="00202F12" w:rsidR="00202F12">
      <w:pPr>
        <w:pStyle w:val="Bezproreda"/>
      </w:pPr>
    </w:p>
    <w:p w:rsidRDefault="00202F12" w:rsidP="00202F12" w:rsidR="00202F1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02F12" w:rsidP="00202F12" w:rsidR="00202F12">
      <w:pPr>
        <w:pStyle w:val="Bezproreda"/>
      </w:pPr>
      <w:r>
        <w:t>Dna: e-oglasna ploča</w:t>
      </w:r>
    </w:p>
    <w:p w:rsidRDefault="00202F12" w:rsidP="00202F12" w:rsidR="00DA0242">
      <w:pPr>
        <w:pStyle w:val="Bezproreda"/>
      </w:pPr>
      <w:proofErr w:type="spellStart"/>
      <w:r>
        <w:t>Bj</w:t>
      </w:r>
      <w:proofErr w:type="spellEnd"/>
      <w:r>
        <w:t xml:space="preserve">. 23.2.2017.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2F1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61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St-1021/2016-5</izvorni_sadrzaj>
    <derivirana_varijabla naziv="DomainObject.Oznaka_1">St-1021/2016-5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BILOGORAC jednostavno društvo s ograničenom odgovornošću za trgovinu, proizvodnju i usluge</izvorni_sadrzaj>
    <derivirana_varijabla naziv="DomainObject.Predmet.ProtustrankaFormated_1">  BILOGORAC jednostavno društvo s ograničenom odgovornošću za trgovinu, proizvodnju i usluge</derivirana_varijabla>
  </DomainObject.Predmet.ProtustrankaFormated>
  <DomainObject.Predmet.ProtustrankaFormatedOIB>
    <izvorni_sadrzaj>  BILOGORAC jednostavno društvo s ograničenom odgovornošću za trgovinu, proizvodnju i usluge, OIB 76679365827</izvorni_sadrzaj>
    <derivirana_varijabla naziv="DomainObject.Predmet.ProtustrankaFormatedOIB_1">  BILOGORAC jednostavno društvo s ograničenom odgovornošću za trgovinu, proizvodnju i usluge, OIB 76679365827</derivirana_varijabla>
  </DomainObject.Predmet.ProtustrankaFormatedOIB>
  <DomainObject.Predmet.ProtustrankaFormatedWithAdress>
    <izvorni_sadrzaj> BILOGORAC jednostavno društvo s ograničenom odgovornošću za trgovinu, proizvodnju i usluge, Jakopovac 64, 43000 Jakopovac</izvorni_sadrzaj>
    <derivirana_varijabla naziv="DomainObject.Predmet.ProtustrankaFormatedWithAdress_1"> BILOGORAC jednostavno društvo s ograničenom odgovornošću za trgovinu, proizvodnju i usluge, Jakopovac 64, 43000 Jakopovac</derivirana_varijabla>
  </DomainObject.Predmet.ProtustrankaFormatedWithAdress>
  <DomainObject.Predmet.ProtustrankaFormatedWithAdressOIB>
    <izvorni_sadrzaj> BILOGORAC jednostavno društvo s ograničenom odgovornošću za trgovinu, proizvodnju i usluge, OIB 76679365827, Jakopovac 64, 43000 Jakopovac</izvorni_sadrzaj>
    <derivirana_varijabla naziv="DomainObject.Predmet.ProtustrankaFormatedWithAdressOIB_1"> BILOGORAC jednostavno društvo s ograničenom odgovornošću za trgovinu, proizvodnju i usluge, OIB 76679365827, Jakopovac 64, 43000 Jakopovac</derivirana_varijabla>
  </DomainObject.Predmet.ProtustrankaFormatedWithAdressOIB>
  <DomainObject.Predmet.ProtustrankaWithAdress>
    <izvorni_sadrzaj>BILOGORAC jednostavno društvo s ograničenom odgovornošću za trgovinu, proizvodnju i usluge Jakopovac 64, 43000 Jakopovac</izvorni_sadrzaj>
    <derivirana_varijabla naziv="DomainObject.Predmet.ProtustrankaWithAdress_1">BILOGORAC jednostavno društvo s ograničenom odgovornošću za trgovinu, proizvodnju i usluge Jakopovac 64, 43000 Jakopovac</derivirana_varijabla>
  </DomainObject.Predmet.ProtustrankaWithAdress>
  <DomainObject.Predmet.ProtustrankaWithAdressOIB>
    <izvorni_sadrzaj>BILOGORAC jednostavno društvo s ograničenom odgovornošću za trgovinu, proizvodnju i usluge, OIB 76679365827, Jakopovac 64, 43000 Jakopovac</izvorni_sadrzaj>
    <derivirana_varijabla naziv="DomainObject.Predmet.ProtustrankaWithAdressOIB_1">BILOGORAC jednostavno društvo s ograničenom odgovornošću za trgovinu, proizvodnju i usluge, OIB 76679365827, Jakopovac 64, 43000 Jakopovac</derivirana_varijabla>
  </DomainObject.Predmet.ProtustrankaWithAdressOIB>
  <DomainObject.Predmet.ProtustrankaNazivFormated>
    <izvorni_sadrzaj>BILOGORAC jednostavno društvo s ograničenom odgovornošću za trgovinu, proizvodnju i usluge</izvorni_sadrzaj>
    <derivirana_varijabla naziv="DomainObject.Predmet.ProtustrankaNazivFormated_1">BILOGORAC jednostavno društvo s ograničenom odgovornošću za trgovinu, proizvodnju i usluge</derivirana_varijabla>
  </DomainObject.Predmet.ProtustrankaNazivFormated>
  <DomainObject.Predmet.ProtustrankaNazivFormatedOIB>
    <izvorni_sadrzaj>BILOGORAC jednostavno društvo s ograničenom odgovornošću za trgovinu, proizvodnju i usluge, OIB 76679365827</izvorni_sadrzaj>
    <derivirana_varijabla naziv="DomainObject.Predmet.ProtustrankaNazivFormatedOIB_1">BILOGORAC jednostavno društvo s ograničenom odgovornošću za trgovinu, proizvodnju i usluge, OIB 76679365827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BILOGORAC jednostavno društvo s ograničenom odgovornošću za trgovinu, proizvodnju i usluge</item>
    </izvorni_sadrzaj>
    <derivirana_varijabla naziv="DomainObject.Predmet.ProtuStrankaListFormated_1">
      <item>BILOGORAC jednostavno društvo s ograničenom odgovornošću za trgovinu, proizvodnju i usluge</item>
    </derivirana_varijabla>
  </DomainObject.Predmet.ProtuStrankaListFormated>
  <DomainObject.Predmet.ProtuStrankaListFormatedOIB>
    <izvorni_sadrzaj>
      <item>BILOGORAC jednostavno društvo s ograničenom odgovornošću za trgovinu, proizvodnju i usluge, OIB 76679365827</item>
    </izvorni_sadrzaj>
    <derivirana_varijabla naziv="DomainObject.Predmet.ProtuStrankaListFormatedOIB_1">
      <item>BILOGORAC jednostavno društvo s ograničenom odgovornošću za trgovinu, proizvodnju i usluge, OIB 76679365827</item>
    </derivirana_varijabla>
  </DomainObject.Predmet.ProtuStrankaListFormatedOIB>
  <DomainObject.Predmet.ProtuStrankaListFormatedWithAdress>
    <izvorni_sadrzaj>
      <item>BILOGORAC jednostavno društvo s ograničenom odgovornošću za trgovinu, proizvodnju i usluge, Jakopovac 64, 43000 Jakopovac</item>
    </izvorni_sadrzaj>
    <derivirana_varijabla naziv="DomainObject.Predmet.ProtuStrankaListFormatedWithAdress_1">
      <item>BILOGORAC jednostavno društvo s ograničenom odgovornošću za trgovinu, proizvodnju i usluge, Jakopovac 64, 43000 Jakopovac</item>
    </derivirana_varijabla>
  </DomainObject.Predmet.ProtuStrankaListFormatedWithAdress>
  <DomainObject.Predmet.ProtuStrankaListFormatedWithAdressOIB>
    <izvorni_sadrzaj>
      <item>BILOGORAC jednostavno društvo s ograničenom odgovornošću za trgovinu, proizvodnju i usluge, OIB 76679365827, Jakopovac 64, 43000 Jakopovac</item>
    </izvorni_sadrzaj>
    <derivirana_varijabla naziv="DomainObject.Predmet.ProtuStrankaListFormatedWithAdressOIB_1">
      <item>BILOGORAC jednostavno društvo s ograničenom odgovornošću za trgovinu, proizvodnju i usluge, OIB 76679365827, Jakopovac 64, 43000 Jakopovac</item>
    </derivirana_varijabla>
  </DomainObject.Predmet.ProtuStrankaListFormatedWithAdressOIB>
  <DomainObject.Predmet.ProtuStrankaListNazivFormated>
    <izvorni_sadrzaj>
      <item>BILOGORAC jednostavno društvo s ograničenom odgovornošću za trgovinu, proizvodnju i usluge</item>
    </izvorni_sadrzaj>
    <derivirana_varijabla naziv="DomainObject.Predmet.ProtuStrankaListNazivFormated_1">
      <item>BILOGORAC jednostavno društvo s ograničenom odgovornošću za trgovinu, proizvodnju i usluge</item>
    </derivirana_varijabla>
  </DomainObject.Predmet.ProtuStrankaListNazivFormated>
  <DomainObject.Predmet.ProtuStrankaListNazivFormatedOIB>
    <izvorni_sadrzaj>
      <item>BILOGORAC jednostavno društvo s ograničenom odgovornošću za trgovinu, proizvodnju i usluge, OIB 76679365827</item>
    </izvorni_sadrzaj>
    <derivirana_varijabla naziv="DomainObject.Predmet.ProtuStrankaListNazivFormatedOIB_1">
      <item>BILOGORAC jednostavno društvo s ograničenom odgovornošću za trgovinu, proizvodnju i usluge, OIB 76679365827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St-1021/2016-5</izvorni_sadrzaj>
    <derivirana_varijabla naziv="DomainObject.PoslovniBrojDokumenta_1">St-1021/2016-5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BILOGORAC jednostavno društvo s ograničenom odgovornošću za trgovinu, proizvodnju i usluge</izvorni_sadrzaj>
    <derivirana_varijabla naziv="DomainObject.Predmet.ProtustrankaIDrugi_1">BILOGORAC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BILOGORAC jednostavno društvo s ograničenom odgovornošću za trgovinu, proizvodnju i usluge, OIB 76679365827, Jakopovac 64, 43000 Jakopovac</izvorni_sadrzaj>
    <derivirana_varijabla naziv="DomainObject.Predmet.ProtustrankaIDrugiAdressOIB_1">BILOGORAC jednostavno društvo s ograničenom odgovornošću za trgovinu, proizvodnju i usluge, OIB 76679365827, Jakopovac 64, 43000 Jakopovac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BILOGORAC jednostavno društvo s ograničenom odgovornošću za trgovinu, proizvodnju i usluge</item>
    </izvorni_sadrzaj>
    <derivirana_varijabla naziv="DomainObject.Predmet.SudioniciListNaziv_1">
      <item>FINA, RC ZAGREB, Podružnica BJELOVAR</item>
      <item>BILOGORAC jednostavno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BILOGORAC jednostavno društvo s ograničenom odgovornošću za trgovinu, proizvodnju i usluge, OIB 76679365827, Jakopovac 64,43000 Jakopovac</item>
    </izvorni_sadrzaj>
    <derivirana_varijabla naziv="DomainObject.Predmet.SudioniciListAdressOIB_1">
      <item>FINA, RC ZAGREB, Podružnica BJELOVAR, OIB 85821130368, F. Supila 4,43000 Bjelovar</item>
      <item>BILOGORAC jednostavno društvo s ograničenom odgovornošću za trgovinu, proizvodnju i usluge, OIB 76679365827, Jakopovac 64,43000 Jakopovac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E2081-2339-4BF4-94F5-0B75A824D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1056</properties:Characters>
  <properties:Lines>31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2017-02-23T11:38:00Z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St-1021/2016-5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