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674D97" w:rsidR="00674D97">
        <w:tc>
          <w:tcPr>
            <w:tcW w:type="dxa" w:w="2985"/>
            <w:hideMark/>
          </w:tcPr>
          <w:p w:rsidRDefault="00674D97" w:rsidR="00674D97">
            <w:pPr>
              <w:spacing w:lineRule="auto" w:line="276"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74D97" w:rsidR="00674D97">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674D97" w:rsidR="00674D97">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674D97" w:rsidR="00674D97">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fe574b1" w14:paraId="fe574b1" w:rsidRDefault="00674D97" w:rsidP="00674D97" w:rsidR="00674D97">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74D97" w:rsidR="00674D97">
        <w:trPr>
          <w:trHeight w:val="206"/>
          <w:jc w:val="right"/>
        </w:trPr>
        <w:tc>
          <w:tcPr>
            <w:tcW w:type="dxa" w:w="4320"/>
            <w:hideMark/>
          </w:tcPr>
          <w:p w:rsidRDefault="00674D97" w:rsidR="00674D97">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St-231/2018-4</w:t>
            </w:r>
          </w:p>
        </w:tc>
      </w:tr>
    </w:tbl>
    <w:p w:rsidRDefault="00674D97" w:rsidP="00674D97" w:rsidR="00674D97">
      <w:pPr>
        <w:pStyle w:val="Naslov3"/>
      </w:pPr>
    </w:p>
    <w:p w:rsidRDefault="00674D97" w:rsidP="00674D97" w:rsidR="00674D97">
      <w:pPr>
        <w:spacing w:after="0"/>
      </w:pPr>
    </w:p>
    <w:p w:rsidRDefault="00674D97" w:rsidP="00674D97" w:rsidR="00674D97">
      <w:pPr>
        <w:spacing w:after="0"/>
      </w:pPr>
    </w:p>
    <w:p w:rsidRDefault="00674D97" w:rsidP="00674D97" w:rsidR="00674D97">
      <w:pPr>
        <w:spacing w:after="0"/>
        <w:jc w:val="center"/>
      </w:pPr>
      <w:r>
        <w:t>U   I M E   R E P U B L I K E     H R V A T S K E</w:t>
      </w:r>
    </w:p>
    <w:p w:rsidRDefault="00674D97" w:rsidP="00674D97" w:rsidR="00674D97">
      <w:pPr>
        <w:spacing w:after="0"/>
        <w:jc w:val="center"/>
        <w:rPr>
          <w:b/>
        </w:rPr>
      </w:pPr>
    </w:p>
    <w:p w:rsidRDefault="00674D97" w:rsidP="00674D97" w:rsidR="00674D97">
      <w:pPr>
        <w:spacing w:after="0"/>
        <w:jc w:val="center"/>
      </w:pPr>
      <w:r>
        <w:t>R   J   E   Š   E   N   J  E</w:t>
      </w:r>
    </w:p>
    <w:p w:rsidRDefault="00674D97" w:rsidP="00674D97" w:rsidR="00674D97">
      <w:pPr>
        <w:spacing w:after="0"/>
        <w:jc w:val="center"/>
      </w:pPr>
    </w:p>
    <w:p w:rsidRDefault="00674D97" w:rsidP="00674D97" w:rsidR="00674D97">
      <w:pPr>
        <w:spacing w:after="0"/>
        <w:jc w:val="center"/>
        <w:rPr>
          <w:b/>
        </w:rPr>
      </w:pPr>
    </w:p>
    <w:p w:rsidRDefault="00674D97" w:rsidP="00674D97" w:rsidR="00674D97">
      <w:pPr>
        <w:spacing w:after="0"/>
        <w:ind w:firstLine="708"/>
        <w:jc w:val="both"/>
      </w:pPr>
      <w:r>
        <w:t xml:space="preserve">Trgovački sud u Varaždinu, po sucu Hugu </w:t>
      </w:r>
      <w:proofErr w:type="spellStart"/>
      <w:r>
        <w:t>Wedemeyeru</w:t>
      </w:r>
      <w:proofErr w:type="spellEnd"/>
      <w:r>
        <w:t>, u stečajnom predmetu povodom prijedloga Financijska agencija, OIB: 85821130368, Regionalni centar Zagreb, Podružnica Varaždin, iz Varaždina, A. Cesarca br. 2, radi otvaranja stečajnog postupka nad dužnikom LOREMICA d.o.o. za informatičke usluge, OIB: 57093473204, sa sjedištem Zagrebačka br. 89, 42000 Varaždin, izvan ročišta 10. prosinca 2018.,</w:t>
      </w:r>
    </w:p>
    <w:p w:rsidRDefault="00674D97" w:rsidP="00674D97" w:rsidR="00674D97">
      <w:pPr>
        <w:spacing w:after="0"/>
        <w:jc w:val="both"/>
      </w:pPr>
    </w:p>
    <w:p w:rsidRDefault="00674D97" w:rsidP="00674D97" w:rsidR="00674D97">
      <w:pPr>
        <w:spacing w:after="0"/>
        <w:jc w:val="center"/>
      </w:pPr>
      <w:r>
        <w:t>r  i  j  e  š  i   o        j   e</w:t>
      </w:r>
    </w:p>
    <w:p w:rsidRDefault="00674D97" w:rsidP="00674D97" w:rsidR="00674D97">
      <w:pPr>
        <w:spacing w:after="0"/>
        <w:jc w:val="center"/>
      </w:pPr>
    </w:p>
    <w:p w:rsidRDefault="00674D97" w:rsidP="00674D97" w:rsidR="00674D97">
      <w:pPr>
        <w:spacing w:after="0"/>
        <w:jc w:val="center"/>
        <w:rPr>
          <w:b/>
        </w:rPr>
      </w:pPr>
    </w:p>
    <w:p w:rsidRDefault="00674D97" w:rsidP="00674D97" w:rsidR="00674D97">
      <w:pPr>
        <w:spacing w:after="0"/>
        <w:ind w:firstLine="708"/>
        <w:jc w:val="both"/>
      </w:pPr>
      <w:r>
        <w:t xml:space="preserve"> 1) Otvara se stečajni postupak nad dužnikom </w:t>
      </w:r>
      <w:r w:rsidR="000C2116">
        <w:t xml:space="preserve">LOREMICA d.o.o. za informatičke usluge, OIB: 57093473204, sa sjedištem Zagrebačka br. 89, 42000 Varaždin </w:t>
      </w:r>
      <w:r w:rsidR="005D2FB1">
        <w:t>s danom 10. prosinca 2018. u 15</w:t>
      </w:r>
      <w:r>
        <w:t>,00 sati.</w:t>
      </w:r>
    </w:p>
    <w:p w:rsidRDefault="00674D97" w:rsidP="00674D97" w:rsidR="00674D97">
      <w:pPr>
        <w:spacing w:after="0"/>
        <w:ind w:firstLine="708"/>
        <w:jc w:val="both"/>
      </w:pPr>
    </w:p>
    <w:p w:rsidRDefault="00674D97" w:rsidP="00674D97" w:rsidR="00674D97">
      <w:pPr>
        <w:spacing w:after="0"/>
        <w:ind w:firstLine="708"/>
        <w:jc w:val="both"/>
      </w:pPr>
      <w:r>
        <w:t xml:space="preserve"> 2) Za stečajnog upravitelja imenuje se </w:t>
      </w:r>
      <w:r w:rsidR="000C2116">
        <w:t xml:space="preserve">Ines </w:t>
      </w:r>
      <w:proofErr w:type="spellStart"/>
      <w:r w:rsidR="000C2116">
        <w:t>Mošmondor</w:t>
      </w:r>
      <w:proofErr w:type="spellEnd"/>
      <w:r w:rsidR="000C2116">
        <w:t>, iz Varaždina, Trakošćanska br. 18</w:t>
      </w:r>
      <w:r>
        <w:t xml:space="preserve">, OIB: </w:t>
      </w:r>
      <w:r w:rsidR="000C2116">
        <w:t>82918904482</w:t>
      </w:r>
      <w:r>
        <w:t>.</w:t>
      </w:r>
    </w:p>
    <w:p w:rsidRDefault="00674D97" w:rsidP="00674D97" w:rsidR="00674D97">
      <w:pPr>
        <w:spacing w:after="0"/>
        <w:ind w:firstLine="708"/>
        <w:jc w:val="both"/>
      </w:pPr>
    </w:p>
    <w:p w:rsidRDefault="00674D97" w:rsidP="00674D97" w:rsidR="00674D97">
      <w:pPr>
        <w:spacing w:after="0"/>
        <w:ind w:firstLine="708"/>
        <w:jc w:val="both"/>
      </w:pPr>
      <w:r>
        <w:t xml:space="preserve"> 3) Zaključuje se stečajni postupak nad dužnikom</w:t>
      </w:r>
      <w:r w:rsidR="00DE1962">
        <w:t xml:space="preserve"> LOREMICA d.o.o. za informatičke usluge, OIB: 57093473204, sa sjedištem Zagrebačka br. 89, 42000 Varaždin</w:t>
      </w:r>
      <w:r>
        <w:t>.</w:t>
      </w:r>
    </w:p>
    <w:p w:rsidRDefault="00674D97" w:rsidP="00674D97" w:rsidR="00674D97">
      <w:pPr>
        <w:spacing w:after="0"/>
        <w:ind w:firstLine="708"/>
        <w:jc w:val="both"/>
      </w:pPr>
    </w:p>
    <w:p w:rsidRDefault="00674D97" w:rsidP="00674D97" w:rsidR="00674D97">
      <w:pPr>
        <w:spacing w:after="0"/>
        <w:ind w:firstLine="708"/>
        <w:jc w:val="both"/>
      </w:pPr>
      <w:r>
        <w:t xml:space="preserve">  4) Ovo rješenje objaviti će se na e-Oglasnoj ploči ovoga suda.</w:t>
      </w:r>
    </w:p>
    <w:p w:rsidRDefault="00674D97" w:rsidP="00674D97" w:rsidR="00674D97">
      <w:pPr>
        <w:spacing w:after="0"/>
        <w:ind w:firstLine="708"/>
        <w:jc w:val="both"/>
      </w:pPr>
    </w:p>
    <w:p w:rsidRDefault="00674D97" w:rsidP="00674D97" w:rsidR="00674D97">
      <w:pPr>
        <w:spacing w:after="0"/>
        <w:ind w:firstLine="708"/>
        <w:jc w:val="both"/>
      </w:pPr>
      <w:r>
        <w:t xml:space="preserve">  5) Po pravomoćnosti ovoga rješenja dužnik</w:t>
      </w:r>
      <w:r w:rsidR="00DE1962">
        <w:t xml:space="preserve"> LOREMICA d.o.o. za informatičke usluge, OIB: 57093473204, sa sjedištem Zagrebačka br. 89, 42000 Varaždin</w:t>
      </w:r>
      <w:r>
        <w:t>, biti će brisan iz sudskog registra.</w:t>
      </w:r>
    </w:p>
    <w:p w:rsidRDefault="00674D97" w:rsidP="00674D97" w:rsidR="00674D97">
      <w:pPr>
        <w:spacing w:after="0"/>
        <w:jc w:val="both"/>
      </w:pPr>
    </w:p>
    <w:p w:rsidRDefault="00674D97" w:rsidP="00674D97" w:rsidR="00674D97">
      <w:pPr>
        <w:spacing w:after="0"/>
        <w:jc w:val="both"/>
      </w:pPr>
    </w:p>
    <w:p w:rsidRDefault="00674D97" w:rsidP="00674D97" w:rsidR="00674D97">
      <w:pPr>
        <w:tabs>
          <w:tab w:pos="3195" w:val="left"/>
        </w:tabs>
        <w:spacing w:after="0"/>
        <w:jc w:val="center"/>
      </w:pPr>
      <w:r>
        <w:t>Obrazloženje</w:t>
      </w:r>
    </w:p>
    <w:p w:rsidRDefault="00674D97" w:rsidP="00674D97" w:rsidR="00674D97">
      <w:pPr>
        <w:tabs>
          <w:tab w:pos="3195" w:val="left"/>
        </w:tabs>
        <w:spacing w:after="0"/>
        <w:rPr>
          <w:b/>
        </w:rPr>
      </w:pPr>
    </w:p>
    <w:p w:rsidRDefault="00DE1962" w:rsidP="00674D97" w:rsidR="00674D97">
      <w:pPr>
        <w:spacing w:after="0"/>
        <w:ind w:firstLine="708"/>
        <w:jc w:val="both"/>
      </w:pPr>
      <w:r>
        <w:t>21. lipnja</w:t>
      </w:r>
      <w:r w:rsidR="00674D97">
        <w:t xml:space="preserve"> 2018. predlagatelj je ovome sudu podnio prijedlog za provedbu skraćenog stečajnog postupka nad dužnikom</w:t>
      </w:r>
      <w:r>
        <w:t xml:space="preserve"> LOREMICA d.o.o. za informatičke usluge, OIB: 57093473204, sa sjedištem Zagrebačka br. 89, 42000 Varaždin</w:t>
      </w:r>
      <w:r w:rsidR="00674D97">
        <w:t>.</w:t>
      </w:r>
    </w:p>
    <w:p w:rsidRDefault="00674D97" w:rsidP="00674D97" w:rsidR="00674D97">
      <w:pPr>
        <w:spacing w:after="0"/>
        <w:ind w:firstLine="708"/>
        <w:jc w:val="both"/>
      </w:pPr>
      <w:r>
        <w:lastRenderedPageBreak/>
        <w:t>Radi navedenog sud</w:t>
      </w:r>
      <w:r w:rsidR="00DE1962">
        <w:t xml:space="preserve"> je oglasom poslovni broj 6 St-231/2018-3 od 20. rujna</w:t>
      </w:r>
      <w:r>
        <w:t xml:space="preserve">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674D97" w:rsidP="00674D97" w:rsidR="00674D97">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674D97" w:rsidP="00674D97" w:rsidR="00674D97">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674D97" w:rsidP="00674D97" w:rsidR="00674D97">
      <w:pPr>
        <w:spacing w:after="0"/>
        <w:ind w:firstLine="708"/>
        <w:jc w:val="both"/>
      </w:pPr>
    </w:p>
    <w:p w:rsidRDefault="00DE1962" w:rsidP="00674D97" w:rsidR="00674D97">
      <w:pPr>
        <w:spacing w:after="0"/>
        <w:jc w:val="center"/>
      </w:pPr>
      <w:r>
        <w:t>U Varaždinu 10. prosinca</w:t>
      </w:r>
      <w:r w:rsidR="00674D97">
        <w:t xml:space="preserve"> 2018.</w:t>
      </w:r>
    </w:p>
    <w:p w:rsidRDefault="00674D97" w:rsidP="00674D97" w:rsidR="00674D97">
      <w:pPr>
        <w:spacing w:after="0"/>
        <w:jc w:val="center"/>
      </w:pPr>
    </w:p>
    <w:p w:rsidRDefault="00674D97" w:rsidP="00674D97" w:rsidR="00674D97">
      <w:pPr>
        <w:spacing w:after="0"/>
        <w:jc w:val="both"/>
      </w:pPr>
    </w:p>
    <w:p w:rsidRDefault="00674D97" w:rsidP="00674D97" w:rsidR="00674D97">
      <w:pPr>
        <w:spacing w:after="0"/>
        <w:jc w:val="both"/>
      </w:pPr>
      <w:r>
        <w:tab/>
      </w:r>
      <w:r>
        <w:tab/>
      </w:r>
      <w:r>
        <w:tab/>
      </w:r>
      <w:r>
        <w:tab/>
      </w:r>
      <w:r>
        <w:tab/>
      </w:r>
      <w:r>
        <w:tab/>
      </w:r>
      <w:r>
        <w:tab/>
        <w:t xml:space="preserve">                       Sudac :</w:t>
      </w:r>
    </w:p>
    <w:p w:rsidRDefault="00674D97" w:rsidP="00674D97" w:rsidR="00674D97">
      <w:pPr>
        <w:spacing w:after="0"/>
        <w:jc w:val="both"/>
      </w:pPr>
      <w:r>
        <w:t xml:space="preserve">              </w:t>
      </w:r>
    </w:p>
    <w:p w:rsidRDefault="00674D97" w:rsidP="00674D97" w:rsidR="00674D97">
      <w:pPr>
        <w:spacing w:after="0"/>
        <w:jc w:val="both"/>
      </w:pPr>
      <w:r>
        <w:t xml:space="preserve"> </w:t>
      </w:r>
      <w:r>
        <w:tab/>
      </w:r>
      <w:r>
        <w:tab/>
      </w:r>
      <w:r>
        <w:tab/>
      </w:r>
      <w:r>
        <w:tab/>
      </w:r>
      <w:r>
        <w:tab/>
      </w:r>
      <w:r>
        <w:tab/>
      </w:r>
      <w:r>
        <w:tab/>
        <w:t xml:space="preserve">           Hugo Wedemeyer, v.</w:t>
      </w:r>
      <w:r w:rsidR="00590479">
        <w:t xml:space="preserve"> </w:t>
      </w:r>
      <w:r>
        <w:t>r.</w:t>
      </w:r>
    </w:p>
    <w:p w:rsidRDefault="00590479" w:rsidP="00674D97" w:rsidR="00590479">
      <w:pPr>
        <w:spacing w:after="0"/>
        <w:jc w:val="both"/>
      </w:pPr>
    </w:p>
    <w:p w:rsidRDefault="00674D97" w:rsidP="00674D97" w:rsidR="00674D97">
      <w:pPr>
        <w:spacing w:after="0"/>
        <w:jc w:val="both"/>
      </w:pPr>
    </w:p>
    <w:p w:rsidRDefault="00674D97" w:rsidP="00674D97" w:rsidR="00674D97">
      <w:pPr>
        <w:spacing w:after="0"/>
        <w:jc w:val="both"/>
      </w:pPr>
      <w:r>
        <w:tab/>
      </w:r>
      <w:r>
        <w:tab/>
      </w:r>
      <w:r>
        <w:tab/>
      </w:r>
      <w:r>
        <w:tab/>
        <w:t xml:space="preserve">                                Za točnost </w:t>
      </w:r>
      <w:proofErr w:type="spellStart"/>
      <w:r>
        <w:t>otpravka</w:t>
      </w:r>
      <w:proofErr w:type="spellEnd"/>
      <w:r>
        <w:t>-ovlašteni službenik :</w:t>
      </w:r>
    </w:p>
    <w:p w:rsidRDefault="00674D97" w:rsidP="00674D97" w:rsidR="00674D97">
      <w:pPr>
        <w:spacing w:after="0"/>
        <w:jc w:val="both"/>
      </w:pPr>
    </w:p>
    <w:p w:rsidRDefault="00674D97" w:rsidP="00674D97" w:rsidR="00674D97">
      <w:pPr>
        <w:spacing w:after="0"/>
        <w:rPr>
          <w:b/>
          <w:u w:val="single"/>
        </w:rPr>
      </w:pPr>
    </w:p>
    <w:p w:rsidRDefault="00674D97" w:rsidP="00674D97" w:rsidR="00674D97">
      <w:pPr>
        <w:spacing w:after="0"/>
        <w:rPr>
          <w:b/>
          <w:u w:val="single"/>
        </w:rPr>
      </w:pPr>
    </w:p>
    <w:p w:rsidRDefault="00674D97" w:rsidP="00674D97" w:rsidR="00674D97">
      <w:pPr>
        <w:spacing w:after="0"/>
        <w:rPr>
          <w:b/>
          <w:u w:val="single"/>
        </w:rPr>
      </w:pPr>
    </w:p>
    <w:p w:rsidRDefault="00674D97" w:rsidP="00674D97" w:rsidR="00674D97">
      <w:pPr>
        <w:spacing w:after="0"/>
      </w:pPr>
      <w:r>
        <w:t>Uputa  o  pravnom  lijeku:</w:t>
      </w:r>
    </w:p>
    <w:p w:rsidRDefault="00674D97" w:rsidP="00674D97" w:rsidR="00674D97">
      <w:pPr>
        <w:spacing w:after="0"/>
        <w:jc w:val="both"/>
      </w:pPr>
      <w:r>
        <w:t>Protiv ovog rješenja može se izjaviti žalba u roku od osam (8) dana od dostave istoga, pisanim putem u četiri (4) primjerka putem ovoga suda Visokom trgovačkom sudu Republike Hrvatske u Zagrebu.</w:t>
      </w:r>
    </w:p>
    <w:p w:rsidRDefault="00674D97" w:rsidP="00674D97" w:rsidR="00674D97">
      <w:pPr>
        <w:spacing w:after="0"/>
        <w:jc w:val="both"/>
      </w:pPr>
    </w:p>
    <w:p w:rsidRDefault="00674D97" w:rsidP="00674D97" w:rsidR="00674D97">
      <w:pPr>
        <w:spacing w:after="0"/>
        <w:jc w:val="both"/>
      </w:pPr>
    </w:p>
    <w:p w:rsidRDefault="00674D97" w:rsidP="00674D97" w:rsidR="00674D97">
      <w:pPr>
        <w:spacing w:after="0"/>
        <w:jc w:val="both"/>
      </w:pPr>
      <w:r>
        <w:t>DNA :</w:t>
      </w:r>
    </w:p>
    <w:p w:rsidRDefault="00674D97" w:rsidP="00674D97" w:rsidR="00674D97">
      <w:pPr>
        <w:spacing w:after="0"/>
        <w:jc w:val="both"/>
      </w:pPr>
    </w:p>
    <w:p w:rsidRDefault="00674D97" w:rsidP="00674D97" w:rsidR="00674D97">
      <w:pPr>
        <w:spacing w:after="0"/>
        <w:jc w:val="both"/>
      </w:pPr>
      <w:r>
        <w:t>Predlagatelj Financijska agencija, Regionalni centar Zagreb, Podružnica Varaždin, iz Varaždina, A. Cesarca br. 2,</w:t>
      </w:r>
    </w:p>
    <w:p w:rsidRDefault="00674D97" w:rsidP="00674D97" w:rsidR="00674D97">
      <w:pPr>
        <w:spacing w:after="0"/>
        <w:jc w:val="both"/>
      </w:pPr>
    </w:p>
    <w:p w:rsidRDefault="00674D97" w:rsidP="00DE1962" w:rsidR="00674D97">
      <w:pPr>
        <w:spacing w:after="0"/>
        <w:jc w:val="both"/>
      </w:pPr>
      <w:r>
        <w:t xml:space="preserve">Dužnik </w:t>
      </w:r>
      <w:r w:rsidR="00DE1962">
        <w:t>LOREMICA d.o.o. za informatičke usluge, sa sjedištem Zagrebačka br. 89, 42000 Varaždin,</w:t>
      </w:r>
    </w:p>
    <w:p w:rsidRDefault="00674D97" w:rsidP="00674D97" w:rsidR="00674D97">
      <w:pPr>
        <w:spacing w:after="0"/>
        <w:jc w:val="both"/>
      </w:pPr>
    </w:p>
    <w:p w:rsidRDefault="00674D97" w:rsidP="00674D97" w:rsidR="00674D97">
      <w:pPr>
        <w:spacing w:after="0"/>
        <w:jc w:val="both"/>
      </w:pPr>
      <w:r>
        <w:t>Županijsko državno odvjetništvo u Varaždinu,</w:t>
      </w:r>
    </w:p>
    <w:p w:rsidRDefault="00674D97" w:rsidP="00674D97" w:rsidR="00674D97">
      <w:pPr>
        <w:spacing w:after="0"/>
        <w:jc w:val="both"/>
      </w:pPr>
    </w:p>
    <w:p w:rsidRDefault="00DE1962" w:rsidP="00674D97" w:rsidR="00DE1962">
      <w:pPr>
        <w:spacing w:after="0"/>
        <w:jc w:val="both"/>
      </w:pPr>
      <w:r>
        <w:lastRenderedPageBreak/>
        <w:t xml:space="preserve">Direktor dužnika Zijad </w:t>
      </w:r>
      <w:proofErr w:type="spellStart"/>
      <w:r>
        <w:t>Redžić</w:t>
      </w:r>
      <w:proofErr w:type="spellEnd"/>
      <w:r>
        <w:t xml:space="preserve">, iz Zagreba, </w:t>
      </w:r>
      <w:proofErr w:type="spellStart"/>
      <w:r>
        <w:t>Kupinečka</w:t>
      </w:r>
      <w:proofErr w:type="spellEnd"/>
      <w:r>
        <w:t xml:space="preserve"> ulica br. 54</w:t>
      </w:r>
      <w:r w:rsidR="00674D97">
        <w:t>,</w:t>
      </w:r>
    </w:p>
    <w:p w:rsidRDefault="00DE1962" w:rsidP="00674D97" w:rsidR="00DE1962">
      <w:pPr>
        <w:spacing w:after="0"/>
        <w:jc w:val="both"/>
      </w:pPr>
    </w:p>
    <w:p w:rsidRDefault="00DE1962" w:rsidP="00674D97" w:rsidR="00DE1962">
      <w:pPr>
        <w:spacing w:after="0"/>
        <w:jc w:val="both"/>
      </w:pPr>
      <w:r>
        <w:t>Direktor dužnika Davor Malnar, iz Varaždina, Dravska br. 21,</w:t>
      </w:r>
    </w:p>
    <w:p w:rsidRDefault="00674D97" w:rsidP="00674D97" w:rsidR="00674D97">
      <w:pPr>
        <w:spacing w:after="0"/>
        <w:jc w:val="both"/>
      </w:pPr>
    </w:p>
    <w:p w:rsidRDefault="00674D97" w:rsidP="00674D97" w:rsidR="00674D97">
      <w:pPr>
        <w:spacing w:after="0"/>
        <w:jc w:val="both"/>
      </w:pPr>
      <w:r>
        <w:t>St</w:t>
      </w:r>
      <w:r w:rsidR="00DE1962">
        <w:t xml:space="preserve">ečajni upravitelj Ines </w:t>
      </w:r>
      <w:proofErr w:type="spellStart"/>
      <w:r w:rsidR="00DE1962">
        <w:t>Mošmondor</w:t>
      </w:r>
      <w:proofErr w:type="spellEnd"/>
      <w:r w:rsidR="00DE1962">
        <w:t>, iz Varaždina, Trakošćanska br. 18,</w:t>
      </w:r>
    </w:p>
    <w:p w:rsidRDefault="00674D97" w:rsidP="00674D97" w:rsidR="00674D97">
      <w:pPr>
        <w:spacing w:after="0"/>
        <w:jc w:val="both"/>
      </w:pPr>
    </w:p>
    <w:p w:rsidRDefault="00674D97" w:rsidP="00674D97" w:rsidR="00674D97">
      <w:pPr>
        <w:spacing w:after="0"/>
        <w:jc w:val="both"/>
      </w:pPr>
      <w:r>
        <w:t>e-Oglasna ploča ovoga suda,</w:t>
      </w:r>
    </w:p>
    <w:p w:rsidRDefault="00674D97" w:rsidP="00674D97" w:rsidR="00674D97">
      <w:pPr>
        <w:spacing w:after="0"/>
        <w:jc w:val="both"/>
      </w:pPr>
    </w:p>
    <w:p w:rsidRDefault="00674D97" w:rsidP="00674D97" w:rsidR="00674D97">
      <w:pPr>
        <w:spacing w:after="0"/>
        <w:jc w:val="both"/>
        <w:rPr>
          <w:i/>
        </w:rPr>
      </w:pPr>
      <w:r>
        <w:t xml:space="preserve">Sudski registar ovoga suda (nakon pravomoćnosti), </w:t>
      </w:r>
    </w:p>
    <w:p w:rsidRDefault="00674D97" w:rsidP="00674D97" w:rsidR="00674D97">
      <w:pPr>
        <w:spacing w:after="0"/>
        <w:ind w:left="360"/>
        <w:jc w:val="both"/>
      </w:pPr>
    </w:p>
    <w:p w:rsidRDefault="00674D97" w:rsidP="00674D97" w:rsidR="00674D97">
      <w:pPr>
        <w:spacing w:after="0"/>
        <w:jc w:val="both"/>
      </w:pPr>
    </w:p>
    <w:p w:rsidRDefault="00674D97" w:rsidP="00674D97" w:rsidR="00674D97">
      <w:pPr>
        <w:spacing w:after="0"/>
        <w:jc w:val="both"/>
      </w:pPr>
    </w:p>
    <w:p w:rsidRDefault="00674D97" w:rsidP="00674D97" w:rsidR="00674D97">
      <w:pPr>
        <w:pStyle w:val="ZapisniarPotpis"/>
        <w:rPr>
          <w:rFonts w:cs="Times New Roman"/>
        </w:rPr>
      </w:pPr>
    </w:p>
    <w:p w:rsidRDefault="00674D97" w:rsidP="00674D97" w:rsidR="00674D97">
      <w:pPr>
        <w:spacing w:after="120"/>
        <w:jc w:val="both"/>
        <w:rPr>
          <w:rFonts w:cs="Times New Roman"/>
        </w:rPr>
      </w:pPr>
    </w:p>
    <w:p w:rsidRDefault="00674D97" w:rsidP="00674D97" w:rsidR="00674D97">
      <w:pPr>
        <w:pStyle w:val="Poetniodjeljak"/>
      </w:pPr>
    </w:p>
    <w:p w:rsidRDefault="00674D97" w:rsidP="00674D97" w:rsidR="00674D97">
      <w:pPr>
        <w:pStyle w:val="NormaleSPIS"/>
        <w:rPr>
          <w:noProof/>
        </w:rPr>
      </w:pPr>
    </w:p>
    <w:p w:rsidRDefault="00674D97" w:rsidP="00674D97" w:rsidR="00674D97">
      <w:pPr>
        <w:pStyle w:val="ZapisniarPotpis"/>
      </w:pPr>
    </w:p>
    <w:p w:rsidRDefault="00674D97" w:rsidP="00674D97" w:rsidR="00674D97">
      <w:pPr>
        <w:pStyle w:val="NormaleSPIS"/>
      </w:pPr>
    </w:p>
    <w:p w:rsidRDefault="00AE649C" w:rsidP="004F27AE" w:rsidR="00AE649C" w:rsidRPr="00B76F3C">
      <w:pPr>
        <w:pStyle w:val="NormaleSPIS"/>
      </w:pPr>
    </w:p>
    <w:sectPr w:rsidSect="00674D97"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73" w:rsidP="00537B78" w:rsidR="00657473">
      <w:r>
        <w:separator/>
      </w:r>
    </w:p>
  </w:endnote>
  <w:endnote w:id="0" w:type="continuationSeparator">
    <w:p w:rsidRDefault="00657473" w:rsidP="00537B78" w:rsidR="006574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744994"/>
      <w:docPartObj>
        <w:docPartGallery w:val="Page Numbers (Bottom of Page)"/>
        <w:docPartUnique/>
      </w:docPartObj>
    </w:sdtPr>
    <w:sdtEndPr/>
    <w:sdtContent>
      <w:p w:rsidRDefault="00674D97" w:rsidR="00674D97">
        <w:pPr>
          <w:pStyle w:val="Podnoje"/>
        </w:pPr>
        <w:r>
          <w:fldChar w:fldCharType="begin"/>
        </w:r>
        <w:r>
          <w:instrText>PAGE   \* MERGEFORMAT</w:instrText>
        </w:r>
        <w:r>
          <w:fldChar w:fldCharType="separate"/>
        </w:r>
        <w:r w:rsidR="00366045">
          <w:t>3</w:t>
        </w:r>
        <w:r>
          <w:fldChar w:fldCharType="end"/>
        </w:r>
      </w:p>
    </w:sdtContent>
  </w:sdt>
  <w:p w:rsidRDefault="00674D97" w:rsidR="00674D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73" w:rsidP="00537B78" w:rsidR="00657473">
      <w:r>
        <w:separator/>
      </w:r>
    </w:p>
  </w:footnote>
  <w:footnote w:id="0" w:type="continuationSeparator">
    <w:p w:rsidRDefault="00657473" w:rsidP="00537B78" w:rsidR="006574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4D97" w:rsidR="008333A9">
    <w:pPr>
      <w:pStyle w:val="Zaglavlje"/>
    </w:pPr>
    <w:r>
      <w:rPr>
        <w:rStyle w:val="PozadinaSvijetloCrvena"/>
        <w:shd w:fill="auto" w:color="auto" w:val="clear"/>
      </w:rPr>
      <w:t>Poslovni broj : 6 St-231/2018-4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2116"/>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6045"/>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479"/>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2FB1"/>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57473"/>
    <w:rsid w:val="006613CD"/>
    <w:rsid w:val="0066296C"/>
    <w:rsid w:val="006637A9"/>
    <w:rsid w:val="0066516D"/>
    <w:rsid w:val="00665B93"/>
    <w:rsid w:val="00666498"/>
    <w:rsid w:val="00667217"/>
    <w:rsid w:val="006679F6"/>
    <w:rsid w:val="00670F31"/>
    <w:rsid w:val="0067113E"/>
    <w:rsid w:val="00671C2B"/>
    <w:rsid w:val="00674C68"/>
    <w:rsid w:val="00674D97"/>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80A"/>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62"/>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74D9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74D97"/>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74D9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74D97"/>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4029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St-231/2018-4</izvorni_sadrzaj>
    <derivirana_varijabla naziv="DomainObject.Oznaka_1">St-231/2018-4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2018.</izvorni_sadrzaj>
    <derivirana_varijabla naziv="DomainObject.Predmet.DatumOsnivanja_1">21.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prosinca 2018.</izvorni_sadrzaj>
    <derivirana_varijabla naziv="DomainObject.Predmet.DatumRjesavanja_1">10.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St-231/2018</izvorni_sadrzaj>
    <derivirana_varijabla naziv="DomainObject.Predmet.OznakaBroj_1">St-231/2018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LOREMICA društvo s ograničenom odgovornošću za informatičke usluge</izvorni_sadrzaj>
    <derivirana_varijabla naziv="DomainObject.Predmet.ProtustrankaFormated_1">  LOREMICA društvo s ograničenom odgovornošću za informatičke usluge</derivirana_varijabla>
  </DomainObject.Predmet.ProtustrankaFormated>
  <DomainObject.Predmet.ProtustrankaFormatedOIB>
    <izvorni_sadrzaj>  LOREMICA društvo s ograničenom odgovornošću za informatičke usluge, OIB 57093473204</izvorni_sadrzaj>
    <derivirana_varijabla naziv="DomainObject.Predmet.ProtustrankaFormatedOIB_1">  LOREMICA društvo s ograničenom odgovornošću za informatičke usluge, OIB 57093473204</derivirana_varijabla>
  </DomainObject.Predmet.ProtustrankaFormatedOIB>
  <DomainObject.Predmet.ProtustrankaFormatedWithAdress>
    <izvorni_sadrzaj> LOREMICA društvo s ograničenom odgovornošću za informatičke usluge, Zagrebačka 89, 42000 Varaždin</izvorni_sadrzaj>
    <derivirana_varijabla naziv="DomainObject.Predmet.ProtustrankaFormatedWithAdress_1"> LOREMICA društvo s ograničenom odgovornošću za informatičke usluge, Zagrebačka 89, 42000 Varaždin</derivirana_varijabla>
  </DomainObject.Predmet.ProtustrankaFormatedWithAdress>
  <DomainObject.Predmet.ProtustrankaFormatedWithAdressOIB>
    <izvorni_sadrzaj> LOREMICA društvo s ograničenom odgovornošću za informatičke usluge, OIB 57093473204, Zagrebačka 89, 42000 Varaždin</izvorni_sadrzaj>
    <derivirana_varijabla naziv="DomainObject.Predmet.ProtustrankaFormatedWithAdressOIB_1"> LOREMICA društvo s ograničenom odgovornošću za informatičke usluge, OIB 57093473204, Zagrebačka 89, 42000 Varaždin</derivirana_varijabla>
  </DomainObject.Predmet.ProtustrankaFormatedWithAdressOIB>
  <DomainObject.Predmet.ProtustrankaWithAdress>
    <izvorni_sadrzaj>LOREMICA društvo s ograničenom odgovornošću za informatičke usluge Zagrebačka 89, 42000 Varaždin</izvorni_sadrzaj>
    <derivirana_varijabla naziv="DomainObject.Predmet.ProtustrankaWithAdress_1">LOREMICA društvo s ograničenom odgovornošću za informatičke usluge Zagrebačka 89, 42000 Varaždin</derivirana_varijabla>
  </DomainObject.Predmet.ProtustrankaWithAdress>
  <DomainObject.Predmet.ProtustrankaWithAdressOIB>
    <izvorni_sadrzaj>LOREMICA društvo s ograničenom odgovornošću za informatičke usluge, OIB 57093473204, Zagrebačka 89, 42000 Varaždin</izvorni_sadrzaj>
    <derivirana_varijabla naziv="DomainObject.Predmet.ProtustrankaWithAdressOIB_1">LOREMICA društvo s ograničenom odgovornošću za informatičke usluge, OIB 57093473204, Zagrebačka 89, 42000 Varaždin</derivirana_varijabla>
  </DomainObject.Predmet.ProtustrankaWithAdressOIB>
  <DomainObject.Predmet.ProtustrankaNazivFormated>
    <izvorni_sadrzaj>LOREMICA društvo s ograničenom odgovornošću za informatičke usluge</izvorni_sadrzaj>
    <derivirana_varijabla naziv="DomainObject.Predmet.ProtustrankaNazivFormated_1">LOREMICA društvo s ograničenom odgovornošću za informatičke usluge</derivirana_varijabla>
  </DomainObject.Predmet.ProtustrankaNazivFormated>
  <DomainObject.Predmet.ProtustrankaNazivFormatedOIB>
    <izvorni_sadrzaj>LOREMICA društvo s ograničenom odgovornošću za informatičke usluge, OIB 57093473204</izvorni_sadrzaj>
    <derivirana_varijabla naziv="DomainObject.Predmet.ProtustrankaNazivFormatedOIB_1">LOREMICA društvo s ograničenom odgovornošću za informatičke usluge, OIB 57093473204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27838.00</izvorni_sadrzaj>
    <derivirana_varijabla naziv="DomainObject.Predmet.TrenutnaVrijednost_1">27838.00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LOREMICA društvo s ograničenom odgovornošću za informatičke usluge</item>
    </izvorni_sadrzaj>
    <derivirana_varijabla naziv="DomainObject.Predmet.ProtuStrankaListFormated_1">
      <item>LOREMICA društvo s ograničenom odgovornošću za informatičke usluge</item>
    </derivirana_varijabla>
  </DomainObject.Predmet.ProtuStrankaListFormated>
  <DomainObject.Predmet.ProtuStrankaListFormatedOIB>
    <izvorni_sadrzaj>
      <item>LOREMICA društvo s ograničenom odgovornošću za informatičke usluge, OIB 57093473204</item>
    </izvorni_sadrzaj>
    <derivirana_varijabla naziv="DomainObject.Predmet.ProtuStrankaListFormatedOIB_1">
      <item>LOREMICA društvo s ograničenom odgovornošću za informatičke usluge, OIB 57093473204</item>
    </derivirana_varijabla>
  </DomainObject.Predmet.ProtuStrankaListFormatedOIB>
  <DomainObject.Predmet.ProtuStrankaListFormatedWithAdress>
    <izvorni_sadrzaj>
      <item>LOREMICA društvo s ograničenom odgovornošću za informatičke usluge, Zagrebačka 89, 42000 Varaždin</item>
    </izvorni_sadrzaj>
    <derivirana_varijabla naziv="DomainObject.Predmet.ProtuStrankaListFormatedWithAdress_1">
      <item>LOREMICA društvo s ograničenom odgovornošću za informatičke usluge, Zagrebačka 89, 42000 Varaždin</item>
    </derivirana_varijabla>
  </DomainObject.Predmet.ProtuStrankaListFormatedWithAdress>
  <DomainObject.Predmet.ProtuStrankaListFormatedWithAdressOIB>
    <izvorni_sadrzaj>
      <item>LOREMICA društvo s ograničenom odgovornošću za informatičke usluge, OIB 57093473204, Zagrebačka 89, 42000 Varaždin</item>
    </izvorni_sadrzaj>
    <derivirana_varijabla naziv="DomainObject.Predmet.ProtuStrankaListFormatedWithAdressOIB_1">
      <item>LOREMICA društvo s ograničenom odgovornošću za informatičke usluge, OIB 57093473204, Zagrebačka 89, 42000 Varaždin</item>
    </derivirana_varijabla>
  </DomainObject.Predmet.ProtuStrankaListFormatedWithAdressOIB>
  <DomainObject.Predmet.ProtuStrankaListNazivFormated>
    <izvorni_sadrzaj>
      <item>LOREMICA društvo s ograničenom odgovornošću za informatičke usluge</item>
    </izvorni_sadrzaj>
    <derivirana_varijabla naziv="DomainObject.Predmet.ProtuStrankaListNazivFormated_1">
      <item>LOREMICA društvo s ograničenom odgovornošću za informatičke usluge</item>
    </derivirana_varijabla>
  </DomainObject.Predmet.ProtuStrankaListNazivFormated>
  <DomainObject.Predmet.ProtuStrankaListNazivFormatedOIB>
    <izvorni_sadrzaj>
      <item>LOREMICA društvo s ograničenom odgovornošću za informatičke usluge, OIB 57093473204</item>
    </izvorni_sadrzaj>
    <derivirana_varijabla naziv="DomainObject.Predmet.ProtuStrankaListNazivFormatedOIB_1">
      <item>LOREMICA društvo s ograničenom odgovornošću za informatičke usluge, OIB 57093473204</item>
    </derivirana_varijabla>
  </DomainObject.Predmet.ProtuStrankaListNazivFormatedOIB>
  <DomainObject.Predmet.OstaliListFormated>
    <izvorni_sadrzaj>
      <item>Sudski registar</item>
      <item>Zijad Redžić</item>
      <item>Davor Malnar</item>
    </izvorni_sadrzaj>
    <derivirana_varijabla naziv="DomainObject.Predmet.OstaliListFormated_1">
      <item>Sudski registar</item>
      <item>Zijad Redžić</item>
      <item>Davor Malnar</item>
    </derivirana_varijabla>
  </DomainObject.Predmet.OstaliListFormated>
  <DomainObject.Predmet.OstaliListFormatedOIB>
    <izvorni_sadrzaj>
      <item>Sudski registar</item>
      <item>Zijad Redžić, OIB 68596764659</item>
      <item>Davor Malnar, OIB 75385459196</item>
    </izvorni_sadrzaj>
    <derivirana_varijabla naziv="DomainObject.Predmet.OstaliListFormatedOIB_1">
      <item>Sudski registar</item>
      <item>Zijad Redžić, OIB 68596764659</item>
      <item>Davor Malnar, OIB 75385459196</item>
    </derivirana_varijabla>
  </DomainObject.Predmet.OstaliListFormatedOIB>
  <DomainObject.Predmet.OstaliListFormatedWithAdress>
    <izvorni_sadrzaj>
      <item>Sudski registar</item>
      <item>Zijad Redžić</item>
      <item>Davor Malnar, Dravska 21, 42000 Varaždin</item>
    </izvorni_sadrzaj>
    <derivirana_varijabla naziv="DomainObject.Predmet.OstaliListFormatedWithAdress_1">
      <item>Sudski registar</item>
      <item>Zijad Redžić</item>
      <item>Davor Malnar, Dravska 21, 42000 Varaždin</item>
    </derivirana_varijabla>
  </DomainObject.Predmet.OstaliListFormatedWithAdress>
  <DomainObject.Predmet.OstaliListFormatedWithAdressOIB>
    <izvorni_sadrzaj>
      <item>Sudski registar</item>
      <item>Zijad Redžić, OIB 68596764659</item>
      <item>Davor Malnar, OIB 75385459196, Dravska 21, 42000 Varaždin</item>
    </izvorni_sadrzaj>
    <derivirana_varijabla naziv="DomainObject.Predmet.OstaliListFormatedWithAdressOIB_1">
      <item>Sudski registar</item>
      <item>Zijad Redžić, OIB 68596764659</item>
      <item>Davor Malnar, OIB 75385459196, Dravska 21, 42000 Varaždin</item>
    </derivirana_varijabla>
  </DomainObject.Predmet.OstaliListFormatedWithAdressOIB>
  <DomainObject.Predmet.OstaliListNazivFormated>
    <izvorni_sadrzaj>
      <item>Sudski registar</item>
      <item>Zijad Redžić</item>
      <item>Davor Malnar</item>
    </izvorni_sadrzaj>
    <derivirana_varijabla naziv="DomainObject.Predmet.OstaliListNazivFormated_1">
      <item>Sudski registar</item>
      <item>Zijad Redžić</item>
      <item>Davor Malnar</item>
    </derivirana_varijabla>
  </DomainObject.Predmet.OstaliListNazivFormated>
  <DomainObject.Predmet.OstaliListNazivFormatedOIB>
    <izvorni_sadrzaj>
      <item>Sudski registar</item>
      <item>Zijad Redžić, OIB 68596764659</item>
      <item>Davor Malnar, OIB 75385459196</item>
    </izvorni_sadrzaj>
    <derivirana_varijabla naziv="DomainObject.Predmet.OstaliListNazivFormatedOIB_1">
      <item>Sudski registar</item>
      <item>Zijad Redžić, OIB 68596764659</item>
      <item>Davor Malnar, OIB 75385459196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St-231/2018-4</izvorni_sadrzaj>
    <derivirana_varijabla naziv="DomainObject.PoslovniBrojDokumenta_1">St-231/2018-4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LOREMICA društvo s ograničenom odgovornošću za informatičke usluge</izvorni_sadrzaj>
    <derivirana_varijabla naziv="DomainObject.Predmet.ProtustrankaIDrugi_1">LOREMICA društvo s ograničenom odgovornošću za informatičke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LOREMICA društvo s ograničenom odgovornošću za informatičke usluge, OIB 57093473204, Zagrebačka 89, 42000 Varaždin</izvorni_sadrzaj>
    <derivirana_varijabla naziv="DomainObject.Predmet.ProtustrankaIDrugiAdressOIB_1">LOREMICA društvo s ograničenom odgovornošću za informatičke usluge, OIB 57093473204, Zagrebačka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St-231/2018-4</izvorni_sadrzaj>
    <derivirana_varijabla naziv="DomainObject.Predmet.OdlukaRjesenje.Oznaka_1">St-231/2018-4</derivirana_varijabla>
  </DomainObject.Predmet.OdlukaRjesenje.Oznaka>
  <DomainObject.Predmet.SudioniciListNaziv>
    <izvorni_sadrzaj>
      <item>Financijska agencija</item>
      <item>LOREMICA društvo s ograničenom odgovornošću za informatičke usluge</item>
      <item>Sudski registar</item>
      <item>Zijad Redžić</item>
      <item>Davor Malnar</item>
    </izvorni_sadrzaj>
    <derivirana_varijabla naziv="DomainObject.Predmet.SudioniciListNaziv_1">
      <item>Financijska agencija</item>
      <item>LOREMICA društvo s ograničenom odgovornošću za informatičke usluge</item>
      <item>Sudski registar</item>
      <item>Zijad Redžić</item>
      <item>Davor Malnar</item>
    </derivirana_varijabla>
  </DomainObject.Predmet.SudioniciListNaziv>
  <DomainObject.Predmet.SudioniciListAdressOIB>
    <izvorni_sadrzaj>
      <item>Financijska agencija, OIB 85821130368, A. Cesarca 2,42000 Varaždin</item>
      <item>LOREMICA društvo s ograničenom odgovornošću za informatičke usluge, OIB 57093473204, Zagrebačka 89,42000 Varaždin</item>
      <item>Sudski registar</item>
      <item>Zijad Redžić, OIB 68596764659</item>
      <item>Davor Malnar, OIB 75385459196, Dravska 21,42000 Varaždin</item>
    </izvorni_sadrzaj>
    <derivirana_varijabla naziv="DomainObject.Predmet.SudioniciListAdressOIB_1">
      <item>Financijska agencija, OIB 85821130368, A. Cesarca 2,42000 Varaždin</item>
      <item>LOREMICA društvo s ograničenom odgovornošću za informatičke usluge, OIB 57093473204, Zagrebačka 89,42000 Varaždin</item>
      <item>Sudski registar</item>
      <item>Zijad Redžić, OIB 68596764659</item>
      <item>Davor Malnar, OIB 75385459196, Dravska 21,42000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9626A-703D-42B5-8A53-661B5F01A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597</properties:Words>
  <properties:Characters>3257</properties:Characters>
  <properties:Lines>112</properties:Lines>
  <properties:Paragraphs>33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2018-12-10T12:21:00Z</cp:lastPrinted>
  <dcterms:modified xmlns:xsi="http://www.w3.org/2001/XMLSchema-instance" xsi:type="dcterms:W3CDTF">2018-12-10T12:23:00Z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St-231/2018-4 / Odluka - Rješenje o otvaranju i zaključenju skraćenog stečajnog postupka (odluka_St-231_2018-4.docx)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