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7252" w14:paraId="c747252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651EEB" w:rsidRPr="0076179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BE3B8B" w:rsidP="00B274D0" w:rsidR="00BE3B8B">
      <w:pPr>
        <w:jc w:val="center"/>
        <w:rPr>
          <w:bCs/>
        </w:rPr>
      </w:pPr>
    </w:p>
    <w:p w:rsidRDefault="00BE3B8B" w:rsidP="00B274D0" w:rsidR="00BE3B8B">
      <w:pPr>
        <w:jc w:val="center"/>
        <w:rPr>
          <w:bCs/>
        </w:rPr>
      </w:pPr>
    </w:p>
    <w:p w:rsidRDefault="00BE3B8B" w:rsidP="00B274D0" w:rsidR="00BE3B8B">
      <w:pPr>
        <w:jc w:val="center"/>
        <w:rPr>
          <w:bCs/>
        </w:rPr>
      </w:pP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/>
    <w:p w:rsidRDefault="00BE3B8B" w:rsidP="00651EEB" w:rsidR="00BE3B8B" w:rsidRPr="00651EEB"/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BE3B8B">
        <w:t xml:space="preserve"> </w:t>
      </w:r>
      <w:r w:rsidR="00BE3B8B" w:rsidRPr="00DD3F69">
        <w:t xml:space="preserve">SAJKO TRANSPORTI d.o.o., </w:t>
      </w:r>
      <w:r w:rsidR="00BE3B8B">
        <w:t>Jalkovec,</w:t>
      </w:r>
      <w:r w:rsidR="00BE3B8B" w:rsidRPr="00DD3F69">
        <w:t xml:space="preserve"> Braće Radić</w:t>
      </w:r>
      <w:r w:rsidR="00BE3B8B">
        <w:t>a</w:t>
      </w:r>
      <w:r w:rsidR="00BE3B8B" w:rsidRPr="00DD3F69">
        <w:t xml:space="preserve"> 77, Varaždin, OIB: 51335717637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BE3B8B">
        <w:t>26</w:t>
      </w:r>
      <w:r w:rsidR="00C641A6">
        <w:t xml:space="preserve">. rujna </w:t>
      </w:r>
      <w:r w:rsidR="00EC198B">
        <w:t>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BE3B8B">
        <w:t>26</w:t>
      </w:r>
      <w:r w:rsidR="00C641A6">
        <w:t>. rujna</w:t>
      </w:r>
      <w:r w:rsidR="000871D3">
        <w:t xml:space="preserve"> </w:t>
      </w:r>
      <w:r w:rsidR="00EC198B">
        <w:t>2017</w:t>
      </w:r>
      <w:r w:rsidR="001330C0">
        <w:t>.</w:t>
      </w:r>
    </w:p>
    <w:p w:rsidRDefault="00651EEB" w:rsidP="00234CDB" w:rsidR="00651EEB">
      <w:pPr>
        <w:jc w:val="both"/>
        <w:rPr>
          <w:sz w:val="22"/>
        </w:rPr>
      </w:pPr>
    </w:p>
    <w:p w:rsidRDefault="00BE3B8B" w:rsidP="00234CDB" w:rsidR="00BE3B8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BE3B8B" w:rsidP="00D879DB" w:rsidR="00BE3B8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BE3B8B">
        <w:t xml:space="preserve"> </w:t>
      </w:r>
      <w:r w:rsidR="00BE3B8B" w:rsidRPr="00DD3F69">
        <w:t xml:space="preserve">SAJKO TRANSPORTI d.o.o., </w:t>
      </w:r>
      <w:r w:rsidR="00BE3B8B">
        <w:t>Jalkovec,</w:t>
      </w:r>
      <w:r w:rsidR="00BE3B8B" w:rsidRPr="00DD3F69">
        <w:t xml:space="preserve"> Braće Radić</w:t>
      </w:r>
      <w:r w:rsidR="00BE3B8B">
        <w:t>a</w:t>
      </w:r>
      <w:r w:rsidR="00BE3B8B" w:rsidRPr="00DD3F69">
        <w:t xml:space="preserve"> 77, Varaždin, OIB: 51335717637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3918EC" w:rsidP="00B274D0" w:rsidR="003918EC">
      <w:pPr>
        <w:rPr>
          <w:sz w:val="22"/>
        </w:rPr>
      </w:pPr>
    </w:p>
    <w:p w:rsidRDefault="00BE3B8B" w:rsidP="00B274D0" w:rsidR="00BE3B8B">
      <w:pPr>
        <w:rPr>
          <w:sz w:val="22"/>
        </w:rPr>
      </w:pPr>
    </w:p>
    <w:p w:rsidRDefault="00BE3B8B" w:rsidP="00B274D0" w:rsidR="00BE3B8B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 w:rsidRPr="00B274D0">
      <w:pPr>
        <w:rPr>
          <w:b/>
          <w:bCs/>
        </w:rPr>
      </w:pPr>
    </w:p>
    <w:p w:rsidRDefault="00B274D0" w:rsidP="002A64B8" w:rsidR="001B038F" w:rsidRPr="002A64B8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651EEB" w:rsidP="005A0DA0" w:rsidR="00651EEB">
      <w:pPr>
        <w:rPr>
          <w:b/>
          <w:bCs/>
        </w:rPr>
      </w:pPr>
    </w:p>
    <w:p w:rsidRDefault="003918EC" w:rsidP="005A0DA0" w:rsidR="003918EC">
      <w:pPr>
        <w:rPr>
          <w:b/>
          <w:bCs/>
        </w:rPr>
      </w:pPr>
    </w:p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617"/>
        <w:gridCol w:w="3035"/>
        <w:gridCol w:w="2552"/>
        <w:gridCol w:w="2126"/>
      </w:tblGrid>
      <w:tr w:rsidTr="00BE3B8B" w:rsidR="00BE3B8B" w:rsidRPr="005168CC">
        <w:tc>
          <w:tcPr>
            <w:tcW w:type="dxa" w:w="617"/>
            <w:shd w:themeFillShade="D9" w:themeFill="background1" w:fill="D9D9D9" w:color="auto" w:val="clear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R.b.</w:t>
            </w:r>
          </w:p>
        </w:tc>
        <w:tc>
          <w:tcPr>
            <w:tcW w:type="dxa" w:w="3035"/>
            <w:shd w:themeFillShade="D9" w:themeFill="background1" w:fill="D9D9D9" w:color="auto" w:val="clear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NAZIV VJEROVNIKA</w:t>
            </w:r>
          </w:p>
        </w:tc>
        <w:tc>
          <w:tcPr>
            <w:tcW w:type="dxa" w:w="2552"/>
            <w:shd w:themeFillShade="D9" w:themeFill="background1" w:fill="D9D9D9" w:color="auto" w:val="clear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IZNOS PRIJAVLJENE TRAŽBINE</w:t>
            </w:r>
            <w:r>
              <w:rPr>
                <w:rFonts w:eastAsia="Calibri"/>
              </w:rPr>
              <w:t xml:space="preserve"> </w:t>
            </w:r>
            <w:r w:rsidRPr="005168CC">
              <w:rPr>
                <w:rFonts w:eastAsia="Calibri"/>
              </w:rPr>
              <w:t>(kn)</w:t>
            </w:r>
          </w:p>
        </w:tc>
        <w:tc>
          <w:tcPr>
            <w:tcW w:type="dxa" w:w="2126"/>
            <w:shd w:themeFillShade="D9" w:themeFill="background1" w:fill="D9D9D9" w:color="auto" w:val="clear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IZNOS PRIZNATE TRAŽBINE</w:t>
            </w:r>
            <w:r>
              <w:rPr>
                <w:rFonts w:eastAsia="Calibri"/>
              </w:rPr>
              <w:t xml:space="preserve"> </w:t>
            </w:r>
            <w:r w:rsidRPr="005168CC">
              <w:rPr>
                <w:rFonts w:eastAsia="Calibri"/>
              </w:rPr>
              <w:t>(kn)</w:t>
            </w:r>
          </w:p>
        </w:tc>
      </w:tr>
      <w:tr w:rsidTr="00BE3B8B" w:rsidR="00BE3B8B" w:rsidRPr="005168CC">
        <w:tc>
          <w:tcPr>
            <w:tcW w:type="dxa" w:w="617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1.</w:t>
            </w:r>
          </w:p>
        </w:tc>
        <w:tc>
          <w:tcPr>
            <w:tcW w:type="dxa" w:w="303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Republika Hrvatska, Ministarstvo financija, zastupano po ŽDO u Varaždinu, OIB : 18683136487</w:t>
            </w:r>
          </w:p>
        </w:tc>
        <w:tc>
          <w:tcPr>
            <w:tcW w:type="dxa" w:w="2552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9.968,93</w:t>
            </w:r>
          </w:p>
        </w:tc>
        <w:tc>
          <w:tcPr>
            <w:tcW w:type="dxa" w:w="2126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9.968,93</w:t>
            </w:r>
          </w:p>
        </w:tc>
      </w:tr>
    </w:tbl>
    <w:p w:rsidRDefault="00BE3B8B" w:rsidP="005A0DA0" w:rsidR="00BE3B8B">
      <w:pPr>
        <w:rPr>
          <w:b/>
          <w:bCs/>
        </w:rPr>
      </w:pPr>
    </w:p>
    <w:p w:rsidRDefault="00BE3B8B" w:rsidP="005A0DA0" w:rsidR="00BE3B8B">
      <w:pPr>
        <w:rPr>
          <w:b/>
          <w:bCs/>
        </w:rPr>
      </w:pPr>
    </w:p>
    <w:p w:rsidRDefault="00BE3B8B" w:rsidP="005A0DA0" w:rsidR="00BE3B8B">
      <w:pPr>
        <w:rPr>
          <w:b/>
          <w:bCs/>
        </w:rPr>
      </w:pPr>
    </w:p>
    <w:p w:rsidRDefault="00BE3B8B" w:rsidP="005A0DA0" w:rsidR="00BE3B8B">
      <w:pPr>
        <w:rPr>
          <w:b/>
          <w:bCs/>
        </w:rPr>
      </w:pPr>
    </w:p>
    <w:p w:rsidRDefault="00BE3B8B" w:rsidP="005A0DA0" w:rsidR="00BE3B8B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lastRenderedPageBreak/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2A64B8" w:rsidR="002A64B8">
      <w:pPr>
        <w:rPr>
          <w:b/>
        </w:rPr>
      </w:pPr>
    </w:p>
    <w:p w:rsidRDefault="00EC198B" w:rsidP="001A28FA" w:rsidR="00EC198B">
      <w:pPr>
        <w:jc w:val="both"/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534"/>
        <w:gridCol w:w="3685"/>
        <w:gridCol w:w="2126"/>
        <w:gridCol w:w="1985"/>
      </w:tblGrid>
      <w:tr w:rsidTr="00BE3B8B" w:rsidR="00BE3B8B" w:rsidRPr="005168CC">
        <w:tc>
          <w:tcPr>
            <w:tcW w:type="dxa" w:w="534"/>
            <w:shd w:themeFillShade="D9" w:themeFill="background1" w:fill="D9D9D9" w:color="auto" w:val="clear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R.b.</w:t>
            </w:r>
          </w:p>
        </w:tc>
        <w:tc>
          <w:tcPr>
            <w:tcW w:type="dxa" w:w="3685"/>
            <w:shd w:themeFillShade="D9" w:themeFill="background1" w:fill="D9D9D9" w:color="auto" w:val="clear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Naziv vjerovnika</w:t>
            </w:r>
          </w:p>
        </w:tc>
        <w:tc>
          <w:tcPr>
            <w:tcW w:type="dxa" w:w="2126"/>
            <w:shd w:themeFillShade="D9" w:themeFill="background1" w:fill="D9D9D9" w:color="auto" w:val="clear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Iznos prijavljene tražbine (kn)</w:t>
            </w:r>
          </w:p>
        </w:tc>
        <w:tc>
          <w:tcPr>
            <w:tcW w:type="dxa" w:w="1985"/>
            <w:shd w:themeFillShade="D9" w:themeFill="background1" w:fill="D9D9D9" w:color="auto" w:val="clear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Iznos priznate tražbine (kn)</w:t>
            </w:r>
          </w:p>
        </w:tc>
      </w:tr>
      <w:tr w:rsidTr="00BE3B8B" w:rsidR="00BE3B8B" w:rsidRPr="005168CC">
        <w:tc>
          <w:tcPr>
            <w:tcW w:type="dxa" w:w="534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1.</w:t>
            </w:r>
          </w:p>
        </w:tc>
        <w:tc>
          <w:tcPr>
            <w:tcW w:type="dxa" w:w="36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DKV EURO SERVICE GMBH+CO.KG D-40 882 Ratingen,Baleke-Durr-Allee 3,OIB:60043533139,zastupan po Alan Hranilović, odvjetnik</w:t>
            </w:r>
          </w:p>
        </w:tc>
        <w:tc>
          <w:tcPr>
            <w:tcW w:type="dxa" w:w="2126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276.107,80</w:t>
            </w:r>
          </w:p>
        </w:tc>
        <w:tc>
          <w:tcPr>
            <w:tcW w:type="dxa" w:w="19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276.107,80</w:t>
            </w:r>
          </w:p>
        </w:tc>
      </w:tr>
      <w:tr w:rsidTr="00BE3B8B" w:rsidR="00BE3B8B" w:rsidRPr="005168CC">
        <w:tc>
          <w:tcPr>
            <w:tcW w:type="dxa" w:w="534"/>
          </w:tcPr>
          <w:p w:rsidRDefault="00BE3B8B" w:rsidP="001166E2" w:rsidR="00BE3B8B" w:rsidRPr="005168CC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5168CC">
              <w:rPr>
                <w:rFonts w:eastAsia="Calibri"/>
              </w:rPr>
              <w:t>.</w:t>
            </w:r>
          </w:p>
        </w:tc>
        <w:tc>
          <w:tcPr>
            <w:tcW w:type="dxa" w:w="36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JADRANSKO OSIGURANJE d.d Listopadska 2, Zagreb, OIB : 94472454976</w:t>
            </w:r>
          </w:p>
        </w:tc>
        <w:tc>
          <w:tcPr>
            <w:tcW w:type="dxa" w:w="2126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 xml:space="preserve"> 13.679,71</w:t>
            </w:r>
          </w:p>
        </w:tc>
        <w:tc>
          <w:tcPr>
            <w:tcW w:type="dxa" w:w="19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 xml:space="preserve"> 13.679,71</w:t>
            </w:r>
          </w:p>
        </w:tc>
      </w:tr>
      <w:tr w:rsidTr="00BE3B8B" w:rsidR="00BE3B8B" w:rsidRPr="005168CC">
        <w:tc>
          <w:tcPr>
            <w:tcW w:type="dxa" w:w="534"/>
          </w:tcPr>
          <w:p w:rsidRDefault="00BE3B8B" w:rsidP="001166E2" w:rsidR="00BE3B8B" w:rsidRPr="005168CC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Pr="005168CC">
              <w:rPr>
                <w:rFonts w:eastAsia="Calibri"/>
              </w:rPr>
              <w:t>.</w:t>
            </w:r>
          </w:p>
        </w:tc>
        <w:tc>
          <w:tcPr>
            <w:tcW w:type="dxa" w:w="36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CROATIA OSIGURANJE D.D Vatroslava Jagića 33, Zgreb, OIB : 261879948</w:t>
            </w:r>
          </w:p>
        </w:tc>
        <w:tc>
          <w:tcPr>
            <w:tcW w:type="dxa" w:w="2126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57.324,66</w:t>
            </w:r>
          </w:p>
        </w:tc>
        <w:tc>
          <w:tcPr>
            <w:tcW w:type="dxa" w:w="19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57.324,66</w:t>
            </w:r>
          </w:p>
        </w:tc>
      </w:tr>
      <w:tr w:rsidTr="00BE3B8B" w:rsidR="00BE3B8B" w:rsidRPr="005168CC">
        <w:tc>
          <w:tcPr>
            <w:tcW w:type="dxa" w:w="534"/>
          </w:tcPr>
          <w:p w:rsidRDefault="00BE3B8B" w:rsidP="001166E2" w:rsidR="00BE3B8B" w:rsidRPr="005168CC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Pr="005168CC">
              <w:rPr>
                <w:rFonts w:eastAsia="Calibri"/>
              </w:rPr>
              <w:t>.</w:t>
            </w:r>
          </w:p>
        </w:tc>
        <w:tc>
          <w:tcPr>
            <w:tcW w:type="dxa" w:w="36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VIPNET d.o.o., Vrtni put 1, Zagreb, OIB : 29524210204</w:t>
            </w:r>
          </w:p>
        </w:tc>
        <w:tc>
          <w:tcPr>
            <w:tcW w:type="dxa" w:w="2126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 xml:space="preserve"> 7.829,53</w:t>
            </w:r>
          </w:p>
        </w:tc>
        <w:tc>
          <w:tcPr>
            <w:tcW w:type="dxa" w:w="19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 xml:space="preserve"> 7.829,53</w:t>
            </w:r>
          </w:p>
        </w:tc>
      </w:tr>
      <w:tr w:rsidTr="00BE3B8B" w:rsidR="00BE3B8B" w:rsidRPr="005168CC">
        <w:tc>
          <w:tcPr>
            <w:tcW w:type="dxa" w:w="534"/>
          </w:tcPr>
          <w:p w:rsidRDefault="00BE3B8B" w:rsidP="001166E2" w:rsidR="00BE3B8B" w:rsidRPr="005168CC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Pr="005168CC">
              <w:rPr>
                <w:rFonts w:eastAsia="Calibri"/>
              </w:rPr>
              <w:t>.</w:t>
            </w:r>
          </w:p>
        </w:tc>
        <w:tc>
          <w:tcPr>
            <w:tcW w:type="dxa" w:w="36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Privredna banka Zagreb d.d, Radnička cesta 50, Zagreb, OIB : 0253569772</w:t>
            </w:r>
          </w:p>
        </w:tc>
        <w:tc>
          <w:tcPr>
            <w:tcW w:type="dxa" w:w="2126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194.302,91</w:t>
            </w:r>
          </w:p>
        </w:tc>
        <w:tc>
          <w:tcPr>
            <w:tcW w:type="dxa" w:w="19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194.302,91</w:t>
            </w:r>
          </w:p>
        </w:tc>
      </w:tr>
      <w:tr w:rsidTr="00BE3B8B" w:rsidR="00BE3B8B" w:rsidRPr="005168CC">
        <w:tc>
          <w:tcPr>
            <w:tcW w:type="dxa" w:w="534"/>
          </w:tcPr>
          <w:p w:rsidRDefault="00BE3B8B" w:rsidP="001166E2" w:rsidR="00BE3B8B" w:rsidRPr="005168CC">
            <w:pPr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Pr="005168CC">
              <w:rPr>
                <w:rFonts w:eastAsia="Calibri"/>
              </w:rPr>
              <w:t>.</w:t>
            </w:r>
          </w:p>
        </w:tc>
        <w:tc>
          <w:tcPr>
            <w:tcW w:type="dxa" w:w="36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FINANCIJSKA AGENCIJA, Ulica grada Vukovara 70, Zagreb, OIB : 85821130368</w:t>
            </w:r>
          </w:p>
        </w:tc>
        <w:tc>
          <w:tcPr>
            <w:tcW w:type="dxa" w:w="2126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 xml:space="preserve">   2.523,74</w:t>
            </w:r>
          </w:p>
        </w:tc>
        <w:tc>
          <w:tcPr>
            <w:tcW w:type="dxa" w:w="19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 xml:space="preserve">   2.523,74</w:t>
            </w:r>
          </w:p>
        </w:tc>
      </w:tr>
      <w:tr w:rsidTr="00BE3B8B" w:rsidR="00BE3B8B" w:rsidRPr="005168CC">
        <w:tc>
          <w:tcPr>
            <w:tcW w:type="dxa" w:w="534"/>
          </w:tcPr>
          <w:p w:rsidRDefault="00BE3B8B" w:rsidP="001166E2" w:rsidR="00BE3B8B" w:rsidRPr="005168CC">
            <w:pPr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Pr="005168CC">
              <w:rPr>
                <w:rFonts w:eastAsia="Calibri"/>
              </w:rPr>
              <w:t>.</w:t>
            </w:r>
          </w:p>
        </w:tc>
        <w:tc>
          <w:tcPr>
            <w:tcW w:type="dxa" w:w="36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>SVEA EKONOMI d.o.o. Damira Tomljanovića Gavrana 11, Zagreb,OIB : 60043533139</w:t>
            </w:r>
          </w:p>
        </w:tc>
        <w:tc>
          <w:tcPr>
            <w:tcW w:type="dxa" w:w="2126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 xml:space="preserve"> 13.406,22</w:t>
            </w:r>
          </w:p>
        </w:tc>
        <w:tc>
          <w:tcPr>
            <w:tcW w:type="dxa" w:w="1985"/>
          </w:tcPr>
          <w:p w:rsidRDefault="00BE3B8B" w:rsidP="001166E2" w:rsidR="00BE3B8B" w:rsidRPr="005168CC">
            <w:pPr>
              <w:rPr>
                <w:rFonts w:eastAsia="Calibri"/>
              </w:rPr>
            </w:pPr>
            <w:r w:rsidRPr="005168CC">
              <w:rPr>
                <w:rFonts w:eastAsia="Calibri"/>
              </w:rPr>
              <w:t xml:space="preserve"> 13.406,22</w:t>
            </w:r>
          </w:p>
        </w:tc>
      </w:tr>
    </w:tbl>
    <w:p w:rsidRDefault="00BE3B8B" w:rsidP="001A28FA" w:rsidR="00BE3B8B">
      <w:pPr>
        <w:jc w:val="both"/>
      </w:pPr>
    </w:p>
    <w:p w:rsidRDefault="003918EC" w:rsidP="001A28FA" w:rsidR="003918EC">
      <w:pPr>
        <w:jc w:val="both"/>
      </w:pPr>
    </w:p>
    <w:p w:rsidRDefault="00BE3B8B" w:rsidP="001A28FA" w:rsidR="00BE3B8B">
      <w:pPr>
        <w:jc w:val="both"/>
      </w:pPr>
    </w:p>
    <w:p w:rsidRDefault="00BE3B8B" w:rsidP="001A28FA" w:rsidR="00BE3B8B">
      <w:pPr>
        <w:jc w:val="both"/>
      </w:pPr>
    </w:p>
    <w:p w:rsidRDefault="00BE3B8B" w:rsidP="001A28FA" w:rsidR="00BE3B8B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BE3B8B" w:rsidP="00B274D0" w:rsidR="00BE3B8B">
      <w:pPr>
        <w:jc w:val="center"/>
        <w:rPr>
          <w:bCs/>
        </w:rPr>
      </w:pPr>
    </w:p>
    <w:p w:rsidRDefault="002A64B8" w:rsidP="00B274D0" w:rsidR="002A64B8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BE3B8B">
        <w:t>26</w:t>
      </w:r>
      <w:r w:rsidR="00C641A6">
        <w:t xml:space="preserve">. rujna </w:t>
      </w:r>
      <w:r w:rsidR="00EC198B">
        <w:t>2017</w:t>
      </w:r>
      <w:r w:rsidRPr="00B274D0">
        <w:t xml:space="preserve">. </w:t>
      </w:r>
      <w:r w:rsidR="00BE3B8B">
        <w:t>stečajni upravitelj Ivo Žiža iz Ludbrega,</w:t>
      </w:r>
      <w:r w:rsidR="00D2587A">
        <w:t xml:space="preserve"> </w:t>
      </w:r>
      <w:r w:rsidR="00BE3B8B">
        <w:t>ispitao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651EEB">
        <w:t xml:space="preserve">g rješenja u cijelosti </w:t>
      </w:r>
      <w:r w:rsidR="00BE3B8B">
        <w:t>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BE3B8B" w:rsidP="00A46D40" w:rsidR="00BE3B8B">
      <w:pPr>
        <w:jc w:val="both"/>
      </w:pPr>
    </w:p>
    <w:p w:rsidRDefault="00BE3B8B" w:rsidP="00A46D40" w:rsidR="00BE3B8B">
      <w:pPr>
        <w:jc w:val="both"/>
      </w:pPr>
    </w:p>
    <w:p w:rsidRDefault="00A46D40" w:rsidP="00D2587A" w:rsidR="00EC2148">
      <w:pPr>
        <w:ind w:firstLine="708"/>
        <w:jc w:val="both"/>
      </w:pPr>
      <w:r>
        <w:lastRenderedPageBreak/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3918EC" w:rsidP="00B274D0" w:rsidR="003918EC"/>
    <w:p w:rsidRDefault="00BE3B8B" w:rsidP="00B274D0" w:rsidR="00BE3B8B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BE3B8B">
        <w:t>26</w:t>
      </w:r>
      <w:r w:rsidR="00C641A6">
        <w:t>. rujna</w:t>
      </w:r>
      <w:r w:rsidR="00EC198B">
        <w:t xml:space="preserve"> 2017.</w:t>
      </w:r>
      <w:r w:rsidR="00B274D0" w:rsidRPr="00B274D0">
        <w:t xml:space="preserve"> godine.</w:t>
      </w:r>
    </w:p>
    <w:p w:rsidRDefault="00BE3B8B" w:rsidP="00EC198B" w:rsidR="00BE3B8B">
      <w:pPr>
        <w:jc w:val="center"/>
      </w:pPr>
    </w:p>
    <w:p w:rsidRDefault="00BE3B8B" w:rsidP="00EC198B" w:rsidR="00BE3B8B">
      <w:pPr>
        <w:jc w:val="center"/>
      </w:pPr>
    </w:p>
    <w:p w:rsidRDefault="003918EC" w:rsidP="005A0DA0" w:rsidR="003918EC" w:rsidRPr="006F44C4">
      <w:pPr>
        <w:jc w:val="both"/>
      </w:pPr>
    </w:p>
    <w:p w:rsidRDefault="00A30543" w:rsidP="00A30543" w:rsidR="00A30543">
      <w:pPr>
        <w:ind w:firstLine="708" w:left="5664"/>
        <w:jc w:val="both"/>
      </w:pPr>
      <w:r w:rsidRPr="007B4547">
        <w:t>SUDAC</w:t>
      </w:r>
    </w:p>
    <w:p w:rsidRDefault="00A30543" w:rsidP="00A30543" w:rsidR="00A30543" w:rsidRPr="007B4547">
      <w:pPr>
        <w:ind w:firstLine="708" w:left="5664"/>
        <w:jc w:val="both"/>
      </w:pPr>
    </w:p>
    <w:p w:rsidRDefault="00A30543" w:rsidP="00D2587A" w:rsidR="00A30543">
      <w:pPr>
        <w:ind w:firstLine="708" w:left="4956"/>
        <w:jc w:val="both"/>
      </w:pPr>
      <w:r w:rsidRPr="007B4547">
        <w:t>Ksenija Flack-Makitan, v.r.</w:t>
      </w:r>
    </w:p>
    <w:p w:rsidRDefault="00D2587A" w:rsidP="00D2587A" w:rsidR="00D2587A" w:rsidRPr="007B4547">
      <w:pPr>
        <w:ind w:firstLine="708" w:left="4956"/>
        <w:jc w:val="both"/>
      </w:pPr>
    </w:p>
    <w:p w:rsidRDefault="00A30543" w:rsidP="00A30543" w:rsidR="00A30543">
      <w:pPr>
        <w:ind w:left="4956"/>
        <w:jc w:val="both"/>
      </w:pPr>
      <w:r w:rsidRPr="007B4547">
        <w:t>Za točnost otpravka – ovlašteni službenik:</w:t>
      </w:r>
    </w:p>
    <w:p w:rsidRDefault="003918EC" w:rsidP="00A30543" w:rsidR="003918EC" w:rsidRPr="007B4547">
      <w:pPr>
        <w:ind w:left="4956"/>
        <w:jc w:val="both"/>
      </w:pPr>
    </w:p>
    <w:p w:rsidRDefault="00BE3B8B" w:rsidP="00B274D0" w:rsidR="00BE3B8B"/>
    <w:p w:rsidRDefault="00BE3B8B" w:rsidP="00B274D0" w:rsidR="00BE3B8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2A64B8" w:rsidP="00B274D0" w:rsidR="002A64B8">
      <w:pPr>
        <w:jc w:val="both"/>
      </w:pPr>
    </w:p>
    <w:p w:rsidRDefault="00BE3B8B" w:rsidP="00B274D0" w:rsidR="00BE3B8B" w:rsidRPr="00B274D0">
      <w:pPr>
        <w:jc w:val="both"/>
      </w:pPr>
    </w:p>
    <w:p w:rsidRDefault="00B274D0" w:rsidP="00B274D0" w:rsidR="002A64B8" w:rsidRPr="00B274D0">
      <w:r w:rsidRPr="00B274D0">
        <w:t>DNA:</w:t>
      </w:r>
    </w:p>
    <w:p w:rsidRDefault="004C46B6" w:rsidP="003918EC" w:rsidR="00BE3B8B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E3B8B">
        <w:t xml:space="preserve"> kao dostava za:</w:t>
      </w:r>
    </w:p>
    <w:p w:rsidRDefault="00BE3B8B" w:rsidP="00BE3B8B" w:rsidR="00BE3B8B">
      <w:pPr>
        <w:numPr>
          <w:ilvl w:val="0"/>
          <w:numId w:val="1"/>
        </w:numPr>
      </w:pPr>
      <w:r>
        <w:t>Stečajni upravitelj Ivo Žiža, Ludbreg, Vinogradi Ludbreški 53,</w:t>
      </w:r>
    </w:p>
    <w:p w:rsidRDefault="00BE3B8B" w:rsidP="003918EC" w:rsidR="001B639F">
      <w:pPr>
        <w:numPr>
          <w:ilvl w:val="0"/>
          <w:numId w:val="1"/>
        </w:numPr>
      </w:pPr>
      <w:r>
        <w:t>Ostali zainteresirani vjerovnici</w:t>
      </w:r>
    </w:p>
    <w:sectPr w:rsidSect="005A0DA0" w:rsidR="001B639F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ACA" w:rsidP="00B274D0" w:rsidR="005C2ACA">
      <w:r>
        <w:separator/>
      </w:r>
    </w:p>
  </w:endnote>
  <w:endnote w:id="0" w:type="continuationSeparator">
    <w:p w:rsidRDefault="005C2ACA" w:rsidP="00B274D0" w:rsidR="005C2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ACA" w:rsidP="00B274D0" w:rsidR="005C2ACA">
      <w:r>
        <w:separator/>
      </w:r>
    </w:p>
  </w:footnote>
  <w:footnote w:id="0" w:type="continuationSeparator">
    <w:p w:rsidRDefault="005C2ACA" w:rsidP="00B274D0" w:rsidR="005C2A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CA7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</w:t>
    </w:r>
    <w:r w:rsidR="00C641A6">
      <w:t>-</w:t>
    </w:r>
    <w:r w:rsidR="00BE3B8B">
      <w:t>1153/16-23</w:t>
    </w:r>
  </w:p>
  <w:p w:rsidRDefault="00D2587A" w:rsidR="00D258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BE3B8B">
      <w:t>1153/16-23</w:t>
    </w:r>
  </w:p>
  <w:p w:rsidRDefault="00C641A6" w:rsidR="00C641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871D3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B639F"/>
    <w:rsid w:val="00214B20"/>
    <w:rsid w:val="00234CDB"/>
    <w:rsid w:val="0023583E"/>
    <w:rsid w:val="00236B74"/>
    <w:rsid w:val="00252EAA"/>
    <w:rsid w:val="00263935"/>
    <w:rsid w:val="002A64B8"/>
    <w:rsid w:val="002C299B"/>
    <w:rsid w:val="0030785F"/>
    <w:rsid w:val="0032731E"/>
    <w:rsid w:val="00373AE6"/>
    <w:rsid w:val="003867FC"/>
    <w:rsid w:val="003918E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67BA1"/>
    <w:rsid w:val="005952DF"/>
    <w:rsid w:val="005A0DA0"/>
    <w:rsid w:val="005A1E31"/>
    <w:rsid w:val="005C2ACA"/>
    <w:rsid w:val="005D6094"/>
    <w:rsid w:val="00600433"/>
    <w:rsid w:val="00615505"/>
    <w:rsid w:val="00627BCA"/>
    <w:rsid w:val="006463FA"/>
    <w:rsid w:val="006470A8"/>
    <w:rsid w:val="00651EEB"/>
    <w:rsid w:val="00687544"/>
    <w:rsid w:val="006921C8"/>
    <w:rsid w:val="006B21BA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2854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3C66"/>
    <w:rsid w:val="009E43BD"/>
    <w:rsid w:val="00A24EF5"/>
    <w:rsid w:val="00A30543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BE3B8B"/>
    <w:rsid w:val="00C2330A"/>
    <w:rsid w:val="00C33DFF"/>
    <w:rsid w:val="00C568AE"/>
    <w:rsid w:val="00C57FA7"/>
    <w:rsid w:val="00C641A6"/>
    <w:rsid w:val="00C72CE9"/>
    <w:rsid w:val="00C86EE4"/>
    <w:rsid w:val="00C942B0"/>
    <w:rsid w:val="00C9683C"/>
    <w:rsid w:val="00C96F4F"/>
    <w:rsid w:val="00D2587A"/>
    <w:rsid w:val="00D432DF"/>
    <w:rsid w:val="00D43411"/>
    <w:rsid w:val="00D602AB"/>
    <w:rsid w:val="00D879DB"/>
    <w:rsid w:val="00D91CA7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39"/>
    <w:rsid w:val="00D2587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1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CA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CA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CA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CA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39"/>
    <w:rsid w:val="00D2587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1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CA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CA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CA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CA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SAJKO TRANSPORTI društvo sa ograničenom odgovornošću za prijevoz i trgovinu zastupanog po punomoćniku Stjepan Sajko</izvorni_sadrzaj>
    <derivirana_varijabla naziv="DomainObject.Predmet.ProtustrankaFormated_1">  SAJKO TRANSPORTI društvo sa ograničenom odgovornošću za prijevoz i trgovinu zastupanog po punomoćniku Stjepan Sajko</derivirana_varijabla>
  </DomainObject.Predmet.ProtustrankaFormated>
  <DomainObject.Predmet.ProtustrankaFormatedOIB>
    <izvorni_sadrzaj>  SAJKO TRANSPORTI društvo sa ograničenom odgovornošću za prijevoz i trgovinu, OIB 51335717637 zastupanog po punomoćniku Stjepan Sajko</izvorni_sadrzaj>
    <derivirana_varijabla naziv="DomainObject.Predmet.ProtustrankaFormatedOIB_1">  SAJKO TRANSPORTI društvo sa ograničenom odgovornošću za prijevoz i trgovinu, OIB 51335717637 zastupanog po punomoćniku Stjepan Sajko</derivirana_varijabla>
  </DomainObject.Predmet.ProtustrankaFormatedOIB>
  <DomainObject.Predmet.ProtustrankaFormatedWithAdress>
    <izvorni_sadrzaj> SAJKO TRANSPORTI društvo sa ograničenom odgovornošću za prijevoz i trgovinu, Braće Radića 77, 42000 Jalkovec zastupanog po punomoćniku Stjepan Sajko</izvorni_sadrzaj>
    <derivirana_varijabla naziv="DomainObject.Predmet.ProtustrankaFormatedWithAdress_1"> SAJKO TRANSPORTI društvo sa ograničenom odgovornošću za prijevoz i trgovinu, Braće Radića 77, 42000 Jalkovec zastupanog po punomoćniku Stjepan Sajko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 zastupanog po punomoćniku Stjepan Sajko</izvorni_sadrzaj>
    <derivirana_varijabla naziv="DomainObject.Predmet.ProtustrankaFormatedWithAdressOIB_1"> SAJKO TRANSPORTI društvo sa ograničenom odgovornošću za prijevoz i trgovinu, OIB 51335717637, Braće Radića 77, 42000 Jalkovec zastupanog po punomoćniku Stjepan Sajko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 Suić &amp; Škunca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 MINISTARSTVO FINANCIJA - Porezna uprava, Područni ured sjeverna Hrvatska Graberje 1,42000 Varaždin</izvorni_sadrzaj>
    <derivirana_varijabla naziv="DomainObject.Predmet.StrankaWithAdress_1">PRIVREDNA BANKA ZAGREB - DIONIČKO DRUŠTVO Radnička cesta 50,10000 Zagreb,RH MINISTARSTVO FINANCIJA - Porezna uprava, Područni ured sjeverna Hrvatska Graberje 1,42000 Varaždin</derivirana_varijabla>
  </DomainObject.Predmet.StrankaWithAdress>
  <DomainObject.Predmet.StrankaWithAdressOIB>
    <izvorni_sadrzaj>PRIVREDNA BANKA ZAGREB - DIONIČKO DRUŠTVO, OIB 02535697732, Radnička cesta 50,10000 Zagreb,RH MINISTARSTVO FINANCIJA - Porezna uprava, Područni ured sjeverna Hrvatska, OIB 18683136487, Graberje 1,42000 Varaždin</izvorni_sadrzaj>
    <derivirana_varijabla naziv="DomainObject.Predmet.StrankaWithAdressOIB_1">PRIVREDNA BANKA ZAGREB - DIONIČKO DRUŠTVO, OIB 02535697732, Radnička cesta 50,10000 Zagreb,RH MINISTARSTVO FINANCIJA - Porezna uprava, Područni ured sjeverna Hrvatska, OIB 18683136487, Graberje 1,42000 Varaždin</derivirana_varijabla>
  </DomainObject.Predmet.StrankaWithAdressOIB>
  <DomainObject.Predmet.StrankaNazivFormated>
    <izvorni_sadrzaj>PRIVREDNA BANKA ZAGREB - DIONIČKO DRUŠTVO,RH MINISTARSTVO FINANCIJA - Porezna uprava, Područni ured sjeverna Hrvatska</izvorni_sadrzaj>
    <derivirana_varijabla naziv="DomainObject.Predmet.StrankaNazivFormated_1">PRIVREDNA BANKA ZAGREB - DIONIČKO DRUŠTVO,RH MINISTARSTVO FINANCIJA - Porezna uprava, Područni ured sjeverna Hrvatska</derivirana_varijabla>
  </DomainObject.Predmet.StrankaNazivFormated>
  <DomainObject.Predmet.StrankaNazivFormatedOIB>
    <izvorni_sadrzaj>PRIVREDNA BANKA ZAGREB - DIONIČKO DRUŠTVO, OIB 02535697732,RH MINISTARSTVO FINANCIJA - Porezna uprava, Područni ured sjeverna Hrvatska, OIB 18683136487</izvorni_sadrzaj>
    <derivirana_varijabla naziv="DomainObject.Predmet.StrankaNazivFormatedOIB_1">PRIVREDNA BANKA ZAGREB - DIONIČKO DRUŠTVO, OIB 02535697732,RH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 MINISTARSTVO FINANCIJA - Porezna uprava, Područni ured sjeverna Hrvatska</item>
    </izvorni_sadrzaj>
    <derivirana_varijabla naziv="DomainObject.Predmet.StrankaListNazivFormated_1">
      <item>PRIVREDNA BANKA ZAGREB -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 MINISTARSTVO FINANCIJA - Porezna uprava, Područni ured sjeverna Hrvatska, OIB 18683136487</item>
    </izvorni_sadrzaj>
    <derivirana_varijabla naziv="DomainObject.Predmet.StrankaListNazivFormatedOIB_1">
      <item>PRIVREDNA BANKA ZAGREB - DIONIČKO DRUŠTVO, OIB 02535697732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SAJKO TRANSPORTI društvo sa ograničenom odgovornošću za prijevoz i trgovinu zastupanog po punomoćniku Stjepan Sajko</item>
    </izvorni_sadrzaj>
    <derivirana_varijabla naziv="DomainObject.Predmet.ProtuStrankaListFormated_1">
      <item>SAJKO TRANSPORTI društvo sa ograničenom odgovornošću za prijevoz i trgovinu zastupanog po punomoćniku Stjepan Sajko</item>
    </derivirana_varijabla>
  </DomainObject.Predmet.ProtuStrankaListFormated>
  <DomainObject.Predmet.ProtuStrankaListFormatedOIB>
    <izvorni_sadrzaj>
      <item>SAJKO TRANSPORTI društvo sa ograničenom odgovornošću za prijevoz i trgovinu, OIB 51335717637 zastupanog po punomoćniku Stjepan Sajko</item>
    </izvorni_sadrzaj>
    <derivirana_varijabla naziv="DomainObject.Predmet.ProtuStrankaListFormatedOIB_1">
      <item>SAJKO TRANSPORTI društvo sa ograničenom odgovornošću za prijevoz i trgovinu, OIB 51335717637 zastupanog po punomoćniku Stjepan Sajko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 zastupanog po punomoćniku Stjepan Sajko</item>
    </izvorni_sadrzaj>
    <derivirana_varijabla naziv="DomainObject.Predmet.ProtuStrankaListFormatedWithAdress_1">
      <item>SAJKO TRANSPORTI društvo sa ograničenom odgovornošću za prijevoz i trgovinu, Braće Radića 77, 42000 Jalkovec zastupanog po punomoćniku Stjepan Sajko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 zastupanog po punomoćniku Stjepan Sajko</item>
    </izvorni_sadrzaj>
    <derivirana_varijabla naziv="DomainObject.Predmet.ProtuStrankaListFormatedWithAdressOIB_1">
      <item>SAJKO TRANSPORTI društvo sa ograničenom odgovornošću za prijevoz i trgovinu, OIB 51335717637, Braće Radića 77, 42000 Jalkovec zastupanog po punomoćniku Stjepan Sajko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izvorni_sadrzaj>
    <derivirana_varijabla naziv="DomainObject.Predmet.OstaliListFormated_1"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derivirana_varijabla>
  </DomainObject.Predmet.OstaliListFormated>
  <DomainObject.Predmet.OstaliListFormatedOIB>
    <izvorni_sadrzaj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izvorni_sadrzaj>
    <derivirana_varijabla naziv="DomainObject.Predmet.OstaliListFormatedOIB_1"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</derivirana_varijabla>
  </DomainObject.Predmet.OstaliListFormatedOIB>
  <DomainObject.Predmet.OstaliListFormatedWithAdress>
    <izvorni_sadrzaj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izvorni_sadrzaj>
    <derivirana_varijabla naziv="DomainObject.Predmet.OstaliListFormatedWithAdress_1"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izvorni_sadrzaj>
    <derivirana_varijabla naziv="DomainObject.Predmet.OstaliListFormatedWithAdressOIB_1"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</izvorni_sadrzaj>
    <derivirana_varijabla naziv="DomainObject.Predmet.OstaliListNazivFormated_1">
      <item>Stjepan Sajko</item>
      <item>Županijsko državno odvjetništvo u Varaždinu</item>
      <item>OD Suić &amp; Škunca d.o.o.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</izvorni_sadrzaj>
    <derivirana_varijabla naziv="DomainObject.Predmet.SudioniciListNaziv_1"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</derivirana_varijabla>
  </DomainObject.Predmet.SudioniciListNaziv>
  <DomainObject.Predmet.SudioniciListAdressOIB>
    <izvorni_sadrzaj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</izvorni_sadrzaj>
    <derivirana_varijabla naziv="DomainObject.Predmet.SudioniciListAdressOIB_1"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51335717637</item>
      <item>, OIB 17793652616</item>
      <item>, OIB null</item>
      <item>, OIB null</item>
      <item>, OIB 18683136487</item>
    </izvorni_sadrzaj>
    <derivirana_varijabla naziv="DomainObject.Predmet.SudioniciListNazivOIB_1">
      <item>, OIB 02535697732</item>
      <item>, OIB 51335717637</item>
      <item>, OIB 17793652616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BD9A2-BA2E-41F9-98D5-B053D7AEA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2701</properties:Characters>
  <properties:Lines>157</properties:Lines>
  <properties:Paragraphs>66</properties:Paragraphs>
  <properties:TotalTime>705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2017-09-26T12:03:00Z</cp:lastPrinted>
  <dcterms:modified xmlns:xsi="http://www.w3.org/2001/XMLSchema-instance" xsi:type="dcterms:W3CDTF">2017-09-26T12:13:00Z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