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d3c8" w14:paraId="48fd3c8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3A1AC6">
        <w:rPr>
          <w:b/>
          <w:sz w:val="22"/>
          <w:szCs w:val="22"/>
        </w:rPr>
        <w:t>994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2F7CE2" w:rsidR="002E40A6" w:rsidRPr="002F7CE2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2F7CE2">
        <w:t xml:space="preserve">PEGAZ TRADE d.o.o., Split, Stepinčeva 15, OIB: 59135140533, </w:t>
      </w:r>
      <w:r w:rsidR="002E40A6">
        <w:t xml:space="preserve">dana </w:t>
      </w:r>
      <w:r w:rsidR="002F7CE2">
        <w:t>21</w:t>
      </w:r>
      <w:r w:rsidR="002E40A6">
        <w:t>. prosinca 2017.g.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2F7CE2">
        <w:t>PEGAZ TRADE d.o.o., Split, Stepinčeva 15, OIB: 59135140533</w:t>
      </w:r>
      <w:r w:rsidR="00F04C45"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2F7CE2">
        <w:rPr>
          <w:sz w:val="22"/>
          <w:szCs w:val="22"/>
        </w:rPr>
        <w:t xml:space="preserve">994-16, </w:t>
      </w:r>
      <w:r w:rsidR="002D78E4" w:rsidRPr="005356A3">
        <w:rPr>
          <w:sz w:val="22"/>
          <w:szCs w:val="22"/>
        </w:rPr>
        <w:t xml:space="preserve">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3A1AC6">
        <w:rPr>
          <w:sz w:val="22"/>
          <w:szCs w:val="22"/>
        </w:rPr>
        <w:t>6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3A1AC6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2F7CE2">
        <w:t>PEGAZ TRADE d.o.o., Split, Stepinčeva 15, OIB: 59135140533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C0685F">
        <w:rPr>
          <w:sz w:val="22"/>
          <w:szCs w:val="22"/>
        </w:rPr>
        <w:t>9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3A1AC6">
        <w:rPr>
          <w:sz w:val="22"/>
          <w:szCs w:val="22"/>
        </w:rPr>
        <w:t>2</w:t>
      </w:r>
      <w:r w:rsidR="00E20164">
        <w:rPr>
          <w:sz w:val="22"/>
          <w:szCs w:val="22"/>
        </w:rPr>
        <w:t>.</w:t>
      </w:r>
      <w:r w:rsidR="003A1AC6">
        <w:rPr>
          <w:sz w:val="22"/>
          <w:szCs w:val="22"/>
        </w:rPr>
        <w:t>050.433</w:t>
      </w:r>
      <w:r w:rsidR="00E00464">
        <w:rPr>
          <w:sz w:val="22"/>
          <w:szCs w:val="22"/>
        </w:rPr>
        <w:t>,</w:t>
      </w:r>
      <w:r w:rsidR="003A1AC6">
        <w:rPr>
          <w:sz w:val="22"/>
          <w:szCs w:val="22"/>
        </w:rPr>
        <w:t>37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3A1AC6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  <w:r w:rsidR="003A1AC6">
        <w:rPr>
          <w:sz w:val="22"/>
          <w:szCs w:val="22"/>
        </w:rPr>
        <w:t>Dužnik je evidentiran kao vlasnik dva vozila koja su odjavljena 9. srpnja 2012. godine, te se vjerojatno radi o rashodovanim vo</w:t>
      </w:r>
      <w:r w:rsidR="002F7CE2">
        <w:rPr>
          <w:sz w:val="22"/>
          <w:szCs w:val="22"/>
        </w:rPr>
        <w:t>z</w:t>
      </w:r>
      <w:r w:rsidR="003A1AC6">
        <w:rPr>
          <w:sz w:val="22"/>
          <w:szCs w:val="22"/>
        </w:rPr>
        <w:t>ilima koja su izvan prometa više od 5 godina.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3A1AC6">
        <w:rPr>
          <w:sz w:val="22"/>
          <w:szCs w:val="22"/>
        </w:rPr>
        <w:t>3327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2F7CE2">
        <w:rPr>
          <w:b/>
          <w:sz w:val="22"/>
          <w:szCs w:val="22"/>
        </w:rPr>
        <w:t>21</w:t>
      </w:r>
      <w:r w:rsidR="002E40A6">
        <w:rPr>
          <w:b/>
          <w:sz w:val="22"/>
          <w:szCs w:val="22"/>
        </w:rPr>
        <w:t xml:space="preserve">. prosinca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94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3A1AC6">
          <w:t>994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2E40A6"/>
    <w:rsid w:val="002F7CE2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65942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94B37"/>
    <w:rsid w:val="00AC3859"/>
    <w:rsid w:val="00B400F0"/>
    <w:rsid w:val="00B63CEE"/>
    <w:rsid w:val="00BA1BAA"/>
    <w:rsid w:val="00BA3950"/>
    <w:rsid w:val="00BE3C73"/>
    <w:rsid w:val="00BE6D02"/>
    <w:rsid w:val="00C0685F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94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94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94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94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94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94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94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94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PEGAZ TRADE d.o.o. za trgovinu na veliko i malo, vanjsku trgovinu, turizam i cestovni prijevoz robe</izvorni_sadrzaj>
    <derivirana_varijabla naziv="DomainObject.Predmet.ProtustrankaFormated_1">  PEGAZ TRADE d.o.o. za trgovinu na veliko i malo, vanjsku trgovinu, turizam i cestovni prijevoz robe</derivirana_varijabla>
  </DomainObject.Predmet.ProtustrankaFormated>
  <DomainObject.Predmet.ProtustrankaFormatedOIB>
    <izvorni_sadrzaj>  PEGAZ TRADE d.o.o. za trgovinu na veliko i malo, vanjsku trgovinu, turizam i cestovni prijevoz robe, OIB 59135140533</izvorni_sadrzaj>
    <derivirana_varijabla naziv="DomainObject.Predmet.ProtustrankaFormatedOIB_1">  PEGAZ TRADE d.o.o. za trgovinu na veliko i malo, vanjsku trgovinu, turizam i cestovni prijevoz robe, OIB 59135140533</derivirana_varijabla>
  </DomainObject.Predmet.ProtustrankaFormatedOIB>
  <DomainObject.Predmet.ProtustrankaFormatedWithAdress>
    <izvorni_sadrzaj> PEGAZ TRADE d.o.o. za trgovinu na veliko i malo, vanjsku trgovinu, turizam i cestovni prijevoz robe, Stepinčeva 15, 21000 Split</izvorni_sadrzaj>
    <derivirana_varijabla naziv="DomainObject.Predmet.ProtustrankaFormatedWithAdress_1"> PEGAZ TRADE d.o.o. za trgovinu na veliko i malo, vanjsku trgovinu, turizam i cestovni prijevoz robe, Stepinčeva 15, 21000 Split</derivirana_varijabla>
  </DomainObject.Predmet.ProtustrankaFormatedWithAdress>
  <DomainObject.Predmet.ProtustrankaFormatedWithAdressOIB>
    <izvorni_sadrzaj> PEGAZ TRADE d.o.o. za trgovinu na veliko i malo, vanjsku trgovinu, turizam i cestovni prijevoz robe, OIB 59135140533, Stepinčeva 15, 21000 Split</izvorni_sadrzaj>
    <derivirana_varijabla naziv="DomainObject.Predmet.ProtustrankaFormatedWithAdressOIB_1"> PEGAZ TRADE d.o.o. za trgovinu na veliko i malo, vanjsku trgovinu, turizam i cestovni prijevoz robe, OIB 59135140533, Stepinčeva 15, 21000 Split</derivirana_varijabla>
  </DomainObject.Predmet.ProtustrankaFormatedWithAdressOIB>
  <DomainObject.Predmet.ProtustrankaWithAdress>
    <izvorni_sadrzaj>PEGAZ TRADE d.o.o. za trgovinu na veliko i malo, vanjsku trgovinu, turizam i cestovni prijevoz robe Stepinčeva 15, 21000 Split</izvorni_sadrzaj>
    <derivirana_varijabla naziv="DomainObject.Predmet.ProtustrankaWithAdress_1">PEGAZ TRADE d.o.o. za trgovinu na veliko i malo, vanjsku trgovinu, turizam i cestovni prijevoz robe Stepinčeva 15, 21000 Split</derivirana_varijabla>
  </DomainObject.Predmet.ProtustrankaWithAdress>
  <DomainObject.Predmet.ProtustrankaWithAdressOIB>
    <izvorni_sadrzaj>PEGAZ TRADE d.o.o. za trgovinu na veliko i malo, vanjsku trgovinu, turizam i cestovni prijevoz robe, OIB 59135140533, Stepinčeva 15, 21000 Split</izvorni_sadrzaj>
    <derivirana_varijabla naziv="DomainObject.Predmet.ProtustrankaWithAdressOIB_1">PEGAZ TRADE d.o.o. za trgovinu na veliko i malo, vanjsku trgovinu, turizam i cestovni prijevoz robe, OIB 59135140533, Stepinčeva 15, 21000 Split</derivirana_varijabla>
  </DomainObject.Predmet.ProtustrankaWithAdressOIB>
  <DomainObject.Predmet.ProtustrankaNazivFormated>
    <izvorni_sadrzaj>PEGAZ TRADE d.o.o. za trgovinu na veliko i malo, vanjsku trgovinu, turizam i cestovni prijevoz robe</izvorni_sadrzaj>
    <derivirana_varijabla naziv="DomainObject.Predmet.ProtustrankaNazivFormated_1">PEGAZ TRADE d.o.o. za trgovinu na veliko i malo, vanjsku trgovinu, turizam i cestovni prijevoz robe</derivirana_varijabla>
  </DomainObject.Predmet.ProtustrankaNazivFormated>
  <DomainObject.Predmet.ProtustrankaNazivFormatedOIB>
    <izvorni_sadrzaj>PEGAZ TRADE d.o.o. za trgovinu na veliko i malo, vanjsku trgovinu, turizam i cestovni prijevoz robe, OIB 59135140533</izvorni_sadrzaj>
    <derivirana_varijabla naziv="DomainObject.Predmet.ProtustrankaNazivFormatedOIB_1">PEGAZ TRADE d.o.o. za trgovinu na veliko i malo, vanjsku trgovinu, turizam i cestovni prijevoz robe, OIB 59135140533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1982738.69</izvorni_sadrzaj>
    <derivirana_varijabla naziv="DomainObject.Predmet.TrenutnaVrijednost_1">1982738.69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PEGAZ TRADE d.o.o. za trgovinu na veliko i malo, vanjsku trgovinu, turizam i cestovni prijevoz robe</item>
    </izvorni_sadrzaj>
    <derivirana_varijabla naziv="DomainObject.Predmet.ProtuStrankaListFormated_1">
      <item>PEGAZ TRADE d.o.o. za trgovinu na veliko i malo, vanjsku trgovinu, turizam i cestovni prijevoz robe</item>
    </derivirana_varijabla>
  </DomainObject.Predmet.ProtuStrankaListFormated>
  <DomainObject.Predmet.ProtuStrankaListFormatedOIB>
    <izvorni_sadrzaj>
      <item>PEGAZ TRADE d.o.o. za trgovinu na veliko i malo, vanjsku trgovinu, turizam i cestovni prijevoz robe, OIB 59135140533</item>
    </izvorni_sadrzaj>
    <derivirana_varijabla naziv="DomainObject.Predmet.ProtuStrankaListFormatedOIB_1">
      <item>PEGAZ TRADE d.o.o. za trgovinu na veliko i malo, vanjsku trgovinu, turizam i cestovni prijevoz robe, OIB 59135140533</item>
    </derivirana_varijabla>
  </DomainObject.Predmet.ProtuStrankaListFormatedOIB>
  <DomainObject.Predmet.ProtuStrankaListFormatedWithAdress>
    <izvorni_sadrzaj>
      <item>PEGAZ TRADE d.o.o. za trgovinu na veliko i malo, vanjsku trgovinu, turizam i cestovni prijevoz robe, Stepinčeva 15, 21000 Split</item>
    </izvorni_sadrzaj>
    <derivirana_varijabla naziv="DomainObject.Predmet.ProtuStrankaListFormatedWithAdress_1">
      <item>PEGAZ TRADE d.o.o. za trgovinu na veliko i malo, vanjsku trgovinu, turizam i cestovni prijevoz robe, Stepinčeva 15, 21000 Split</item>
    </derivirana_varijabla>
  </DomainObject.Predmet.ProtuStrankaListFormatedWithAdress>
  <DomainObject.Predmet.ProtuStrankaListFormatedWithAdressOIB>
    <izvorni_sadrzaj>
      <item>PEGAZ TRADE d.o.o. za trgovinu na veliko i malo, vanjsku trgovinu, turizam i cestovni prijevoz robe, OIB 59135140533, Stepinčeva 15, 21000 Split</item>
    </izvorni_sadrzaj>
    <derivirana_varijabla naziv="DomainObject.Predmet.ProtuStrankaListFormatedWithAdressOIB_1">
      <item>PEGAZ TRADE d.o.o. za trgovinu na veliko i malo, vanjsku trgovinu, turizam i cestovni prijevoz robe, OIB 59135140533, Stepinčeva 15, 21000 Split</item>
    </derivirana_varijabla>
  </DomainObject.Predmet.ProtuStrankaListFormatedWithAdressOIB>
  <DomainObject.Predmet.ProtuStrankaListNazivFormated>
    <izvorni_sadrzaj>
      <item>PEGAZ TRADE d.o.o. za trgovinu na veliko i malo, vanjsku trgovinu, turizam i cestovni prijevoz robe</item>
    </izvorni_sadrzaj>
    <derivirana_varijabla naziv="DomainObject.Predmet.ProtuStrankaListNazivFormated_1">
      <item>PEGAZ TRADE d.o.o. za trgovinu na veliko i malo, vanjsku trgovinu, turizam i cestovni prijevoz robe</item>
    </derivirana_varijabla>
  </DomainObject.Predmet.ProtuStrankaListNazivFormated>
  <DomainObject.Predmet.ProtuStrankaListNazivFormatedOIB>
    <izvorni_sadrzaj>
      <item>PEGAZ TRADE d.o.o. za trgovinu na veliko i malo, vanjsku trgovinu, turizam i cestovni prijevoz robe, OIB 59135140533</item>
    </izvorni_sadrzaj>
    <derivirana_varijabla naziv="DomainObject.Predmet.ProtuStrankaListNazivFormatedOIB_1">
      <item>PEGAZ TRADE d.o.o. za trgovinu na veliko i malo, vanjsku trgovinu, turizam i cestovni prijevoz robe, OIB 59135140533</item>
    </derivirana_varijabla>
  </DomainObject.Predmet.ProtuStrankaListNazivFormatedOIB>
  <DomainObject.Predmet.OstaliListFormated>
    <izvorni_sadrzaj>
      <item>Zdravka Matenda</item>
    </izvorni_sadrzaj>
    <derivirana_varijabla naziv="DomainObject.Predmet.OstaliListFormated_1">
      <item>Zdravka Matenda</item>
    </derivirana_varijabla>
  </DomainObject.Predmet.OstaliListFormated>
  <DomainObject.Predmet.OstaliListFormatedOIB>
    <izvorni_sadrzaj>
      <item>Zdravka Matenda, OIB 79573283245</item>
    </izvorni_sadrzaj>
    <derivirana_varijabla naziv="DomainObject.Predmet.OstaliListFormatedOIB_1">
      <item>Zdravka Matenda, OIB 79573283245</item>
    </derivirana_varijabla>
  </DomainObject.Predmet.OstaliListFormatedOIB>
  <DomainObject.Predmet.OstaliListFormatedWithAdress>
    <izvorni_sadrzaj>
      <item>Zdravka Matenda, Zagrebačka Cesta 233, 10000 Zagreb</item>
    </izvorni_sadrzaj>
    <derivirana_varijabla naziv="DomainObject.Predmet.OstaliListFormatedWithAdress_1">
      <item>Zdravka Matenda, Zagrebačka Cesta 233, 10000 Zagreb</item>
    </derivirana_varijabla>
  </DomainObject.Predmet.OstaliListFormatedWithAdress>
  <DomainObject.Predmet.OstaliListFormatedWithAdressOIB>
    <izvorni_sadrzaj>
      <item>Zdravka Matenda, OIB 79573283245, Zagrebačka Cesta 233, 10000 Zagreb</item>
    </izvorni_sadrzaj>
    <derivirana_varijabla naziv="DomainObject.Predmet.OstaliListFormatedWithAdressOIB_1">
      <item>Zdravka Matenda, OIB 79573283245, Zagrebačka Cesta 233, 10000 Zagreb</item>
    </derivirana_varijabla>
  </DomainObject.Predmet.OstaliListFormatedWithAdressOIB>
  <DomainObject.Predmet.OstaliListNazivFormated>
    <izvorni_sadrzaj>
      <item>Zdravka Matenda</item>
    </izvorni_sadrzaj>
    <derivirana_varijabla naziv="DomainObject.Predmet.OstaliListNazivFormated_1">
      <item>Zdravka Matenda</item>
    </derivirana_varijabla>
  </DomainObject.Predmet.OstaliListNazivFormated>
  <DomainObject.Predmet.OstaliListNazivFormatedOIB>
    <izvorni_sadrzaj>
      <item>Zdravka Matenda, OIB 79573283245</item>
    </izvorni_sadrzaj>
    <derivirana_varijabla naziv="DomainObject.Predmet.OstaliListNazivFormatedOIB_1">
      <item>Zdravka Matenda, OIB 79573283245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PEGAZ TRADE d.o.o. za trgovinu na veliko i malo, vanjsku trgovinu, turizam i cestovni prijevoz robe</izvorni_sadrzaj>
    <derivirana_varijabla naziv="DomainObject.Predmet.ProtustrankaIDrugi_1">PEGAZ TRADE d.o.o. za trgovinu na veliko i malo, vanjsku trgovinu, turizam i cestovni prijevoz robe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PEGAZ TRADE d.o.o. za trgovinu na veliko i malo, vanjsku trgovinu, turizam i cestovni prijevoz robe, OIB 59135140533, Stepinčeva 15, 21000 Split</izvorni_sadrzaj>
    <derivirana_varijabla naziv="DomainObject.Predmet.ProtustrankaIDrugiAdressOIB_1">PEGAZ TRADE d.o.o. za trgovinu na veliko i malo, vanjsku trgovinu, turizam i cestovni prijevoz robe, OIB 59135140533, Stepinčeva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PEGAZ TRADE d.o.o. za trgovinu na veliko i malo, vanjsku trgovinu, turizam i cestovni prijevoz robe</item>
      <item>FINANCIJSKA AGENCIJA, PODRUŽNICA SPLIT</item>
      <item>Zdravka Matenda</item>
    </izvorni_sadrzaj>
    <derivirana_varijabla naziv="DomainObject.Predmet.SudioniciListNaziv_1">
      <item>PEGAZ TRADE d.o.o. za trgovinu na veliko i malo, vanjsku trgovinu, turizam i cestovni prijevoz robe</item>
      <item>FINANCIJSKA AGENCIJA, PODRUŽNICA SPLIT</item>
      <item>Zdravka Matenda</item>
    </derivirana_varijabla>
  </DomainObject.Predmet.SudioniciListNaziv>
  <DomainObject.Predmet.SudioniciListAdressOIB>
    <izvorni_sadrzaj>
      <item>PEGAZ TRADE d.o.o. za trgovinu na veliko i malo, vanjsku trgovinu, turizam i cestovni prijevoz robe, OIB 59135140533, Stepinčeva 15,21000 Split</item>
      <item>FINANCIJSKA AGENCIJA, PODRUŽNICA SPLIT, OIB 85821130368, Mažuranićevo šetalište 24b,21000 Split</item>
      <item>Zdravka Matenda, OIB 79573283245, Zagrebačka Cesta 233,10000 Zagreb</item>
    </izvorni_sadrzaj>
    <derivirana_varijabla naziv="DomainObject.Predmet.SudioniciListAdressOIB_1">
      <item>PEGAZ TRADE d.o.o. za trgovinu na veliko i malo, vanjsku trgovinu, turizam i cestovni prijevoz robe, OIB 59135140533, Stepinčeva 15,21000 Split</item>
      <item>FINANCIJSKA AGENCIJA, PODRUŽNICA SPLIT, OIB 85821130368, Mažuranićevo šetalište 24b,21000 Split</item>
      <item>Zdravka Matenda, OIB 79573283245, Zagrebačka Cesta 233,10000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59135140533</item>
      <item>, OIB 85821130368</item>
      <item>, OIB 79573283245</item>
    </izvorni_sadrzaj>
    <derivirana_varijabla naziv="DomainObject.Predmet.SudioniciListNazivOIB_1">
      <item>, OIB 59135140533</item>
      <item>, OIB 85821130368</item>
      <item>, OIB 79573283245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3692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2017-12-21T09:35:00Z</dcterms:created>
  <dc:creator>Diana Butigan Granić</dc:creator>
  <cp:lastModifiedBy>Mara Marčinko</cp:lastModifiedBy>
  <cp:lastPrinted>2017-12-21T10:31:00Z</cp:lastPrinted>
  <dcterms:modified xmlns:xsi="http://www.w3.org/2001/XMLSchema-instance" xsi:type="dcterms:W3CDTF">2017-12-21T10:38:00Z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