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649b" w14:paraId="097649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32111">
        <w:rPr>
          <w:b/>
          <w:lang w:val="hr-HR"/>
        </w:rPr>
        <w:t>1895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32111">
        <w:rPr>
          <w:lang w:val="hr-HR"/>
        </w:rPr>
        <w:t>RB BEST d.o.o. Makarska, Petorice Alačevića 48, OIB: 06421483167, MBS: 060100962</w:t>
      </w:r>
      <w:r w:rsidR="00634348">
        <w:rPr>
          <w:lang w:val="hr-HR"/>
        </w:rPr>
        <w:t xml:space="preserve">, dana </w:t>
      </w:r>
      <w:r w:rsidR="005A0D5A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32111">
        <w:rPr>
          <w:lang w:val="hr-HR"/>
        </w:rPr>
        <w:t>RB BEST d.o.o. Makarska, Petorice Alačevića 48, OIB: 06421483167, MBS: 060100962</w:t>
      </w:r>
      <w:r>
        <w:rPr>
          <w:lang w:val="hr-HR"/>
        </w:rPr>
        <w:t xml:space="preserve">. Skraćeni stečajni postupak je otvoren dana </w:t>
      </w:r>
      <w:r w:rsidR="005A0D5A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A17D1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32111">
        <w:rPr>
          <w:lang w:val="hr-HR"/>
        </w:rPr>
        <w:t>RB BEST d.o.o. Makarska, Petorice Alačevića 48, OIB: 06421483167, MBS: 060100962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716EE">
        <w:rPr>
          <w:lang w:val="hr-HR"/>
        </w:rPr>
        <w:t>09.11.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332111">
        <w:rPr>
          <w:lang w:val="hr-HR"/>
        </w:rPr>
        <w:t>RB BEST d.o.o. Makarska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716EE">
        <w:rPr>
          <w:lang w:val="hr-HR"/>
        </w:rPr>
        <w:t>964</w:t>
      </w:r>
      <w:r>
        <w:rPr>
          <w:lang w:val="hr-HR"/>
        </w:rPr>
        <w:t xml:space="preserve"> dan</w:t>
      </w:r>
      <w:r w:rsidR="008716E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32111">
        <w:rPr>
          <w:lang w:val="hr-HR"/>
        </w:rPr>
        <w:t>406.754,15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D11367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A0D5A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0F4C24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uprava, Ispostava Makarska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BA0B27">
      <w:pPr>
        <w:jc w:val="both"/>
        <w:rPr>
          <w:lang w:val="hr-HR"/>
        </w:rPr>
      </w:pPr>
      <w:r w:rsidRPr="00BA0B27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304A3" w:rsidRPr="00F304A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32111">
      <w:t>1895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0F4C24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702A4"/>
    <w:rsid w:val="00293337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5A0D5A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A17D1"/>
    <w:rsid w:val="006C0489"/>
    <w:rsid w:val="006E3551"/>
    <w:rsid w:val="006E3ACF"/>
    <w:rsid w:val="006F3AA3"/>
    <w:rsid w:val="00736EF6"/>
    <w:rsid w:val="00743750"/>
    <w:rsid w:val="007564F5"/>
    <w:rsid w:val="007725FF"/>
    <w:rsid w:val="00796D1B"/>
    <w:rsid w:val="007A51CD"/>
    <w:rsid w:val="007A74B6"/>
    <w:rsid w:val="007B5450"/>
    <w:rsid w:val="007D1A8A"/>
    <w:rsid w:val="0081515C"/>
    <w:rsid w:val="008211CD"/>
    <w:rsid w:val="00832F97"/>
    <w:rsid w:val="00870E42"/>
    <w:rsid w:val="008716EE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AC5349"/>
    <w:rsid w:val="00AE4A75"/>
    <w:rsid w:val="00AF3646"/>
    <w:rsid w:val="00B347F0"/>
    <w:rsid w:val="00B6615F"/>
    <w:rsid w:val="00B87C06"/>
    <w:rsid w:val="00BA0B27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11367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304A3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4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04A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04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04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4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04A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04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04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St-1895/2015</izvorni_sadrzaj>
    <derivirana_varijabla naziv="DomainObject.Predmet.OznakaBroj_1">St-1895/2015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RB BEST,društvo s ograničenom odgovornošću za emitiranje i proizvodnju radio programa</izvorni_sadrzaj>
    <derivirana_varijabla naziv="DomainObject.Predmet.ProtustrankaFormated_1">  RB BEST,društvo s ograničenom odgovornošću za emitiranje i proizvodnju radio programa</derivirana_varijabla>
  </DomainObject.Predmet.ProtustrankaFormated>
  <DomainObject.Predmet.ProtustrankaFormatedOIB>
    <izvorni_sadrzaj>  RB BEST,društvo s ograničenom odgovornošću za emitiranje i proizvodnju radio programa, OIB 06421483167</izvorni_sadrzaj>
    <derivirana_varijabla naziv="DomainObject.Predmet.ProtustrankaFormatedOIB_1">  RB BEST,društvo s ograničenom odgovornošću za emitiranje i proizvodnju radio programa, OIB 06421483167</derivirana_varijabla>
  </DomainObject.Predmet.ProtustrankaFormatedOIB>
  <DomainObject.Predmet.ProtustrankaFormatedWithAdress>
    <izvorni_sadrzaj> RB BEST,društvo s ograničenom odgovornošću za emitiranje i proizvodnju radio programa, Petorice Alačevića 48, 21300 Makarska</izvorni_sadrzaj>
    <derivirana_varijabla naziv="DomainObject.Predmet.ProtustrankaFormatedWithAdress_1"> RB BEST,društvo s ograničenom odgovornošću za emitiranje i proizvodnju radio programa, Petorice Alačevića 48, 21300 Makarska</derivirana_varijabla>
  </DomainObject.Predmet.ProtustrankaFormatedWithAdress>
  <DomainObject.Predmet.ProtustrankaFormatedWithAdressOIB>
    <izvorni_sadrzaj> RB BEST,društvo s ograničenom odgovornošću za emitiranje i proizvodnju radio programa, OIB 06421483167, Petorice Alačevića 48, 21300 Makarska</izvorni_sadrzaj>
    <derivirana_varijabla naziv="DomainObject.Predmet.ProtustrankaFormatedWithAdressOIB_1"> RB BEST,društvo s ograničenom odgovornošću za emitiranje i proizvodnju radio programa, OIB 06421483167, Petorice Alačevića 48, 21300 Makarska</derivirana_varijabla>
  </DomainObject.Predmet.ProtustrankaFormatedWithAdressOIB>
  <DomainObject.Predmet.ProtustrankaWithAdress>
    <izvorni_sadrzaj>RB BEST,društvo s ograničenom odgovornošću za emitiranje i proizvodnju radio programa Petorice Alačevića 48, 21300 Makarska</izvorni_sadrzaj>
    <derivirana_varijabla naziv="DomainObject.Predmet.ProtustrankaWithAdress_1">RB BEST,društvo s ograničenom odgovornošću za emitiranje i proizvodnju radio programa Petorice Alačevića 48, 21300 Makarska</derivirana_varijabla>
  </DomainObject.Predmet.ProtustrankaWithAdress>
  <DomainObject.Predmet.ProtustrankaWithAdressOIB>
    <izvorni_sadrzaj>RB BEST,društvo s ograničenom odgovornošću za emitiranje i proizvodnju radio programa, OIB 06421483167, Petorice Alačevića 48, 21300 Makarska</izvorni_sadrzaj>
    <derivirana_varijabla naziv="DomainObject.Predmet.ProtustrankaWithAdressOIB_1">RB BEST,društvo s ograničenom odgovornošću za emitiranje i proizvodnju radio programa, OIB 06421483167, Petorice Alačevića 48, 21300 Makarska</derivirana_varijabla>
  </DomainObject.Predmet.ProtustrankaWithAdressOIB>
  <DomainObject.Predmet.ProtustrankaNazivFormated>
    <izvorni_sadrzaj>RB BEST,društvo s ograničenom odgovornošću za emitiranje i proizvodnju radio programa</izvorni_sadrzaj>
    <derivirana_varijabla naziv="DomainObject.Predmet.ProtustrankaNazivFormated_1">RB BEST,društvo s ograničenom odgovornošću za emitiranje i proizvodnju radio programa</derivirana_varijabla>
  </DomainObject.Predmet.ProtustrankaNazivFormated>
  <DomainObject.Predmet.ProtustrankaNazivFormatedOIB>
    <izvorni_sadrzaj>RB BEST,društvo s ograničenom odgovornošću za emitiranje i proizvodnju radio programa, OIB 06421483167</izvorni_sadrzaj>
    <derivirana_varijabla naziv="DomainObject.Predmet.ProtustrankaNazivFormatedOIB_1">RB BEST,društvo s ograničenom odgovornošću za emitiranje i proizvodnju radio programa, OIB 06421483167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406754.15</izvorni_sadrzaj>
    <derivirana_varijabla naziv="DomainObject.Predmet.TrenutnaVrijednost_1">406754.15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RB BEST,društvo s ograničenom odgovornošću za emitiranje i proizvodnju radio programa</item>
    </izvorni_sadrzaj>
    <derivirana_varijabla naziv="DomainObject.Predmet.ProtuStrankaListFormated_1">
      <item>RB BEST,društvo s ograničenom odgovornošću za emitiranje i proizvodnju radio programa</item>
    </derivirana_varijabla>
  </DomainObject.Predmet.ProtuStrankaListFormated>
  <DomainObject.Predmet.ProtuStrankaListFormatedOIB>
    <izvorni_sadrzaj>
      <item>RB BEST,društvo s ograničenom odgovornošću za emitiranje i proizvodnju radio programa, OIB 06421483167</item>
    </izvorni_sadrzaj>
    <derivirana_varijabla naziv="DomainObject.Predmet.ProtuStrankaListFormatedOIB_1">
      <item>RB BEST,društvo s ograničenom odgovornošću za emitiranje i proizvodnju radio programa, OIB 06421483167</item>
    </derivirana_varijabla>
  </DomainObject.Predmet.ProtuStrankaListFormatedOIB>
  <DomainObject.Predmet.ProtuStrankaListFormatedWithAdress>
    <izvorni_sadrzaj>
      <item>RB BEST,društvo s ograničenom odgovornošću za emitiranje i proizvodnju radio programa, Petorice Alačevića 48, 21300 Makarska</item>
    </izvorni_sadrzaj>
    <derivirana_varijabla naziv="DomainObject.Predmet.ProtuStrankaListFormatedWithAdress_1">
      <item>RB BEST,društvo s ograničenom odgovornošću za emitiranje i proizvodnju radio programa, Petorice Alačevića 48, 21300 Makarska</item>
    </derivirana_varijabla>
  </DomainObject.Predmet.ProtuStrankaListFormatedWithAdress>
  <DomainObject.Predmet.ProtuStrankaListFormatedWithAdressOIB>
    <izvorni_sadrzaj>
      <item>RB BEST,društvo s ograničenom odgovornošću za emitiranje i proizvodnju radio programa, OIB 06421483167, Petorice Alačevića 48, 21300 Makarska</item>
    </izvorni_sadrzaj>
    <derivirana_varijabla naziv="DomainObject.Predmet.ProtuStrankaListFormatedWithAdressOIB_1">
      <item>RB BEST,društvo s ograničenom odgovornošću za emitiranje i proizvodnju radio programa, OIB 06421483167, Petorice Alačevića 48, 21300 Makarska</item>
    </derivirana_varijabla>
  </DomainObject.Predmet.ProtuStrankaListFormatedWithAdressOIB>
  <DomainObject.Predmet.ProtuStrankaListNazivFormated>
    <izvorni_sadrzaj>
      <item>RB BEST,društvo s ograničenom odgovornošću za emitiranje i proizvodnju radio programa</item>
    </izvorni_sadrzaj>
    <derivirana_varijabla naziv="DomainObject.Predmet.ProtuStrankaListNazivFormated_1">
      <item>RB BEST,društvo s ograničenom odgovornošću za emitiranje i proizvodnju radio programa</item>
    </derivirana_varijabla>
  </DomainObject.Predmet.ProtuStrankaListNazivFormated>
  <DomainObject.Predmet.ProtuStrankaListNazivFormatedOIB>
    <izvorni_sadrzaj>
      <item>RB BEST,društvo s ograničenom odgovornošću za emitiranje i proizvodnju radio programa, OIB 06421483167</item>
    </izvorni_sadrzaj>
    <derivirana_varijabla naziv="DomainObject.Predmet.ProtuStrankaListNazivFormatedOIB_1">
      <item>RB BEST,društvo s ograničenom odgovornošću za emitiranje i proizvodnju radio programa, OIB 06421483167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RB BEST,društvo s ograničenom odgovornošću za emitiranje i proizvodnju radio programa</izvorni_sadrzaj>
    <derivirana_varijabla naziv="DomainObject.Predmet.ProtustrankaIDrugi_1">RB BEST,društvo s ograničenom odgovornošću za emitiranje i proizvodnju radio programa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RB BEST,društvo s ograničenom odgovornošću za emitiranje i proizvodnju radio programa, OIB 06421483167, Petorice Alačevića 48, 21300 Makarska</izvorni_sadrzaj>
    <derivirana_varijabla naziv="DomainObject.Predmet.ProtustrankaIDrugiAdressOIB_1">RB BEST,društvo s ograničenom odgovornošću za emitiranje i proizvodnju radio programa, OIB 06421483167, Petorice Alačevića 48,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RB BEST,društvo s ograničenom odgovornošću za emitiranje i proizvodnju radio programa</item>
      <item>FINANCIJSKA AGENCIJA RC SPLIT</item>
    </izvorni_sadrzaj>
    <derivirana_varijabla naziv="DomainObject.Predmet.SudioniciListNaziv_1">
      <item>RB BEST,društvo s ograničenom odgovornošću za emitiranje i proizvodnju radio programa</item>
      <item>FINANCIJSKA AGENCIJA RC SPLIT</item>
    </derivirana_varijabla>
  </DomainObject.Predmet.SudioniciListNaziv>
  <DomainObject.Predmet.SudioniciListAdressOIB>
    <izvorni_sadrzaj>
      <item>RB BEST,društvo s ograničenom odgovornošću za emitiranje i proizvodnju radio programa, OIB 06421483167, Petorice Alačevića 48,21300 Makarska</item>
      <item>FINANCIJSKA AGENCIJA RC SPLIT, OIB 85821130368, Mažuranićeva 24b,21000 Split</item>
    </izvorni_sadrzaj>
    <derivirana_varijabla naziv="DomainObject.Predmet.SudioniciListAdressOIB_1">
      <item>RB BEST,društvo s ograničenom odgovornošću za emitiranje i proizvodnju radio programa, OIB 06421483167, Petorice Alačevića 48,21300 Makarska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06421483167</item>
      <item>, OIB 85821130368</item>
    </izvorni_sadrzaj>
    <derivirana_varijabla naziv="DomainObject.Predmet.SudioniciListNazivOIB_1">
      <item>, OIB 06421483167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DBDE6-421F-4329-8DB1-199505394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4041</properties:Characters>
  <properties:Lines>109</properties:Lines>
  <properties:Paragraphs>35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2016-03-29T06:19:00Z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