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31a9" w14:paraId="66231a9" w:rsidRDefault="000D0F42" w:rsidR="000D0F4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0D0F42">
        <w:t xml:space="preserve">                               </w:t>
      </w:r>
      <w:r w:rsidR="003E6C5A">
        <w:t>67. St-330/15</w:t>
      </w:r>
      <w:r w:rsidR="000D0F42">
        <w:t>-55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723D85" w:rsidR="00F06723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3E6C5A" w:rsidRPr="003E6C5A">
        <w:rPr>
          <w:bCs/>
          <w:lang w:val="pt-BR"/>
        </w:rPr>
        <w:t>MALKOM-MARKETING d.o.o. u stečaju, Zagreb, Kutinska 6, OIB: 47075405382</w:t>
      </w:r>
      <w:r w:rsidR="00EF7780">
        <w:t xml:space="preserve">, </w:t>
      </w:r>
      <w:r w:rsidR="003E6C5A">
        <w:t>30. svibnja</w:t>
      </w:r>
      <w:r w:rsidR="005C7AC0">
        <w:t xml:space="preserve">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 w:rsidRPr="00D40EE8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3E6C5A" w:rsidRPr="003E6C5A">
        <w:rPr>
          <w:bCs/>
          <w:lang w:val="pt-BR"/>
        </w:rPr>
        <w:t>MALKOM-MARKETING d.o.o. u stečaju, Zagreb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5C7AC0">
        <w:br/>
      </w:r>
      <w:r w:rsidR="003E6C5A">
        <w:t>13</w:t>
      </w:r>
      <w:r w:rsidR="0090700A" w:rsidRPr="005C7AC0">
        <w:t>.</w:t>
      </w:r>
      <w:r w:rsidR="005C7AC0" w:rsidRPr="005C7AC0">
        <w:t xml:space="preserve"> srpnja 2016</w:t>
      </w:r>
      <w:r w:rsidR="00723D85" w:rsidRPr="005C7AC0">
        <w:t>.</w:t>
      </w:r>
      <w:r w:rsidR="0090700A" w:rsidRPr="005C7AC0">
        <w:t xml:space="preserve"> </w:t>
      </w:r>
      <w:r w:rsidR="003E6C5A">
        <w:t>u 10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F06723" w:rsidP="00723D85" w:rsidR="00F06723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3E6C5A">
        <w:t>30. svibnja</w:t>
      </w:r>
      <w:r w:rsidR="005C7AC0">
        <w:t xml:space="preserve"> 2016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0D0F42" w:rsidR="005078C7" w:rsidRPr="005C7AC0">
      <w:pPr>
        <w:ind w:left="6372"/>
        <w:jc w:val="right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0D0F42" w:rsidR="005078C7" w:rsidRPr="00D40EE8">
      <w:pPr>
        <w:ind w:firstLine="708" w:left="5664"/>
        <w:jc w:val="right"/>
      </w:pPr>
      <w:r w:rsidRPr="00D40EE8">
        <w:t xml:space="preserve">    Gordan Zubak</w:t>
      </w:r>
      <w:r w:rsidR="000D0F42">
        <w:t>, 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0D0F42" w:rsidP="00723D85" w:rsidR="000D0F42" w:rsidRPr="00D40EE8">
      <w:pPr>
        <w:jc w:val="both"/>
      </w:pPr>
    </w:p>
    <w:p w:rsidRDefault="000D0F42" w:rsidP="001745C1" w:rsidR="000D0F4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0D0F42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D0F42"/>
    <w:rsid w:val="00386163"/>
    <w:rsid w:val="003A02F2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0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0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0F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0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0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0F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886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2016-05-25T12:17:00Z</dcterms:created>
  <dc:creator>nribaric</dc:creator>
  <cp:lastModifiedBy>Ivana Rogić</cp:lastModifiedBy>
  <cp:lastPrinted>2016-05-30T09:08:00Z</cp:lastPrinted>
  <dcterms:modified xmlns:xsi="http://www.w3.org/2001/XMLSchema-instance" xsi:type="dcterms:W3CDTF">2016-05-30T09:08:00Z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