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10fa" w14:paraId="74210f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365091">
        <w:t>70/16-4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365091">
        <w:t xml:space="preserve"> ŠIREC d.o.o., Ferdinandovac, Dravska 51, OIB: 21263242803</w:t>
      </w:r>
      <w:r w:rsidR="00665A9B">
        <w:t xml:space="preserve">, </w:t>
      </w:r>
      <w:r w:rsidR="00637444">
        <w:t xml:space="preserve">dana </w:t>
      </w:r>
      <w:r w:rsidR="00365091">
        <w:t>21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65091">
        <w:t xml:space="preserve"> ŠIREC d.o.o., Ferdinandovac, Dravska 51, OIB: 21263242803</w:t>
      </w:r>
      <w:r w:rsidR="00740000">
        <w:t xml:space="preserve">, </w:t>
      </w:r>
      <w:r w:rsidR="00CB6C18">
        <w:t xml:space="preserve">iznosi </w:t>
      </w:r>
      <w:r w:rsidR="00365091">
        <w:t>66.870,60</w:t>
      </w:r>
      <w:r w:rsidR="00F8229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365091">
        <w:t xml:space="preserve"> Đuro Širec, Ferdinandovac, Dravska 51, OIB: 81073577704</w:t>
      </w:r>
      <w:r w:rsidR="00F8229D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365091">
        <w:t>21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0D5" w:rsidR="008350D5">
      <w:r>
        <w:separator/>
      </w:r>
    </w:p>
  </w:endnote>
  <w:endnote w:id="0" w:type="continuationSeparator">
    <w:p w:rsidRDefault="008350D5" w:rsidR="00835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0D5" w:rsidR="008350D5">
      <w:r>
        <w:separator/>
      </w:r>
    </w:p>
  </w:footnote>
  <w:footnote w:id="0" w:type="continuationSeparator">
    <w:p w:rsidRDefault="008350D5" w:rsidR="00835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65091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0D5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7C9A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ŠIREC društvo s ograničenom odgovornošću za proizvodnju, usluge i trgovinu</izvorni_sadrzaj>
    <derivirana_varijabla naziv="DomainObject.Predmet.ProtustrankaFormated_1">  ŠIREC društvo s ograničenom odgovornošću za proizvodnju, usluge i trgovinu</derivirana_varijabla>
  </DomainObject.Predmet.ProtustrankaFormated>
  <DomainObject.Predmet.ProtustrankaFormatedOIB>
    <izvorni_sadrzaj>  ŠIREC društvo s ograničenom odgovornošću za proizvodnju, usluge i trgovinu, OIB 21263242803</izvorni_sadrzaj>
    <derivirana_varijabla naziv="DomainObject.Predmet.ProtustrankaFormatedOIB_1">  ŠIREC društvo s ograničenom odgovornošću za proizvodnju, usluge i trgovinu, OIB 21263242803</derivirana_varijabla>
  </DomainObject.Predmet.ProtustrankaFormatedOIB>
  <DomainObject.Predmet.ProtustrankaFormatedWithAdress>
    <izvorni_sadrzaj> ŠIREC društvo s ograničenom odgovornošću za proizvodnju, usluge i trgovinu, ulica Dravska 51, 48350 Ferdinandovac</izvorni_sadrzaj>
    <derivirana_varijabla naziv="DomainObject.Predmet.ProtustrankaFormatedWithAdress_1"> ŠIREC društvo s ograničenom odgovornošću za proizvodnju, usluge i trgovinu, ulica Dravska 51, 48350 Ferdinandovac</derivirana_varijabla>
  </DomainObject.Predmet.ProtustrankaFormatedWithAdress>
  <DomainObject.Predmet.ProtustrankaFormatedWithAdressOIB>
    <izvorni_sadrzaj> ŠIREC društvo s ograničenom odgovornošću za proizvodnju, usluge i trgovinu, OIB 21263242803, ulica Dravska 51, 48350 Ferdinandovac</izvorni_sadrzaj>
    <derivirana_varijabla naziv="DomainObject.Predmet.ProtustrankaFormatedWithAdressOIB_1"> ŠIREC društvo s ograničenom odgovornošću za proizvodnju, usluge i trgovinu, OIB 21263242803, ulica Dravska 51, 48350 Ferdinandovac</derivirana_varijabla>
  </DomainObject.Predmet.ProtustrankaFormatedWithAdressOIB>
  <DomainObject.Predmet.ProtustrankaWithAdress>
    <izvorni_sadrzaj>ŠIREC društvo s ograničenom odgovornošću za proizvodnju, usluge i trgovinu ulica Dravska 51, 48350 Ferdinandovac</izvorni_sadrzaj>
    <derivirana_varijabla naziv="DomainObject.Predmet.ProtustrankaWithAdress_1">ŠIREC društvo s ograničenom odgovornošću za proizvodnju, usluge i trgovinu ulica Dravska 51, 48350 Ferdinandovac</derivirana_varijabla>
  </DomainObject.Predmet.ProtustrankaWithAdress>
  <DomainObject.Predmet.ProtustrankaWithAdressOIB>
    <izvorni_sadrzaj>ŠIREC društvo s ograničenom odgovornošću za proizvodnju, usluge i trgovinu, OIB 21263242803, ulica Dravska 51, 48350 Ferdinandovac</izvorni_sadrzaj>
    <derivirana_varijabla naziv="DomainObject.Predmet.ProtustrankaWithAdressOIB_1">ŠIREC društvo s ograničenom odgovornošću za proizvodnju, usluge i trgovinu, OIB 21263242803, ulica Dravska 51, 48350 Ferdinandovac</derivirana_varijabla>
  </DomainObject.Predmet.ProtustrankaWithAdressOIB>
  <DomainObject.Predmet.ProtustrankaNazivFormated>
    <izvorni_sadrzaj>ŠIREC društvo s ograničenom odgovornošću za proizvodnju, usluge i trgovinu</izvorni_sadrzaj>
    <derivirana_varijabla naziv="DomainObject.Predmet.ProtustrankaNazivFormated_1">ŠIREC društvo s ograničenom odgovornošću za proizvodnju, usluge i trgovinu</derivirana_varijabla>
  </DomainObject.Predmet.ProtustrankaNazivFormated>
  <DomainObject.Predmet.ProtustrankaNazivFormatedOIB>
    <izvorni_sadrzaj>ŠIREC društvo s ograničenom odgovornošću za proizvodnju, usluge i trgovinu, OIB 21263242803</izvorni_sadrzaj>
    <derivirana_varijabla naziv="DomainObject.Predmet.ProtustrankaNazivFormatedOIB_1">ŠIREC društvo s ograničenom odgovornošću za proizvodnju, usluge i trgovinu, OIB 21263242803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66870.60</izvorni_sadrzaj>
    <derivirana_varijabla naziv="DomainObject.Predmet.TrenutnaVrijednost_1">66870.60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ŠIREC društvo s ograničenom odgovornošću za proizvodnju, usluge i trgovinu</item>
    </izvorni_sadrzaj>
    <derivirana_varijabla naziv="DomainObject.Predmet.ProtuStrankaListFormated_1">
      <item>ŠIREC društvo s ograničenom odgovornošću za proizvodnju, usluge i trgovinu</item>
    </derivirana_varijabla>
  </DomainObject.Predmet.ProtuStrankaListFormated>
  <DomainObject.Predmet.ProtuStrankaListFormatedOIB>
    <izvorni_sadrzaj>
      <item>ŠIREC društvo s ograničenom odgovornošću za proizvodnju, usluge i trgovinu, OIB 21263242803</item>
    </izvorni_sadrzaj>
    <derivirana_varijabla naziv="DomainObject.Predmet.ProtuStrankaListFormatedOIB_1">
      <item>ŠIREC društvo s ograničenom odgovornošću za proizvodnju, usluge i trgovinu, OIB 21263242803</item>
    </derivirana_varijabla>
  </DomainObject.Predmet.ProtuStrankaListFormatedOIB>
  <DomainObject.Predmet.ProtuStrankaListFormatedWithAdress>
    <izvorni_sadrzaj>
      <item>ŠIREC društvo s ograničenom odgovornošću za proizvodnju, usluge i trgovinu, ulica Dravska 51, 48350 Ferdinandovac</item>
    </izvorni_sadrzaj>
    <derivirana_varijabla naziv="DomainObject.Predmet.ProtuStrankaListFormatedWithAdress_1">
      <item>ŠIREC društvo s ograničenom odgovornošću za proizvodnju, usluge i trgovinu, ulica Dravska 51, 48350 Ferdinandovac</item>
    </derivirana_varijabla>
  </DomainObject.Predmet.ProtuStrankaListFormatedWithAdress>
  <DomainObject.Predmet.ProtuStrankaListFormatedWithAdressOIB>
    <izvorni_sadrzaj>
      <item>ŠIREC društvo s ograničenom odgovornošću za proizvodnju, usluge i trgovinu, OIB 21263242803, ulica Dravska 51, 48350 Ferdinandovac</item>
    </izvorni_sadrzaj>
    <derivirana_varijabla naziv="DomainObject.Predmet.ProtuStrankaListFormatedWithAdressOIB_1">
      <item>ŠIREC društvo s ograničenom odgovornošću za proizvodnju, usluge i trgovinu, OIB 21263242803, ulica Dravska 51, 48350 Ferdinandovac</item>
    </derivirana_varijabla>
  </DomainObject.Predmet.ProtuStrankaListFormatedWithAdressOIB>
  <DomainObject.Predmet.ProtuStrankaListNazivFormated>
    <izvorni_sadrzaj>
      <item>ŠIREC društvo s ograničenom odgovornošću za proizvodnju, usluge i trgovinu</item>
    </izvorni_sadrzaj>
    <derivirana_varijabla naziv="DomainObject.Predmet.ProtuStrankaListNazivFormated_1">
      <item>ŠIREC društvo s ograničenom odgovornošću za proizvodnju, usluge i trgovinu</item>
    </derivirana_varijabla>
  </DomainObject.Predmet.ProtuStrankaListNazivFormated>
  <DomainObject.Predmet.ProtuStrankaListNazivFormatedOIB>
    <izvorni_sadrzaj>
      <item>ŠIREC društvo s ograničenom odgovornošću za proizvodnju, usluge i trgovinu, OIB 21263242803</item>
    </izvorni_sadrzaj>
    <derivirana_varijabla naziv="DomainObject.Predmet.ProtuStrankaListNazivFormatedOIB_1">
      <item>ŠIREC društvo s ograničenom odgovornošću za proizvodnju, usluge i trgovinu, OIB 21263242803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ŠIREC društvo s ograničenom odgovornošću za proizvodnju, usluge i trgovinu</izvorni_sadrzaj>
    <derivirana_varijabla naziv="DomainObject.Predmet.ProtustrankaIDrugi_1">ŠIREC društvo s ograničenom odgovornošću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ŠIREC društvo s ograničenom odgovornošću za proizvodnju, usluge i trgovinu, OIB 21263242803, ulica Dravska 51, 48350 Ferdinandovac</izvorni_sadrzaj>
    <derivirana_varijabla naziv="DomainObject.Predmet.ProtustrankaIDrugiAdressOIB_1">ŠIREC društvo s ograničenom odgovornošću za proizvodnju, usluge i trgovinu, OIB 21263242803, ulica Dravska 51,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ŠIREC društvo s ograničenom odgovornošću za proizvodnju, usluge i trgovinu</item>
      <item>E-oglasna ploča</item>
      <item>Sudski registar</item>
    </izvorni_sadrzaj>
    <derivirana_varijabla naziv="DomainObject.Predmet.SudioniciListNaziv_1">
      <item>Financijska agencija</item>
      <item>ŠIREC društvo s ograničenom odgovornošću za proizvodnju,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ŠIREC društvo s ograničenom odgovornošću za proizvodnju, usluge i trgovinu, OIB 21263242803, ulica Dravska 51,48350 Ferdinandovac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ŠIREC društvo s ograničenom odgovornošću za proizvodnju, usluge i trgovinu, OIB 21263242803, ulica Dravska 51,48350 Ferdinandovac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21263242803</item>
      <item>, OIB null</item>
      <item>, OIB null</item>
    </izvorni_sadrzaj>
    <derivirana_varijabla naziv="DomainObject.Predmet.SudioniciListNazivOIB_1">
      <item>, OIB 85821130368</item>
      <item>, OIB 21263242803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E092B-55C6-40F8-9006-B4A383346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1848</properties:Characters>
  <properties:Lines>46</properties:Lines>
  <properties:Paragraphs>14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2016-01-21T11:45:00Z</cp:lastPrinted>
  <dcterms:modified xmlns:xsi="http://www.w3.org/2001/XMLSchema-instance" xsi:type="dcterms:W3CDTF">2016-01-21T11:45:00Z</dcterms:modified>
  <cp:revision>98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