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f3f4" w14:paraId="669f3f4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592DE1">
        <w:rPr>
          <w:b/>
        </w:rPr>
        <w:t>1672</w:t>
      </w:r>
      <w:r w:rsidR="00DB52D3" w:rsidRPr="00DB52D3">
        <w:rPr>
          <w:b/>
        </w:rPr>
        <w:t>/201</w:t>
      </w:r>
      <w:r w:rsidR="00BC62D8">
        <w:rPr>
          <w:b/>
        </w:rPr>
        <w:t>7</w:t>
      </w:r>
      <w:r w:rsidR="00DB52D3" w:rsidRPr="00DB52D3">
        <w:rPr>
          <w:b/>
        </w:rPr>
        <w:t>-</w:t>
      </w:r>
      <w:r w:rsidR="00592DE1">
        <w:rPr>
          <w:b/>
        </w:rPr>
        <w:t>4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592DE1" w:rsidRPr="00592DE1">
        <w:t>SLAVONSKI ĐERAM j.d.o.o. za ugostiteljstvo, trgovinu i usluge, skraćena tvrtka: SLAVONSKI ĐERAM j.d.o.o., Bili Brig ( Općina Nova Kapela ), Bili Brig 64, OIB 42644903149</w:t>
      </w:r>
      <w:r w:rsidR="00123855">
        <w:t xml:space="preserve">, dana </w:t>
      </w:r>
      <w:r w:rsidR="00592DE1">
        <w:t>14</w:t>
      </w:r>
      <w:r w:rsidR="00AF73E0" w:rsidRPr="00AF73E0">
        <w:t xml:space="preserve">. </w:t>
      </w:r>
      <w:r w:rsidR="00592DE1">
        <w:t>veljače</w:t>
      </w:r>
      <w:r w:rsidR="00AF73E0" w:rsidRPr="00AF73E0">
        <w:t xml:space="preserve"> 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592DE1" w:rsidRPr="00592DE1">
        <w:t>SLAVONSKI ĐERAM j.d.o.o. za ugostiteljstvo, trgovinu i usluge, skraćena tvrtka: SLAVONSKI ĐERAM j.d.o.o., Bili Brig ( Općina Nova Kapela ), Bili Brig 64, OIB 42644903149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>
      <w:pPr>
        <w:ind w:firstLine="1440"/>
        <w:jc w:val="both"/>
      </w:pPr>
      <w:r>
        <w:t>2.Za s</w:t>
      </w:r>
      <w:r w:rsidR="0068262A">
        <w:t>tečajnog upravitelja imenuje se</w:t>
      </w:r>
      <w:r w:rsidR="00702567">
        <w:t xml:space="preserve"> Nikola Bojanić iz Osijeka</w:t>
      </w:r>
      <w:r w:rsidR="00C36715">
        <w:t xml:space="preserve">, </w:t>
      </w:r>
      <w:r w:rsidR="00702567">
        <w:t>Bračka 179</w:t>
      </w:r>
      <w:r w:rsidR="00C36715">
        <w:t xml:space="preserve">, OIB </w:t>
      </w:r>
      <w:r w:rsidR="00702567">
        <w:t>32886956915</w:t>
      </w:r>
      <w:r w:rsidR="00C36715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592DE1" w:rsidRPr="00592DE1">
        <w:t>SLAVONSKI ĐERAM j.d.o.o. za ugostiteljstvo, trgovinu i usluge, skraćena tvrtka: SLAVONSKI ĐERAM j.d.o.o., Bili Brig ( Općina Nova Kapela ), Bili Brig 64, OIB 42644903149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AB1F3A">
        <w:rPr>
          <w:b/>
        </w:rPr>
        <w:t>1672</w:t>
      </w:r>
      <w:r w:rsidR="00533CCE">
        <w:rPr>
          <w:b/>
        </w:rPr>
        <w:t>/</w:t>
      </w:r>
      <w:r w:rsidRPr="002F214A">
        <w:rPr>
          <w:b/>
        </w:rPr>
        <w:t>201</w:t>
      </w:r>
      <w:r w:rsidR="00BC62D8">
        <w:rPr>
          <w:b/>
        </w:rPr>
        <w:t>7</w:t>
      </w:r>
      <w:r w:rsidRPr="002F214A">
        <w:rPr>
          <w:b/>
        </w:rPr>
        <w:t>-</w:t>
      </w:r>
      <w:r w:rsidR="00AB1F3A">
        <w:rPr>
          <w:b/>
        </w:rPr>
        <w:t>4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592DE1" w:rsidRPr="00592DE1">
        <w:t>SLAVONSKI ĐERAM j.d.o.o. za ugostiteljstvo, trgovinu i usluge, skraćena tvrtka: SLAVONSKI ĐERAM j.d.o.o., Bili Brig ( Općina Nova Kapela ), Bili Brig 64, OIB 42644903149</w:t>
      </w:r>
      <w:r w:rsidR="00592DE1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AB1F3A">
        <w:t>71</w:t>
      </w:r>
      <w:r w:rsidR="000B4504">
        <w:t>1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511E5">
        <w:t>12</w:t>
      </w:r>
      <w:r w:rsidR="000B4504">
        <w:t xml:space="preserve">. </w:t>
      </w:r>
      <w:r w:rsidR="000511E5">
        <w:t>prosinca</w:t>
      </w:r>
      <w:r w:rsidR="00B33430">
        <w:t xml:space="preserve"> </w:t>
      </w:r>
      <w:r w:rsidR="002833E0">
        <w:t>201</w:t>
      </w:r>
      <w:r w:rsidR="00BC62D8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</w:t>
      </w:r>
      <w:r w:rsidR="00C35F6A">
        <w:t xml:space="preserve"> niti izvijestile  sud da je provedena podjela imovine,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6A74A3">
        <w:t>14. veljače</w:t>
      </w:r>
      <w:r w:rsidR="00993DC7" w:rsidRPr="00C35F6A">
        <w:t xml:space="preserve"> 201</w:t>
      </w:r>
      <w:r w:rsidR="007820CB" w:rsidRPr="00C35F6A">
        <w:t>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993DC7" w:rsidRPr="00C35F6A">
        <w:t>,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6A74A3">
        <w:t>14. veljače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7820CB" w:rsidR="007820C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8610C5">
        <w:t xml:space="preserve"> </w:t>
      </w:r>
      <w:r w:rsidR="007820CB">
        <w:t xml:space="preserve"> </w:t>
      </w:r>
      <w:r w:rsidR="0016405B">
        <w:t xml:space="preserve"> </w:t>
      </w:r>
      <w:r>
        <w:t>Mirna Vujčić</w:t>
      </w:r>
    </w:p>
    <w:p w:rsidRDefault="005904DA" w:rsidP="006A74A3" w:rsidR="006A74A3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4433" w:rsidP="008610C5" w:rsidR="00D84433">
      <w:r>
        <w:tab/>
      </w:r>
      <w:r>
        <w:tab/>
      </w:r>
      <w:r>
        <w:tab/>
      </w:r>
      <w:r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DCF" w:rsidR="00432DCF">
      <w:r>
        <w:separator/>
      </w:r>
    </w:p>
  </w:endnote>
  <w:endnote w:id="0" w:type="continuationSeparator">
    <w:p w:rsidRDefault="00432DCF" w:rsidR="00432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DCF" w:rsidR="00432DCF">
      <w:r>
        <w:separator/>
      </w:r>
    </w:p>
  </w:footnote>
  <w:footnote w:id="0" w:type="continuationSeparator">
    <w:p w:rsidRDefault="00432DCF" w:rsidR="00432D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F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35806"/>
    <w:rsid w:val="00047527"/>
    <w:rsid w:val="0005088D"/>
    <w:rsid w:val="000511E5"/>
    <w:rsid w:val="00056D37"/>
    <w:rsid w:val="000635CA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E7797"/>
    <w:rsid w:val="002F214A"/>
    <w:rsid w:val="002F5765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2DCF"/>
    <w:rsid w:val="00435AC3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3F9B"/>
    <w:rsid w:val="0057502A"/>
    <w:rsid w:val="00587D6B"/>
    <w:rsid w:val="00587DF3"/>
    <w:rsid w:val="005904DA"/>
    <w:rsid w:val="00592DE1"/>
    <w:rsid w:val="005E1C86"/>
    <w:rsid w:val="005F74A0"/>
    <w:rsid w:val="006036A1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E4B"/>
    <w:rsid w:val="007C7141"/>
    <w:rsid w:val="007C7835"/>
    <w:rsid w:val="007F7BE4"/>
    <w:rsid w:val="0080307F"/>
    <w:rsid w:val="00816600"/>
    <w:rsid w:val="00832536"/>
    <w:rsid w:val="008353BC"/>
    <w:rsid w:val="00841F8D"/>
    <w:rsid w:val="00846CEC"/>
    <w:rsid w:val="008610C5"/>
    <w:rsid w:val="00863A5B"/>
    <w:rsid w:val="00873A1A"/>
    <w:rsid w:val="00896044"/>
    <w:rsid w:val="0089623C"/>
    <w:rsid w:val="008A4B1F"/>
    <w:rsid w:val="008A681F"/>
    <w:rsid w:val="009135EF"/>
    <w:rsid w:val="00942E1D"/>
    <w:rsid w:val="009458D8"/>
    <w:rsid w:val="00961BE6"/>
    <w:rsid w:val="0096689E"/>
    <w:rsid w:val="00983065"/>
    <w:rsid w:val="00993DC7"/>
    <w:rsid w:val="009A2710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44FC2"/>
    <w:rsid w:val="00A562F5"/>
    <w:rsid w:val="00A56478"/>
    <w:rsid w:val="00A57AD9"/>
    <w:rsid w:val="00A832A5"/>
    <w:rsid w:val="00AA0D20"/>
    <w:rsid w:val="00AA7765"/>
    <w:rsid w:val="00AB1F3A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32C54"/>
    <w:rsid w:val="00C35F6A"/>
    <w:rsid w:val="00C36715"/>
    <w:rsid w:val="00C53A06"/>
    <w:rsid w:val="00C5449D"/>
    <w:rsid w:val="00C63D01"/>
    <w:rsid w:val="00C74CB4"/>
    <w:rsid w:val="00C868CA"/>
    <w:rsid w:val="00C910A7"/>
    <w:rsid w:val="00C92D33"/>
    <w:rsid w:val="00CB077F"/>
    <w:rsid w:val="00CB3C50"/>
    <w:rsid w:val="00CB5495"/>
    <w:rsid w:val="00CD466F"/>
    <w:rsid w:val="00D22AF4"/>
    <w:rsid w:val="00D23860"/>
    <w:rsid w:val="00D24F05"/>
    <w:rsid w:val="00D25655"/>
    <w:rsid w:val="00D35A6A"/>
    <w:rsid w:val="00D66FB6"/>
    <w:rsid w:val="00D80405"/>
    <w:rsid w:val="00D84433"/>
    <w:rsid w:val="00DA7B24"/>
    <w:rsid w:val="00DB52D3"/>
    <w:rsid w:val="00DC4AFF"/>
    <w:rsid w:val="00DC7E31"/>
    <w:rsid w:val="00DF26AE"/>
    <w:rsid w:val="00E1784E"/>
    <w:rsid w:val="00E32656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80FA2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F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F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F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F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F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F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F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F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92598.32</izvorni_sadrzaj>
    <derivirana_varijabla naziv="DomainObject.Predmet.InicijalnaVrijednost_1">92598.32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St-1672/2017</izvorni_sadrzaj>
    <derivirana_varijabla naziv="DomainObject.Predmet.OznakaBroj_1">St-1672/2017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SLAVONSKI ĐERAM j.d.o.o. za ugostiteljstvo, trgovinu i usluge</izvorni_sadrzaj>
    <derivirana_varijabla naziv="DomainObject.Predmet.ProtustrankaFormated_1">  SLAVONSKI ĐERAM j.d.o.o. za ugostiteljstvo, trgovinu i usluge</derivirana_varijabla>
  </DomainObject.Predmet.ProtustrankaFormated>
  <DomainObject.Predmet.ProtustrankaFormatedOIB>
    <izvorni_sadrzaj>  SLAVONSKI ĐERAM j.d.o.o. za ugostiteljstvo, trgovinu i usluge, OIB 42644903149</izvorni_sadrzaj>
    <derivirana_varijabla naziv="DomainObject.Predmet.ProtustrankaFormatedOIB_1">  SLAVONSKI ĐERAM j.d.o.o. za ugostiteljstvo, trgovinu i usluge, OIB 42644903149</derivirana_varijabla>
  </DomainObject.Predmet.ProtustrankaFormatedOIB>
  <DomainObject.Predmet.ProtustrankaFormatedWithAdress>
    <izvorni_sadrzaj> SLAVONSKI ĐERAM j.d.o.o. za ugostiteljstvo, trgovinu i usluge, Bili Brig 64, 35410 Bili Brig</izvorni_sadrzaj>
    <derivirana_varijabla naziv="DomainObject.Predmet.ProtustrankaFormatedWithAdress_1"> SLAVONSKI ĐERAM j.d.o.o. za ugostiteljstvo, trgovinu i usluge, Bili Brig 64, 35410 Bili Brig</derivirana_varijabla>
  </DomainObject.Predmet.ProtustrankaFormatedWithAdress>
  <DomainObject.Predmet.ProtustrankaFormatedWithAdressOIB>
    <izvorni_sadrzaj> SLAVONSKI ĐERAM j.d.o.o. za ugostiteljstvo, trgovinu i usluge, OIB 42644903149, Bili Brig 64, 35410 Bili Brig</izvorni_sadrzaj>
    <derivirana_varijabla naziv="DomainObject.Predmet.ProtustrankaFormatedWithAdressOIB_1"> SLAVONSKI ĐERAM j.d.o.o. za ugostiteljstvo, trgovinu i usluge, OIB 42644903149, Bili Brig 64, 35410 Bili Brig</derivirana_varijabla>
  </DomainObject.Predmet.ProtustrankaFormatedWithAdressOIB>
  <DomainObject.Predmet.ProtustrankaWithAdress>
    <izvorni_sadrzaj>SLAVONSKI ĐERAM j.d.o.o. za ugostiteljstvo, trgovinu i usluge Bili Brig 64, 35410 Bili Brig</izvorni_sadrzaj>
    <derivirana_varijabla naziv="DomainObject.Predmet.ProtustrankaWithAdress_1">SLAVONSKI ĐERAM j.d.o.o. za ugostiteljstvo, trgovinu i usluge Bili Brig 64, 35410 Bili Brig</derivirana_varijabla>
  </DomainObject.Predmet.ProtustrankaWithAdress>
  <DomainObject.Predmet.ProtustrankaWithAdressOIB>
    <izvorni_sadrzaj>SLAVONSKI ĐERAM j.d.o.o. za ugostiteljstvo, trgovinu i usluge, OIB 42644903149, Bili Brig 64, 35410 Bili Brig</izvorni_sadrzaj>
    <derivirana_varijabla naziv="DomainObject.Predmet.ProtustrankaWithAdressOIB_1">SLAVONSKI ĐERAM j.d.o.o. za ugostiteljstvo, trgovinu i usluge, OIB 42644903149, Bili Brig 64, 35410 Bili Brig</derivirana_varijabla>
  </DomainObject.Predmet.ProtustrankaWithAdressOIB>
  <DomainObject.Predmet.ProtustrankaNazivFormated>
    <izvorni_sadrzaj>SLAVONSKI ĐERAM j.d.o.o. za ugostiteljstvo, trgovinu i usluge</izvorni_sadrzaj>
    <derivirana_varijabla naziv="DomainObject.Predmet.ProtustrankaNazivFormated_1">SLAVONSKI ĐERAM j.d.o.o. za ugostiteljstvo, trgovinu i usluge</derivirana_varijabla>
  </DomainObject.Predmet.ProtustrankaNazivFormated>
  <DomainObject.Predmet.ProtustrankaNazivFormatedOIB>
    <izvorni_sadrzaj>SLAVONSKI ĐERAM j.d.o.o. za ugostiteljstvo, trgovinu i usluge, OIB 42644903149</izvorni_sadrzaj>
    <derivirana_varijabla naziv="DomainObject.Predmet.ProtustrankaNazivFormatedOIB_1">SLAVONSKI ĐERAM j.d.o.o. za ugostiteljstvo, trgovinu i usluge, OIB 42644903149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SLAVONSKI ĐERAM j.d.o.o. za ugostiteljstvo, trgovinu i usluge</item>
    </izvorni_sadrzaj>
    <derivirana_varijabla naziv="DomainObject.Predmet.ProtuStrankaListFormated_1">
      <item>SLAVONSKI ĐERAM j.d.o.o. za ugostiteljstvo, trgovinu i usluge</item>
    </derivirana_varijabla>
  </DomainObject.Predmet.ProtuStrankaListFormated>
  <DomainObject.Predmet.ProtuStrankaListFormatedOIB>
    <izvorni_sadrzaj>
      <item>SLAVONSKI ĐERAM j.d.o.o. za ugostiteljstvo, trgovinu i usluge, OIB 42644903149</item>
    </izvorni_sadrzaj>
    <derivirana_varijabla naziv="DomainObject.Predmet.ProtuStrankaListFormatedOIB_1">
      <item>SLAVONSKI ĐERAM j.d.o.o. za ugostiteljstvo, trgovinu i usluge, OIB 42644903149</item>
    </derivirana_varijabla>
  </DomainObject.Predmet.ProtuStrankaListFormatedOIB>
  <DomainObject.Predmet.ProtuStrankaListFormatedWithAdress>
    <izvorni_sadrzaj>
      <item>SLAVONSKI ĐERAM j.d.o.o. za ugostiteljstvo, trgovinu i usluge, Bili Brig 64, 35410 Bili Brig</item>
    </izvorni_sadrzaj>
    <derivirana_varijabla naziv="DomainObject.Predmet.ProtuStrankaListFormatedWithAdress_1">
      <item>SLAVONSKI ĐERAM j.d.o.o. za ugostiteljstvo, trgovinu i usluge, Bili Brig 64, 35410 Bili Brig</item>
    </derivirana_varijabla>
  </DomainObject.Predmet.ProtuStrankaListFormatedWithAdress>
  <DomainObject.Predmet.ProtuStrankaListFormatedWithAdressOIB>
    <izvorni_sadrzaj>
      <item>SLAVONSKI ĐERAM j.d.o.o. za ugostiteljstvo, trgovinu i usluge, OIB 42644903149, Bili Brig 64, 35410 Bili Brig</item>
    </izvorni_sadrzaj>
    <derivirana_varijabla naziv="DomainObject.Predmet.ProtuStrankaListFormatedWithAdressOIB_1">
      <item>SLAVONSKI ĐERAM j.d.o.o. za ugostiteljstvo, trgovinu i usluge, OIB 42644903149, Bili Brig 64, 35410 Bili Brig</item>
    </derivirana_varijabla>
  </DomainObject.Predmet.ProtuStrankaListFormatedWithAdressOIB>
  <DomainObject.Predmet.ProtuStrankaListNazivFormated>
    <izvorni_sadrzaj>
      <item>SLAVONSKI ĐERAM j.d.o.o. za ugostiteljstvo, trgovinu i usluge</item>
    </izvorni_sadrzaj>
    <derivirana_varijabla naziv="DomainObject.Predmet.ProtuStrankaListNazivFormated_1">
      <item>SLAVONSKI ĐERAM j.d.o.o. za ugostiteljstvo, trgovinu i usluge</item>
    </derivirana_varijabla>
  </DomainObject.Predmet.ProtuStrankaListNazivFormated>
  <DomainObject.Predmet.ProtuStrankaListNazivFormatedOIB>
    <izvorni_sadrzaj>
      <item>SLAVONSKI ĐERAM j.d.o.o. za ugostiteljstvo, trgovinu i usluge, OIB 42644903149</item>
    </izvorni_sadrzaj>
    <derivirana_varijabla naziv="DomainObject.Predmet.ProtuStrankaListNazivFormatedOIB_1">
      <item>SLAVONSKI ĐERAM j.d.o.o. za ugostiteljstvo, trgovinu i usluge, OIB 42644903149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SLAVONSKI ĐERAM j.d.o.o. za ugostiteljstvo, trgovinu i usluge</izvorni_sadrzaj>
    <derivirana_varijabla naziv="DomainObject.Predmet.ProtustrankaIDrugi_1">SLAVONSKI ĐERAM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SLAVONSKI ĐERAM j.d.o.o. za ugostiteljstvo, trgovinu i usluge, OIB 42644903149, Bili Brig 64, 35410 Bili Brig</izvorni_sadrzaj>
    <derivirana_varijabla naziv="DomainObject.Predmet.ProtustrankaIDrugiAdressOIB_1">SLAVONSKI ĐERAM j.d.o.o. za ugostiteljstvo, trgovinu i usluge, OIB 42644903149, Bili Brig 64, 35410 Bili Brig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SLAVONSKI ĐERAM j.d.o.o. za ugostiteljstvo, trgovinu i usluge</item>
    </izvorni_sadrzaj>
    <derivirana_varijabla naziv="DomainObject.Predmet.SudioniciListNaziv_1">
      <item>Financijska agencija</item>
      <item>SLAVONSKI ĐERAM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SLAVONSKI ĐERAM j.d.o.o. za ugostiteljstvo, trgovinu i usluge, OIB 42644903149, Bili Brig 64,35410 Bili Brig</item>
    </izvorni_sadrzaj>
    <derivirana_varijabla naziv="DomainObject.Predmet.SudioniciListAdressOIB_1">
      <item>Financijska agencija, OIB 85821130368, Ulica grada Vukovara 70,10000 Zagreb</item>
      <item>SLAVONSKI ĐERAM j.d.o.o. za ugostiteljstvo, trgovinu i usluge, OIB 42644903149, Bili Brig 64,35410 Bili Brig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42644903149</item>
    </izvorni_sadrzaj>
    <derivirana_varijabla naziv="DomainObject.Predmet.SudioniciListNazivOIB_1">
      <item>, OIB 85821130368</item>
      <item>, OIB 42644903149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D6329-D02A-4E82-8F03-537556670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845</properties:Words>
  <properties:Characters>4718</properties:Characters>
  <properties:Lines>115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2018-02-14T07:29:00Z</dcterms:created>
  <dc:creator>alet</dc:creator>
  <cp:lastModifiedBy>wsadmin</cp:lastModifiedBy>
  <cp:lastPrinted>2018-02-14T07:39:00Z</cp:lastPrinted>
  <dcterms:modified xmlns:xsi="http://www.w3.org/2001/XMLSchema-instance" xsi:type="dcterms:W3CDTF">2018-02-14T07:54:00Z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