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e710" w14:paraId="a6ee710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5F1203" w:rsidP="00DA609E" w:rsidR="00DA609E" w:rsidRPr="00DA609E">
      <w:pPr>
        <w:jc w:val="right"/>
      </w:pPr>
      <w:r>
        <w:rPr>
          <w:bCs/>
        </w:rPr>
        <w:t xml:space="preserve">15  </w:t>
      </w:r>
      <w:proofErr w:type="spellStart"/>
      <w:r>
        <w:rPr>
          <w:bCs/>
        </w:rPr>
        <w:t>Sp</w:t>
      </w:r>
      <w:proofErr w:type="spellEnd"/>
      <w:r>
        <w:rPr>
          <w:bCs/>
        </w:rPr>
        <w:t>-20</w:t>
      </w:r>
      <w:r w:rsidR="00DA609E" w:rsidRPr="00DA609E">
        <w:rPr>
          <w:bCs/>
        </w:rPr>
        <w:t>/2016-2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5F1203">
        <w:t>DAMNJANA MITROVIĆ</w:t>
      </w:r>
      <w:r w:rsidR="00A32773">
        <w:t xml:space="preserve"> iz </w:t>
      </w:r>
      <w:r w:rsidR="005F1203">
        <w:t>Bijelog Brda, Kralja Zvonimira 22</w:t>
      </w:r>
      <w:r w:rsidR="0089407D">
        <w:t>,</w:t>
      </w:r>
      <w:r w:rsidR="00202EFD">
        <w:t xml:space="preserve"> OIB: </w:t>
      </w:r>
      <w:r w:rsidR="005F1203">
        <w:t>00475832455</w:t>
      </w:r>
      <w:r w:rsidR="00202EFD">
        <w:t xml:space="preserve">, </w:t>
      </w:r>
      <w:r w:rsidR="0089407D">
        <w:t>radi stečaja p</w:t>
      </w:r>
      <w:r w:rsidR="00202EFD">
        <w:t>otrošača, izvan ročišta, dana 1</w:t>
      </w:r>
      <w:r w:rsidR="00DD3797">
        <w:t>9</w:t>
      </w:r>
      <w:r w:rsidR="0089407D">
        <w:t>. listopada 2016.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proofErr w:type="spellStart"/>
      <w:r w:rsidR="00DD3797">
        <w:t>Damnjan</w:t>
      </w:r>
      <w:proofErr w:type="spellEnd"/>
      <w:r w:rsidR="00DD3797">
        <w:t xml:space="preserve"> Mitrović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DD3797">
        <w:t>20</w:t>
      </w:r>
      <w:r w:rsidR="0005311F">
        <w:t>-2016, uz opis plaćanja: predujam za troškove s</w:t>
      </w:r>
      <w:r w:rsidR="00DD3797">
        <w:t xml:space="preserve">tečaja potrošača u predmetu </w:t>
      </w:r>
      <w:proofErr w:type="spellStart"/>
      <w:r w:rsidR="00DD3797">
        <w:t>Sp</w:t>
      </w:r>
      <w:proofErr w:type="spellEnd"/>
      <w:r w:rsidR="00DD3797">
        <w:t>-20</w:t>
      </w:r>
      <w:r w:rsidR="0005311F">
        <w:t>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>
        <w:t>U Osijeku, 1</w:t>
      </w:r>
      <w:r w:rsidR="00DD3797">
        <w:t>9</w:t>
      </w:r>
      <w:r>
        <w:t>. listopada 2016.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1203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07491"/>
    <w:rsid w:val="00730005"/>
    <w:rsid w:val="0073345A"/>
    <w:rsid w:val="00762AED"/>
    <w:rsid w:val="00770730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05475"/>
    <w:rsid w:val="00921E8D"/>
    <w:rsid w:val="00924E7E"/>
    <w:rsid w:val="0094004F"/>
    <w:rsid w:val="00951C1A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32773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D3797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905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4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4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4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4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905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4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4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4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4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Sp-20/2016</izvorni_sadrzaj>
    <derivirana_varijabla naziv="DomainObject.Predmet.OznakaBroj_1">Sp-20/2016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Damnjan Mitrović</izvorni_sadrzaj>
    <derivirana_varijabla naziv="DomainObject.Predmet.StrankaFormated_1">  Damnjan Mitrović</derivirana_varijabla>
  </DomainObject.Predmet.StrankaFormated>
  <DomainObject.Predmet.StrankaFormatedOIB>
    <izvorni_sadrzaj>  Damnjan Mitrović, OIB 00475832455</izvorni_sadrzaj>
    <derivirana_varijabla naziv="DomainObject.Predmet.StrankaFormatedOIB_1">  Damnjan Mitrović, OIB 00475832455</derivirana_varijabla>
  </DomainObject.Predmet.StrankaFormatedOIB>
  <DomainObject.Predmet.StrankaFormatedWithAdress>
    <izvorni_sadrzaj> Damnjan Mitrović, Kralja Zvonimira 22, 31204 Bijelo Brdo</izvorni_sadrzaj>
    <derivirana_varijabla naziv="DomainObject.Predmet.StrankaFormatedWithAdress_1"> Damnjan Mitrović, Kralja Zvonimira 22, 31204 Bijelo Brdo</derivirana_varijabla>
  </DomainObject.Predmet.StrankaFormatedWithAdress>
  <DomainObject.Predmet.StrankaFormatedWithAdressOIB>
    <izvorni_sadrzaj> Damnjan Mitrović, OIB 00475832455, Kralja Zvonimira 22, 31204 Bijelo Brdo</izvorni_sadrzaj>
    <derivirana_varijabla naziv="DomainObject.Predmet.StrankaFormatedWithAdressOIB_1"> Damnjan Mitrović, OIB 00475832455, Kralja Zvonimira 22, 31204 Bijelo Brdo</derivirana_varijabla>
  </DomainObject.Predmet.StrankaFormatedWithAdressOIB>
  <DomainObject.Predmet.StrankaWithAdress>
    <izvorni_sadrzaj>Damnjan Mitrović Kralja Zvonimira 22,31204 Bijelo Brdo</izvorni_sadrzaj>
    <derivirana_varijabla naziv="DomainObject.Predmet.StrankaWithAdress_1">Damnjan Mitrović Kralja Zvonimira 22,31204 Bijelo Brdo</derivirana_varijabla>
  </DomainObject.Predmet.StrankaWithAdress>
  <DomainObject.Predmet.StrankaWithAdressOIB>
    <izvorni_sadrzaj>Damnjan Mitrović, OIB 00475832455, Kralja Zvonimira 22,31204 Bijelo Brdo</izvorni_sadrzaj>
    <derivirana_varijabla naziv="DomainObject.Predmet.StrankaWithAdressOIB_1">Damnjan Mitrović, OIB 00475832455, Kralja Zvonimira 22,31204 Bijelo Brdo</derivirana_varijabla>
  </DomainObject.Predmet.StrankaWithAdressOIB>
  <DomainObject.Predmet.StrankaNazivFormated>
    <izvorni_sadrzaj>Damnjan Mitrović</izvorni_sadrzaj>
    <derivirana_varijabla naziv="DomainObject.Predmet.StrankaNazivFormated_1">Damnjan Mitrović</derivirana_varijabla>
  </DomainObject.Predmet.StrankaNazivFormated>
  <DomainObject.Predmet.StrankaNazivFormatedOIB>
    <izvorni_sadrzaj>Damnjan Mitrović, OIB 00475832455</izvorni_sadrzaj>
    <derivirana_varijabla naziv="DomainObject.Predmet.StrankaNazivFormatedOIB_1">Damnjan Mitrović, OIB 00475832455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Damnjan Mitrović</item>
    </izvorni_sadrzaj>
    <derivirana_varijabla naziv="DomainObject.Predmet.StrankaListFormated_1">
      <item>Damnjan Mitrović</item>
    </derivirana_varijabla>
  </DomainObject.Predmet.StrankaListFormated>
  <DomainObject.Predmet.StrankaListFormatedOIB>
    <izvorni_sadrzaj>
      <item>Damnjan Mitrović, OIB 00475832455</item>
    </izvorni_sadrzaj>
    <derivirana_varijabla naziv="DomainObject.Predmet.StrankaListFormatedOIB_1">
      <item>Damnjan Mitrović, OIB 00475832455</item>
    </derivirana_varijabla>
  </DomainObject.Predmet.StrankaListFormatedOIB>
  <DomainObject.Predmet.StrankaListFormatedWithAdress>
    <izvorni_sadrzaj>
      <item>Damnjan Mitrović, Kralja Zvonimira 22, 31204 Bijelo Brdo</item>
    </izvorni_sadrzaj>
    <derivirana_varijabla naziv="DomainObject.Predmet.StrankaListFormatedWithAdress_1">
      <item>Damnjan Mitrović, Kralja Zvonimira 22, 31204 Bijelo Brdo</item>
    </derivirana_varijabla>
  </DomainObject.Predmet.StrankaListFormatedWithAdress>
  <DomainObject.Predmet.StrankaListFormatedWithAdressOIB>
    <izvorni_sadrzaj>
      <item>Damnjan Mitrović, OIB 00475832455, Kralja Zvonimira 22, 31204 Bijelo Brdo</item>
    </izvorni_sadrzaj>
    <derivirana_varijabla naziv="DomainObject.Predmet.StrankaListFormatedWithAdressOIB_1">
      <item>Damnjan Mitrović, OIB 00475832455, Kralja Zvonimira 22, 31204 Bijelo Brdo</item>
    </derivirana_varijabla>
  </DomainObject.Predmet.StrankaListFormatedWithAdressOIB>
  <DomainObject.Predmet.StrankaListNazivFormated>
    <izvorni_sadrzaj>
      <item>Damnjan Mitrović</item>
    </izvorni_sadrzaj>
    <derivirana_varijabla naziv="DomainObject.Predmet.StrankaListNazivFormated_1">
      <item>Damnjan Mitrović</item>
    </derivirana_varijabla>
  </DomainObject.Predmet.StrankaListNazivFormated>
  <DomainObject.Predmet.StrankaListNazivFormatedOIB>
    <izvorni_sadrzaj>
      <item>Damnjan Mitrović, OIB 00475832455</item>
    </izvorni_sadrzaj>
    <derivirana_varijabla naziv="DomainObject.Predmet.StrankaListNazivFormatedOIB_1">
      <item>Damnjan Mitrović, OIB 00475832455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Damnjan Mitrović</izvorni_sadrzaj>
    <derivirana_varijabla naziv="DomainObject.Predmet.StrankaIDrugi_1">Damnjan Mitrović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Damnjan Mitrović, OIB 00475832455, Kralja Zvonimira 22, 31204 Bijelo Brdo</izvorni_sadrzaj>
    <derivirana_varijabla naziv="DomainObject.Predmet.StrankaIDrugiAdressOIB_1">Damnjan Mitrović, OIB 00475832455, Kralja Zvonimira 22, 31204 Bijelo Brdo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Damnjan Mitrović</item>
    </izvorni_sadrzaj>
    <derivirana_varijabla naziv="DomainObject.Predmet.SudioniciListNaziv_1">
      <item>Damnjan Mitrović</item>
    </derivirana_varijabla>
  </DomainObject.Predmet.SudioniciListNaziv>
  <DomainObject.Predmet.SudioniciListAdressOIB>
    <izvorni_sadrzaj>
      <item>Damnjan Mitrović, OIB 00475832455, Kralja Zvonimira 22,31204 Bijelo Brdo</item>
    </izvorni_sadrzaj>
    <derivirana_varijabla naziv="DomainObject.Predmet.SudioniciListAdressOIB_1">
      <item>Damnjan Mitrović, OIB 00475832455, Kralja Zvonimira 22,31204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00475832455</item>
    </izvorni_sadrzaj>
    <derivirana_varijabla naziv="DomainObject.Predmet.SudioniciListNazivOIB_1">
      <item>, OIB 00475832455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D73F1-451A-4470-9D04-67123E1FE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1405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2016-10-19T07:03:00Z</dcterms:created>
  <dc:creator>sud</dc:creator>
  <cp:lastModifiedBy>Tonkica Topić</cp:lastModifiedBy>
  <cp:lastPrinted>2016-10-13T06:52:00Z</cp:lastPrinted>
  <dcterms:modified xmlns:xsi="http://www.w3.org/2001/XMLSchema-instance" xsi:type="dcterms:W3CDTF">2016-10-19T07:05:00Z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