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53ef0" w14:paraId="a453ef0" w:rsidRDefault="00C701B8" w:rsidP="00C701B8" w:rsidR="00C701B8" w:rsidRPr="008C6C52">
      <w:pPr>
        <w15:collapsed w:val="false"/>
      </w:pPr>
      <w:bookmarkStart w:name="_GoBack" w:id="0"/>
      <w:bookmarkEnd w:id="0"/>
      <w:r w:rsidRPr="008C6C52">
        <w:t xml:space="preserve">                </w:t>
      </w:r>
      <w:r w:rsidR="00FB07F3" w:rsidRPr="008C6C52">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8C6C52">
        <w:t xml:space="preserve">                                                            </w:t>
      </w:r>
    </w:p>
    <w:p w:rsidRDefault="00C1301C" w:rsidP="00C701B8" w:rsidR="00C701B8" w:rsidRPr="008C6C52">
      <w:r>
        <w:t xml:space="preserve">  </w:t>
      </w:r>
      <w:r w:rsidR="00C701B8" w:rsidRPr="008C6C52">
        <w:t xml:space="preserve">REPUBLIKA HRVATSKA </w:t>
      </w:r>
      <w:r w:rsidR="00C701B8" w:rsidRPr="008C6C52">
        <w:tab/>
      </w:r>
      <w:r w:rsidR="00C701B8" w:rsidRPr="008C6C52">
        <w:tab/>
      </w:r>
      <w:r w:rsidR="00C701B8" w:rsidRPr="008C6C52">
        <w:tab/>
      </w:r>
      <w:r w:rsidR="00C701B8" w:rsidRPr="008C6C52">
        <w:tab/>
      </w:r>
      <w:r w:rsidR="00C701B8" w:rsidRPr="008C6C52">
        <w:tab/>
      </w:r>
    </w:p>
    <w:p w:rsidRDefault="00C701B8" w:rsidP="008C6C52" w:rsidR="008C6C52">
      <w:r w:rsidRPr="008C6C52">
        <w:t>TRGOVAČKI SUD U PAZINU</w:t>
      </w:r>
    </w:p>
    <w:p w:rsidRDefault="004B44C2" w:rsidP="00C1301C" w:rsidR="00C701B8">
      <w:pPr>
        <w:ind w:firstLine="720"/>
      </w:pPr>
      <w:r w:rsidRPr="008C6C52">
        <w:t>Pazin</w:t>
      </w:r>
      <w:r w:rsidR="00C701B8" w:rsidRPr="008C6C52">
        <w:t xml:space="preserve">, Dršćevka 1 </w:t>
      </w:r>
      <w:r w:rsidR="00C701B8" w:rsidRPr="008C6C52">
        <w:tab/>
      </w:r>
    </w:p>
    <w:p w:rsidRDefault="00C1301C" w:rsidP="00C1301C" w:rsidR="00C1301C" w:rsidRPr="008C6C52">
      <w:pPr>
        <w:ind w:firstLine="720"/>
      </w:pPr>
    </w:p>
    <w:p w:rsidRDefault="00C701B8" w:rsidP="009B5E3F" w:rsidR="00C701B8" w:rsidRPr="008C6C52">
      <w:pPr>
        <w:jc w:val="center"/>
      </w:pPr>
      <w:r w:rsidRPr="008C6C52">
        <w:t>R E P U B L I K A  H R V A T S K A</w:t>
      </w:r>
    </w:p>
    <w:p w:rsidRDefault="00C701B8" w:rsidP="00C701B8" w:rsidR="00C701B8" w:rsidRPr="008C6C52">
      <w:pPr>
        <w:jc w:val="center"/>
      </w:pPr>
      <w:r w:rsidRPr="008C6C52">
        <w:t>R J E Š E NJ E</w:t>
      </w:r>
    </w:p>
    <w:p w:rsidRDefault="00C701B8" w:rsidP="00C701B8" w:rsidR="00C701B8" w:rsidRPr="008C6C52"/>
    <w:p w:rsidRDefault="00C701B8" w:rsidP="00C701B8" w:rsidR="00C701B8" w:rsidRPr="008C6C52">
      <w:pPr>
        <w:jc w:val="both"/>
      </w:pPr>
      <w:r w:rsidRPr="008C6C52">
        <w:tab/>
      </w:r>
      <w:r w:rsidR="00AE2C87" w:rsidRPr="00AE2C87">
        <w:t xml:space="preserve">Trgovački sud u Pazinu, po sucu Ivanu Dujiću, u </w:t>
      </w:r>
      <w:r w:rsidR="00261455" w:rsidRPr="008C6C52">
        <w:t>stečajno</w:t>
      </w:r>
      <w:r w:rsidR="00957AED">
        <w:t xml:space="preserve">m </w:t>
      </w:r>
      <w:r w:rsidR="00261455" w:rsidRPr="008C6C52">
        <w:t>postupk</w:t>
      </w:r>
      <w:r w:rsidR="00957AED">
        <w:t>u</w:t>
      </w:r>
      <w:r w:rsidR="00261455" w:rsidRPr="008C6C52">
        <w:t xml:space="preserve"> nad </w:t>
      </w:r>
      <w:r w:rsidR="00957AED">
        <w:t>dužnikom</w:t>
      </w:r>
      <w:r w:rsidR="00261455" w:rsidRPr="008C6C52">
        <w:t xml:space="preserve"> </w:t>
      </w:r>
      <w:r w:rsidR="00AE2C87" w:rsidRPr="00AE2C87">
        <w:t xml:space="preserve">ERINO ulje d.o.o. Kaštelir, Poslovna zona Labinci 35 A, </w:t>
      </w:r>
      <w:r w:rsidR="00957AED">
        <w:t xml:space="preserve">raniji </w:t>
      </w:r>
      <w:r w:rsidR="00AE2C87" w:rsidRPr="00AE2C87">
        <w:t>OIB 96547128487</w:t>
      </w:r>
      <w:r w:rsidR="006042F4" w:rsidRPr="008C6C52">
        <w:t xml:space="preserve">, </w:t>
      </w:r>
      <w:r w:rsidR="00B907AF">
        <w:t>1</w:t>
      </w:r>
      <w:r w:rsidR="00957AED">
        <w:t>8</w:t>
      </w:r>
      <w:r w:rsidRPr="008C6C52">
        <w:t xml:space="preserve">. </w:t>
      </w:r>
      <w:r w:rsidR="00957AED">
        <w:t>siječnja</w:t>
      </w:r>
      <w:r w:rsidRPr="008C6C52">
        <w:t xml:space="preserve"> 201</w:t>
      </w:r>
      <w:r w:rsidR="00957AED">
        <w:t>7</w:t>
      </w:r>
      <w:r w:rsidRPr="008C6C52">
        <w:t>.</w:t>
      </w:r>
    </w:p>
    <w:p w:rsidRDefault="00326CC0" w:rsidP="00C701B8" w:rsidR="00326CC0" w:rsidRPr="008C6C52">
      <w:pPr>
        <w:jc w:val="both"/>
      </w:pPr>
    </w:p>
    <w:p w:rsidRDefault="00CC5545" w:rsidP="00350D95" w:rsidR="00350D95" w:rsidRPr="008C6C52">
      <w:pPr>
        <w:jc w:val="center"/>
      </w:pPr>
      <w:r w:rsidRPr="008C6C52">
        <w:t>r i j e š i o    j e</w:t>
      </w:r>
    </w:p>
    <w:p w:rsidRDefault="00350D95" w:rsidP="00350D95" w:rsidR="00350D95" w:rsidRPr="008C6C52">
      <w:pPr>
        <w:jc w:val="both"/>
      </w:pPr>
    </w:p>
    <w:p w:rsidRDefault="00020463" w:rsidP="00020463" w:rsidR="008C6C52">
      <w:pPr>
        <w:jc w:val="both"/>
      </w:pPr>
      <w:r w:rsidRPr="008C6C52">
        <w:t>I</w:t>
      </w:r>
      <w:r w:rsidRPr="008C6C52">
        <w:tab/>
      </w:r>
      <w:r w:rsidR="00957AED" w:rsidRPr="00957AED">
        <w:t xml:space="preserve">Nalaže se sudskom registru Trgovačkog suda u Pazinu da upiše stečajnu masu iza </w:t>
      </w:r>
      <w:r w:rsidR="00AE2C87" w:rsidRPr="00AE2C87">
        <w:t xml:space="preserve">ERINO ulje d.o.o. Kaštelir, Poslovna zona Labinci 35 A, </w:t>
      </w:r>
      <w:r w:rsidR="00957AED">
        <w:t xml:space="preserve">raniji </w:t>
      </w:r>
      <w:r w:rsidR="00AE2C87" w:rsidRPr="00AE2C87">
        <w:t>OIB 96547128487</w:t>
      </w:r>
      <w:r w:rsidR="00957AED">
        <w:t xml:space="preserve">, </w:t>
      </w:r>
      <w:r w:rsidR="00957AED" w:rsidRPr="00FB2EEA">
        <w:t>kao i dužnikov</w:t>
      </w:r>
      <w:r w:rsidR="00957AED">
        <w:t>og</w:t>
      </w:r>
      <w:r w:rsidR="00957AED" w:rsidRPr="00FB2EEA">
        <w:t xml:space="preserve"> stečajn</w:t>
      </w:r>
      <w:r w:rsidR="00957AED">
        <w:t>og</w:t>
      </w:r>
      <w:r w:rsidR="00957AED" w:rsidRPr="00FB2EEA">
        <w:t xml:space="preserve"> upravitelj</w:t>
      </w:r>
      <w:r w:rsidR="00957AED">
        <w:t xml:space="preserve">a </w:t>
      </w:r>
      <w:r w:rsidR="001A79EA" w:rsidRPr="001A79EA">
        <w:t>Milen</w:t>
      </w:r>
      <w:r w:rsidR="00957AED">
        <w:t>u</w:t>
      </w:r>
      <w:r w:rsidR="001A79EA" w:rsidRPr="001A79EA">
        <w:t xml:space="preserve"> Veljović, iz Pule, Dobrilina 9, OIB 90523902370.</w:t>
      </w:r>
    </w:p>
    <w:p w:rsidRDefault="00135B37" w:rsidP="00020463" w:rsidR="00135B37" w:rsidRPr="008C6C52">
      <w:pPr>
        <w:jc w:val="both"/>
      </w:pPr>
    </w:p>
    <w:p w:rsidRDefault="00020463" w:rsidP="00957AED" w:rsidR="00020463">
      <w:pPr>
        <w:jc w:val="both"/>
      </w:pPr>
      <w:r w:rsidRPr="008C6C52">
        <w:t>II</w:t>
      </w:r>
      <w:r w:rsidRPr="008C6C52">
        <w:tab/>
      </w:r>
      <w:r w:rsidR="00957AED">
        <w:t>Dopušta se stečajnom upravitelju da, radi poduzimanja radnji iz čl. 133. st. 1. Stečajnog zakona, otvori bankovni račun stečajne mase.</w:t>
      </w:r>
    </w:p>
    <w:p w:rsidRDefault="00957AED" w:rsidP="00957AED" w:rsidR="00957AED" w:rsidRPr="008C6C52">
      <w:pPr>
        <w:jc w:val="both"/>
        <w:rPr>
          <w:bCs/>
        </w:rPr>
      </w:pPr>
    </w:p>
    <w:p w:rsidRDefault="00CC5545" w:rsidP="00CC5545" w:rsidR="00CC5545" w:rsidRPr="008C6C52">
      <w:pPr>
        <w:jc w:val="center"/>
        <w:rPr>
          <w:bCs/>
        </w:rPr>
      </w:pPr>
      <w:r w:rsidRPr="008C6C52">
        <w:rPr>
          <w:bCs/>
        </w:rPr>
        <w:t>Obrazloženje</w:t>
      </w:r>
    </w:p>
    <w:p w:rsidRDefault="007A5BFA" w:rsidP="00020463" w:rsidR="007A5BFA" w:rsidRPr="008C6C52"/>
    <w:p w:rsidRDefault="00AE2C87" w:rsidP="00AE2C87" w:rsidR="00AE2C87">
      <w:pPr>
        <w:ind w:firstLine="708"/>
        <w:jc w:val="both"/>
      </w:pPr>
      <w:r>
        <w:t>Rješenjem</w:t>
      </w:r>
      <w:r w:rsidR="00957AED">
        <w:t xml:space="preserve"> ovog suda posl.br. St-1029/16-23</w:t>
      </w:r>
      <w:r>
        <w:t xml:space="preserve"> od </w:t>
      </w:r>
      <w:r w:rsidR="00957AED">
        <w:t>16</w:t>
      </w:r>
      <w:r>
        <w:t xml:space="preserve">. </w:t>
      </w:r>
      <w:r w:rsidR="00957AED">
        <w:t>prosinca</w:t>
      </w:r>
      <w:r>
        <w:t xml:space="preserve"> 2016. odlučeno je:</w:t>
      </w:r>
    </w:p>
    <w:p w:rsidRDefault="001176CF" w:rsidP="001176CF" w:rsidR="001176CF">
      <w:pPr>
        <w:ind w:firstLine="708"/>
        <w:jc w:val="both"/>
      </w:pPr>
      <w:r>
        <w:t>„I</w:t>
      </w:r>
      <w:r>
        <w:tab/>
        <w:t>Otvara se stečajni postupak nad dužnikom ERINO ulje d.o.o. Kaštelir, Poslovna zona Labinci 35 A, OIB 96547128487.</w:t>
      </w:r>
    </w:p>
    <w:p w:rsidRDefault="001176CF" w:rsidP="001176CF" w:rsidR="001176CF">
      <w:pPr>
        <w:ind w:firstLine="708"/>
        <w:jc w:val="both"/>
      </w:pPr>
      <w:r>
        <w:t>II</w:t>
      </w:r>
      <w:r>
        <w:tab/>
        <w:t xml:space="preserve">Za stečajnog upravitelja imenuje se </w:t>
      </w:r>
      <w:r>
        <w:tab/>
        <w:t>Milena Veljović, iz Pule, Dobrilina 9, OIB 90523902370.</w:t>
      </w:r>
    </w:p>
    <w:p w:rsidRDefault="001176CF" w:rsidP="001176CF" w:rsidR="00957AED">
      <w:pPr>
        <w:ind w:firstLine="708"/>
        <w:jc w:val="both"/>
      </w:pPr>
      <w:r>
        <w:t>III</w:t>
      </w:r>
      <w:r>
        <w:tab/>
        <w:t>Zaključuje se stečajni postupak nad dužnikom ERINO ulje d.o.o. Kaštelir, Poslovna zona Labinci 35 A, OIB 96547128487.“.</w:t>
      </w:r>
    </w:p>
    <w:p w:rsidRDefault="00957AED" w:rsidP="00AE2C87" w:rsidR="00957AED">
      <w:pPr>
        <w:ind w:firstLine="708"/>
        <w:jc w:val="both"/>
      </w:pPr>
    </w:p>
    <w:p w:rsidRDefault="001176CF" w:rsidP="001176CF" w:rsidR="001176CF">
      <w:pPr>
        <w:ind w:firstLine="708"/>
        <w:jc w:val="both"/>
      </w:pPr>
      <w:r>
        <w:t>Odredbom čl. 133. Stečajnog zakona (Narodne novine broj 71/15, dalje: SZ) propisano je da nakon zaključenja stečajnoga postupka prema odredbi članka 132. stavka 2. tog Zakona stečajni upravitelj može u ime i za račun stečajne mase unovčiti imovinu dužnika i prikupljenim sredstvima namiriti nastale troškove stečajnoga postupka, a neiskorišteni iznos uplatiti u Fond za namirenje troškova stečajnoga postupka (st.1.).  U slučaju iz stavka 1. tog članka stečajna masa će se upisati u sudski registar. Pri upisu stečajne mase u sudski registar Ministarstvo financija - Porezna uprava će po službenoj dužnosti odrediti i dodijeliti osobni identifikacijski broj stečajnoj masi (st. 2.). O radnjama poduzetim u skladu s odredbom stavka 1. tog članka stečajni upravitelj dužan je podnositi sudu pisana izvješća najmanje jedanput u tri mjeseca. Pisana izvješća objavit će se na mrežnoj stranici e-Oglasna ploča sudova bez odgode (st. 3.). Stečajni upravitelj može, kad je to potrebno radi poduzimanja radnji iz stavka 1. ovoga članka, na temelju zaključka suda otvoriti bankovni račun (st. 4.).</w:t>
      </w:r>
    </w:p>
    <w:p w:rsidRDefault="001176CF" w:rsidP="001176CF" w:rsidR="001176CF">
      <w:pPr>
        <w:ind w:firstLine="708"/>
        <w:jc w:val="both"/>
      </w:pPr>
    </w:p>
    <w:p w:rsidRDefault="001176CF" w:rsidP="001176CF" w:rsidR="001176CF">
      <w:pPr>
        <w:jc w:val="both"/>
      </w:pPr>
      <w:r>
        <w:tab/>
        <w:t>U dopisu od 09. siječnja 2017. stečajna je upraviteljica navela da je iza dužnika ostala stečajna masa – pokretnine popisane u izvješću na listovima 109-110 spisa. Predložila je da sud</w:t>
      </w:r>
      <w:r w:rsidRPr="00957AED">
        <w:t xml:space="preserve"> sudskom registru </w:t>
      </w:r>
      <w:r>
        <w:t xml:space="preserve">naloži </w:t>
      </w:r>
      <w:r w:rsidRPr="00957AED">
        <w:t>upi</w:t>
      </w:r>
      <w:r>
        <w:t xml:space="preserve">s </w:t>
      </w:r>
      <w:r w:rsidRPr="00957AED">
        <w:t>stečajn</w:t>
      </w:r>
      <w:r>
        <w:t>e</w:t>
      </w:r>
      <w:r w:rsidRPr="00957AED">
        <w:t xml:space="preserve"> masu iza </w:t>
      </w:r>
      <w:r>
        <w:t>dužnika te da dopusti stečajnom upravitelju da otvori bankovni račun stečajne mase.</w:t>
      </w:r>
    </w:p>
    <w:p w:rsidRDefault="001176CF" w:rsidP="001176CF" w:rsidR="001176CF">
      <w:pPr>
        <w:ind w:firstLine="708"/>
        <w:jc w:val="both"/>
      </w:pPr>
    </w:p>
    <w:p w:rsidRDefault="001176CF" w:rsidP="001176CF" w:rsidR="00E83693" w:rsidRPr="008C6C52">
      <w:pPr>
        <w:ind w:firstLine="708"/>
        <w:jc w:val="both"/>
      </w:pPr>
      <w:r>
        <w:lastRenderedPageBreak/>
        <w:t>S obzirom na sve navedeno, temeljem čl. 133. st. 2. i st. 4. SZ-a, odlučeno je kao u izreci.</w:t>
      </w:r>
    </w:p>
    <w:p w:rsidRDefault="00CC5545" w:rsidP="00E83693" w:rsidR="00CC5545" w:rsidRPr="008C6C52">
      <w:pPr>
        <w:jc w:val="center"/>
      </w:pPr>
      <w:r w:rsidRPr="008C6C52">
        <w:t xml:space="preserve">U Pazinu, </w:t>
      </w:r>
      <w:r w:rsidR="00E54C37">
        <w:t>1</w:t>
      </w:r>
      <w:r w:rsidR="001176CF">
        <w:t>8</w:t>
      </w:r>
      <w:r w:rsidR="00FE408C" w:rsidRPr="008C6C52">
        <w:t xml:space="preserve">. </w:t>
      </w:r>
      <w:r w:rsidR="001176CF">
        <w:t xml:space="preserve">siječnja </w:t>
      </w:r>
      <w:r w:rsidR="009C71BB" w:rsidRPr="008C6C52">
        <w:t>201</w:t>
      </w:r>
      <w:r w:rsidR="001176CF">
        <w:t>7</w:t>
      </w:r>
      <w:r w:rsidRPr="008C6C52">
        <w:t>.</w:t>
      </w:r>
    </w:p>
    <w:p w:rsidRDefault="00CC5545" w:rsidP="00CC5545" w:rsidR="00CC5545" w:rsidRPr="008C6C52">
      <w:pPr>
        <w:ind w:firstLine="720" w:left="5652"/>
        <w:jc w:val="both"/>
      </w:pPr>
      <w:r w:rsidRPr="008C6C52">
        <w:t xml:space="preserve">     </w:t>
      </w:r>
      <w:r w:rsidR="00732744" w:rsidRPr="008C6C52">
        <w:t xml:space="preserve"> </w:t>
      </w:r>
      <w:r w:rsidR="002A3483" w:rsidRPr="008C6C52">
        <w:t xml:space="preserve"> </w:t>
      </w:r>
      <w:r w:rsidRPr="008C6C52">
        <w:t xml:space="preserve">Stečajni sudac </w:t>
      </w:r>
    </w:p>
    <w:p w:rsidRDefault="001E32C9" w:rsidP="00CC5545" w:rsidR="001E32C9" w:rsidRPr="008C6C52">
      <w:pPr>
        <w:ind w:firstLine="720" w:left="5652"/>
        <w:jc w:val="both"/>
      </w:pPr>
    </w:p>
    <w:p w:rsidRDefault="00CC5545" w:rsidP="00CC5545" w:rsidR="00CC5545" w:rsidRPr="008C6C52">
      <w:pPr>
        <w:ind w:left="5712"/>
        <w:jc w:val="both"/>
      </w:pPr>
      <w:r w:rsidRPr="008C6C52">
        <w:t xml:space="preserve">          </w:t>
      </w:r>
      <w:r w:rsidR="00DC7997" w:rsidRPr="008C6C52">
        <w:t xml:space="preserve">          Ivan Dujić</w:t>
      </w:r>
      <w:r w:rsidR="00315E95">
        <w:t>, v.r.</w:t>
      </w:r>
    </w:p>
    <w:p w:rsidRDefault="00206C1C" w:rsidP="00CC5545" w:rsidR="00206C1C">
      <w:pPr>
        <w:jc w:val="both"/>
      </w:pPr>
    </w:p>
    <w:p w:rsidRDefault="00E54C37" w:rsidP="00CC5545" w:rsidR="00E54C37">
      <w:pPr>
        <w:jc w:val="both"/>
      </w:pPr>
    </w:p>
    <w:p w:rsidRDefault="001176CF" w:rsidP="00CC5545" w:rsidR="001176CF">
      <w:pPr>
        <w:jc w:val="both"/>
      </w:pPr>
    </w:p>
    <w:p w:rsidRDefault="001176CF" w:rsidP="00CC5545" w:rsidR="001176CF" w:rsidRPr="008C6C52">
      <w:pPr>
        <w:jc w:val="both"/>
      </w:pPr>
    </w:p>
    <w:p w:rsidRDefault="001176CF" w:rsidP="001176CF" w:rsidR="001176CF">
      <w:pPr>
        <w:jc w:val="both"/>
      </w:pPr>
      <w:r>
        <w:t>UPUTA O PRAVNOM LIJEKU:</w:t>
      </w:r>
    </w:p>
    <w:p w:rsidRDefault="001176CF" w:rsidP="001176CF" w:rsidR="001176CF">
      <w:pPr>
        <w:jc w:val="both"/>
      </w:pPr>
      <w:r>
        <w:t xml:space="preserve">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 </w:t>
      </w:r>
    </w:p>
    <w:p w:rsidRDefault="001176CF" w:rsidP="001176CF" w:rsidR="001176CF">
      <w:pPr>
        <w:jc w:val="both"/>
      </w:pPr>
    </w:p>
    <w:p w:rsidRDefault="001176CF" w:rsidP="001176CF" w:rsidR="001176CF">
      <w:pPr>
        <w:jc w:val="both"/>
      </w:pPr>
      <w:r>
        <w:t>DNA</w:t>
      </w:r>
    </w:p>
    <w:p w:rsidRDefault="001176CF" w:rsidP="001176CF" w:rsidR="001176CF">
      <w:pPr>
        <w:jc w:val="both"/>
      </w:pPr>
      <w:r>
        <w:t>- e-Oglasna ploča suda (čl. 12. SZ-a)</w:t>
      </w:r>
    </w:p>
    <w:p w:rsidRDefault="001176CF" w:rsidP="001176CF" w:rsidR="001176CF">
      <w:pPr>
        <w:jc w:val="both"/>
      </w:pPr>
      <w:r>
        <w:t>- stečajnom upravitelju</w:t>
      </w:r>
    </w:p>
    <w:p w:rsidRDefault="001176CF" w:rsidP="001176CF" w:rsidR="00057E97" w:rsidRPr="008C6C52">
      <w:pPr>
        <w:jc w:val="both"/>
      </w:pPr>
      <w:r>
        <w:t>- sudskom registru</w:t>
      </w:r>
    </w:p>
    <w:sectPr w:rsidSect="00AE2C87" w:rsidR="00057E97" w:rsidRPr="008C6C52">
      <w:headerReference w:type="even" r:id="rId11"/>
      <w:headerReference w:type="default" r:id="rId12"/>
      <w:headerReference w:type="first" r:id="rId13"/>
      <w:pgSz w:h="16838" w:w="11906"/>
      <w:pgMar w:gutter="0" w:footer="709" w:header="709" w:left="1418" w:bottom="851"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392D" w:rsidR="0094392D">
      <w:r>
        <w:separator/>
      </w:r>
    </w:p>
  </w:endnote>
  <w:endnote w:id="0" w:type="continuationSeparator">
    <w:p w:rsidRDefault="0094392D" w:rsidR="009439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392D" w:rsidR="0094392D">
      <w:r>
        <w:separator/>
      </w:r>
    </w:p>
  </w:footnote>
  <w:footnote w:id="0" w:type="continuationSeparator">
    <w:p w:rsidRDefault="0094392D" w:rsidR="009439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5E95">
      <w:rPr>
        <w:rStyle w:val="Brojstranice"/>
        <w:noProof/>
      </w:rPr>
      <w:t>- 2 -</w:t>
    </w:r>
    <w:r>
      <w:rPr>
        <w:rStyle w:val="Brojstranice"/>
      </w:rPr>
      <w:fldChar w:fldCharType="end"/>
    </w:r>
  </w:p>
  <w:p w:rsidRDefault="008A2706" w:rsidP="00E83693" w:rsidR="00A551C4">
    <w:pPr>
      <w:pStyle w:val="Zaglavlje"/>
    </w:pPr>
    <w:r>
      <w:rPr>
        <w:sz w:val="23"/>
        <w:szCs w:val="23"/>
      </w:rPr>
      <w:tab/>
    </w:r>
    <w:r>
      <w:rPr>
        <w:sz w:val="23"/>
        <w:szCs w:val="23"/>
      </w:rPr>
      <w:tab/>
    </w:r>
    <w:r w:rsidR="00AE2C87" w:rsidRPr="00AE2C87">
      <w:rPr>
        <w:sz w:val="23"/>
        <w:szCs w:val="23"/>
      </w:rPr>
      <w:t>Poslovni broj 10 St-1029/16-2</w:t>
    </w:r>
    <w:r w:rsidR="00957AED">
      <w:rPr>
        <w:sz w:val="23"/>
        <w:szCs w:val="23"/>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21A2" w:rsidR="00D321A2">
    <w:pPr>
      <w:pStyle w:val="Zaglavlje"/>
    </w:pPr>
    <w:r>
      <w:rPr>
        <w:sz w:val="23"/>
        <w:szCs w:val="23"/>
      </w:rPr>
      <w:tab/>
    </w:r>
    <w:r>
      <w:rPr>
        <w:sz w:val="23"/>
        <w:szCs w:val="23"/>
      </w:rPr>
      <w:tab/>
      <w:t>Poslovni broj 10 St-</w:t>
    </w:r>
    <w:r w:rsidR="00AE2C87">
      <w:rPr>
        <w:sz w:val="23"/>
        <w:szCs w:val="23"/>
      </w:rPr>
      <w:t>1029</w:t>
    </w:r>
    <w:r w:rsidR="00D52C51">
      <w:rPr>
        <w:sz w:val="23"/>
        <w:szCs w:val="23"/>
      </w:rPr>
      <w:t>/</w:t>
    </w:r>
    <w:r w:rsidR="006B5C14">
      <w:rPr>
        <w:sz w:val="23"/>
        <w:szCs w:val="23"/>
      </w:rPr>
      <w:t>16</w:t>
    </w:r>
    <w:r w:rsidRPr="004C03E1">
      <w:rPr>
        <w:sz w:val="23"/>
        <w:szCs w:val="23"/>
      </w:rPr>
      <w:t>-</w:t>
    </w:r>
    <w:r w:rsidR="00AE2C87">
      <w:rPr>
        <w:sz w:val="23"/>
        <w:szCs w:val="23"/>
      </w:rPr>
      <w:t>2</w:t>
    </w:r>
    <w:r w:rsidR="00957AED">
      <w:rPr>
        <w:sz w:val="23"/>
        <w:szCs w:val="23"/>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129A4"/>
    <w:rsid w:val="00020463"/>
    <w:rsid w:val="00021235"/>
    <w:rsid w:val="000262FD"/>
    <w:rsid w:val="00036267"/>
    <w:rsid w:val="00054414"/>
    <w:rsid w:val="00056493"/>
    <w:rsid w:val="00057E97"/>
    <w:rsid w:val="00067B0D"/>
    <w:rsid w:val="00072DD0"/>
    <w:rsid w:val="00080998"/>
    <w:rsid w:val="000A27FE"/>
    <w:rsid w:val="000A30E1"/>
    <w:rsid w:val="000B04C9"/>
    <w:rsid w:val="000C5CA8"/>
    <w:rsid w:val="000D050A"/>
    <w:rsid w:val="000F69EC"/>
    <w:rsid w:val="001176CF"/>
    <w:rsid w:val="00126BB4"/>
    <w:rsid w:val="00135B37"/>
    <w:rsid w:val="001369C5"/>
    <w:rsid w:val="001462F8"/>
    <w:rsid w:val="00157495"/>
    <w:rsid w:val="00160D6F"/>
    <w:rsid w:val="001A0D4C"/>
    <w:rsid w:val="001A6A9D"/>
    <w:rsid w:val="001A79EA"/>
    <w:rsid w:val="001B1D09"/>
    <w:rsid w:val="001D4992"/>
    <w:rsid w:val="001D689E"/>
    <w:rsid w:val="001E32C9"/>
    <w:rsid w:val="001E38C0"/>
    <w:rsid w:val="001F76FA"/>
    <w:rsid w:val="00206C1C"/>
    <w:rsid w:val="00241246"/>
    <w:rsid w:val="00253A0B"/>
    <w:rsid w:val="00260E9A"/>
    <w:rsid w:val="00261455"/>
    <w:rsid w:val="00284551"/>
    <w:rsid w:val="002867CC"/>
    <w:rsid w:val="00291807"/>
    <w:rsid w:val="00294522"/>
    <w:rsid w:val="002953C2"/>
    <w:rsid w:val="002A2BBF"/>
    <w:rsid w:val="002A3483"/>
    <w:rsid w:val="002A66CA"/>
    <w:rsid w:val="002B4327"/>
    <w:rsid w:val="002B4DB1"/>
    <w:rsid w:val="002D2F98"/>
    <w:rsid w:val="00315E95"/>
    <w:rsid w:val="00316DD3"/>
    <w:rsid w:val="00326CC0"/>
    <w:rsid w:val="003430E2"/>
    <w:rsid w:val="003465FC"/>
    <w:rsid w:val="003473FD"/>
    <w:rsid w:val="00350D95"/>
    <w:rsid w:val="00366378"/>
    <w:rsid w:val="00372997"/>
    <w:rsid w:val="003843C6"/>
    <w:rsid w:val="003F1E0F"/>
    <w:rsid w:val="003F3DA0"/>
    <w:rsid w:val="004173B6"/>
    <w:rsid w:val="004277F1"/>
    <w:rsid w:val="004478D5"/>
    <w:rsid w:val="0045218A"/>
    <w:rsid w:val="00453E5D"/>
    <w:rsid w:val="004B44C2"/>
    <w:rsid w:val="004C5944"/>
    <w:rsid w:val="004E1C80"/>
    <w:rsid w:val="004E6771"/>
    <w:rsid w:val="00522C82"/>
    <w:rsid w:val="00522F3F"/>
    <w:rsid w:val="005401FF"/>
    <w:rsid w:val="0055713A"/>
    <w:rsid w:val="00575392"/>
    <w:rsid w:val="005A3F63"/>
    <w:rsid w:val="005A7B2A"/>
    <w:rsid w:val="005D3ADB"/>
    <w:rsid w:val="005E3D31"/>
    <w:rsid w:val="005F5229"/>
    <w:rsid w:val="006042F4"/>
    <w:rsid w:val="00636CCD"/>
    <w:rsid w:val="00646ECD"/>
    <w:rsid w:val="00647B00"/>
    <w:rsid w:val="00650E5E"/>
    <w:rsid w:val="006A2881"/>
    <w:rsid w:val="006A5A22"/>
    <w:rsid w:val="006B434F"/>
    <w:rsid w:val="006B5C14"/>
    <w:rsid w:val="006F7EF9"/>
    <w:rsid w:val="00700FDC"/>
    <w:rsid w:val="0070308E"/>
    <w:rsid w:val="0071671C"/>
    <w:rsid w:val="00732744"/>
    <w:rsid w:val="00732CD7"/>
    <w:rsid w:val="00735CC0"/>
    <w:rsid w:val="00776065"/>
    <w:rsid w:val="007827F4"/>
    <w:rsid w:val="00785665"/>
    <w:rsid w:val="007912DA"/>
    <w:rsid w:val="007A0757"/>
    <w:rsid w:val="007A1B68"/>
    <w:rsid w:val="007A5BFA"/>
    <w:rsid w:val="007B554B"/>
    <w:rsid w:val="007D234D"/>
    <w:rsid w:val="007F5D49"/>
    <w:rsid w:val="00803B1D"/>
    <w:rsid w:val="008061AB"/>
    <w:rsid w:val="00823D1F"/>
    <w:rsid w:val="008300A1"/>
    <w:rsid w:val="00831A3C"/>
    <w:rsid w:val="00850CD2"/>
    <w:rsid w:val="008522E2"/>
    <w:rsid w:val="0086395B"/>
    <w:rsid w:val="00876A01"/>
    <w:rsid w:val="008A2706"/>
    <w:rsid w:val="008C0DB2"/>
    <w:rsid w:val="008C471C"/>
    <w:rsid w:val="008C6C52"/>
    <w:rsid w:val="008D00B5"/>
    <w:rsid w:val="008F5845"/>
    <w:rsid w:val="008F5913"/>
    <w:rsid w:val="008F6B3C"/>
    <w:rsid w:val="00917651"/>
    <w:rsid w:val="0094392D"/>
    <w:rsid w:val="00957AED"/>
    <w:rsid w:val="00965260"/>
    <w:rsid w:val="009A2495"/>
    <w:rsid w:val="009B5E3F"/>
    <w:rsid w:val="009C6CD7"/>
    <w:rsid w:val="009C71BB"/>
    <w:rsid w:val="00A00ED6"/>
    <w:rsid w:val="00A06218"/>
    <w:rsid w:val="00A17CCC"/>
    <w:rsid w:val="00A36732"/>
    <w:rsid w:val="00A54889"/>
    <w:rsid w:val="00A551C4"/>
    <w:rsid w:val="00A568DC"/>
    <w:rsid w:val="00A57E85"/>
    <w:rsid w:val="00A77B69"/>
    <w:rsid w:val="00AA1311"/>
    <w:rsid w:val="00AA3161"/>
    <w:rsid w:val="00AB1448"/>
    <w:rsid w:val="00AB2162"/>
    <w:rsid w:val="00AB4E57"/>
    <w:rsid w:val="00AB63CA"/>
    <w:rsid w:val="00AE2C87"/>
    <w:rsid w:val="00B0027C"/>
    <w:rsid w:val="00B11E72"/>
    <w:rsid w:val="00B37DEA"/>
    <w:rsid w:val="00B4018F"/>
    <w:rsid w:val="00B412D2"/>
    <w:rsid w:val="00B710D6"/>
    <w:rsid w:val="00B907AF"/>
    <w:rsid w:val="00B950D6"/>
    <w:rsid w:val="00BA7523"/>
    <w:rsid w:val="00BB099C"/>
    <w:rsid w:val="00BB1590"/>
    <w:rsid w:val="00BB1E1D"/>
    <w:rsid w:val="00BC0402"/>
    <w:rsid w:val="00BC2D8B"/>
    <w:rsid w:val="00BE3666"/>
    <w:rsid w:val="00BE5BAE"/>
    <w:rsid w:val="00C1222F"/>
    <w:rsid w:val="00C1301C"/>
    <w:rsid w:val="00C17AE2"/>
    <w:rsid w:val="00C26825"/>
    <w:rsid w:val="00C4180B"/>
    <w:rsid w:val="00C474D6"/>
    <w:rsid w:val="00C66020"/>
    <w:rsid w:val="00C701B8"/>
    <w:rsid w:val="00C760A7"/>
    <w:rsid w:val="00CA0B0E"/>
    <w:rsid w:val="00CA2342"/>
    <w:rsid w:val="00CA27D0"/>
    <w:rsid w:val="00CA7967"/>
    <w:rsid w:val="00CC5545"/>
    <w:rsid w:val="00CC6254"/>
    <w:rsid w:val="00D06BB1"/>
    <w:rsid w:val="00D07F21"/>
    <w:rsid w:val="00D30195"/>
    <w:rsid w:val="00D321A2"/>
    <w:rsid w:val="00D52C51"/>
    <w:rsid w:val="00D60115"/>
    <w:rsid w:val="00D6604A"/>
    <w:rsid w:val="00D852DC"/>
    <w:rsid w:val="00DA1732"/>
    <w:rsid w:val="00DB14A7"/>
    <w:rsid w:val="00DC7997"/>
    <w:rsid w:val="00DD1175"/>
    <w:rsid w:val="00DE13D1"/>
    <w:rsid w:val="00DF45D1"/>
    <w:rsid w:val="00E10EDE"/>
    <w:rsid w:val="00E17C47"/>
    <w:rsid w:val="00E26A58"/>
    <w:rsid w:val="00E54C37"/>
    <w:rsid w:val="00E727A8"/>
    <w:rsid w:val="00E83693"/>
    <w:rsid w:val="00E97741"/>
    <w:rsid w:val="00EA1FF2"/>
    <w:rsid w:val="00EA5217"/>
    <w:rsid w:val="00EC1B25"/>
    <w:rsid w:val="00ED33F7"/>
    <w:rsid w:val="00EE14E8"/>
    <w:rsid w:val="00EE5853"/>
    <w:rsid w:val="00EF0A59"/>
    <w:rsid w:val="00EF3ED5"/>
    <w:rsid w:val="00F13572"/>
    <w:rsid w:val="00F34512"/>
    <w:rsid w:val="00F34977"/>
    <w:rsid w:val="00F45730"/>
    <w:rsid w:val="00F54A7E"/>
    <w:rsid w:val="00F572F0"/>
    <w:rsid w:val="00F63B91"/>
    <w:rsid w:val="00F66D61"/>
    <w:rsid w:val="00FA2B42"/>
    <w:rsid w:val="00FB07F3"/>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cs="Tahoma" w:hAnsi="Tahoma" w:ascii="Tahoma"/>
      <w:sz w:val="16"/>
      <w:szCs w:val="16"/>
    </w:rPr>
  </w:style>
  <w:style w:customStyle="true" w:styleId="TekstbaloniaChar" w:type="character">
    <w:name w:val="Tekst balončića Char"/>
    <w:basedOn w:val="Zadanifontodlomka"/>
    <w:link w:val="Tekstbalonia"/>
    <w:rsid w:val="00FB07F3"/>
    <w:rPr>
      <w:rFonts w:cs="Tahoma" w:hAnsi="Tahoma" w:ascii="Tahoma"/>
      <w:sz w:val="16"/>
      <w:szCs w:val="16"/>
    </w:rPr>
  </w:style>
  <w:style w:styleId="Tekstrezerviranogmjesta" w:type="character">
    <w:name w:val="Placeholder Text"/>
    <w:basedOn w:val="Zadanifontodlomka"/>
    <w:uiPriority w:val="99"/>
    <w:semiHidden/>
    <w:rsid w:val="00315E95"/>
    <w:rPr>
      <w:color w:val="808080"/>
      <w:bdr w:space="0" w:sz="0" w:color="auto" w:val="none"/>
      <w:shd w:fill="auto" w:color="auto" w:val="clear"/>
    </w:rPr>
  </w:style>
  <w:style w:customStyle="true" w:styleId="eSPISCCParagraphDefaultFont" w:type="character">
    <w:name w:val="eSPIS_CC_Paragraph Default Font"/>
    <w:basedOn w:val="Zadanifontodlomka"/>
    <w:rsid w:val="00315E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5E95"/>
    <w:rPr>
      <w:bdr w:space="0" w:sz="0" w:color="auto" w:val="none"/>
      <w:shd w:fill="FFFFCC" w:color="auto" w:val="clear"/>
      <w:lang w:val="hr-HR"/>
    </w:rPr>
  </w:style>
  <w:style w:customStyle="true" w:styleId="PozadinaSvijetloCrvena" w:type="character">
    <w:name w:val="Pozadina_SvijetloCrvena"/>
    <w:basedOn w:val="eSPISCCParagraphDefaultFont"/>
    <w:rsid w:val="00315E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5E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ascii="Tahoma" w:cs="Tahoma" w:hAnsi="Tahoma"/>
      <w:sz w:val="16"/>
      <w:szCs w:val="16"/>
    </w:rPr>
  </w:style>
  <w:style w:customStyle="1" w:styleId="TekstbaloniaChar" w:type="character">
    <w:name w:val="Tekst balončića Char"/>
    <w:basedOn w:val="Zadanifontodlomka"/>
    <w:link w:val="Tekstbalonia"/>
    <w:rsid w:val="00FB07F3"/>
    <w:rPr>
      <w:rFonts w:ascii="Tahoma" w:cs="Tahoma" w:hAnsi="Tahoma"/>
      <w:sz w:val="16"/>
      <w:szCs w:val="16"/>
    </w:rPr>
  </w:style>
  <w:style w:styleId="Tekstrezerviranogmjesta" w:type="character">
    <w:name w:val="Placeholder Text"/>
    <w:basedOn w:val="Zadanifontodlomka"/>
    <w:uiPriority w:val="99"/>
    <w:semiHidden/>
    <w:rsid w:val="00315E95"/>
    <w:rPr>
      <w:color w:val="808080"/>
      <w:bdr w:color="auto" w:space="0" w:sz="0" w:val="none"/>
      <w:shd w:color="auto" w:fill="auto" w:val="clear"/>
    </w:rPr>
  </w:style>
  <w:style w:customStyle="1" w:styleId="eSPISCCParagraphDefaultFont" w:type="character">
    <w:name w:val="eSPIS_CC_Paragraph Default Font"/>
    <w:basedOn w:val="Zadanifontodlomka"/>
    <w:rsid w:val="00315E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5E95"/>
    <w:rPr>
      <w:bdr w:color="auto" w:space="0" w:sz="0" w:val="none"/>
      <w:shd w:color="auto" w:fill="FFFFCC" w:val="clear"/>
      <w:lang w:val="hr-HR"/>
    </w:rPr>
  </w:style>
  <w:style w:customStyle="1" w:styleId="PozadinaSvijetloCrvena" w:type="character">
    <w:name w:val="Pozadina_SvijetloCrvena"/>
    <w:basedOn w:val="eSPISCCParagraphDefaultFont"/>
    <w:rsid w:val="00315E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5E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2017.</izvorni_sadrzaj>
    <derivirana_varijabla naziv="DomainObject.Predmet.DatumRjesavanja_1">12.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ERINO ulje d.o.o. KAŠTELIR</izvorni_sadrzaj>
    <derivirana_varijabla naziv="DomainObject.Predmet.ProtustrankaFormated_1">  ERINO ulje d.o.o. KAŠTELIR</derivirana_varijabla>
  </DomainObject.Predmet.ProtustrankaFormated>
  <DomainObject.Predmet.ProtustrankaFormatedOIB>
    <izvorni_sadrzaj>  ERINO ulje d.o.o. KAŠTELIR, OIB 96547128487</izvorni_sadrzaj>
    <derivirana_varijabla naziv="DomainObject.Predmet.ProtustrankaFormatedOIB_1">  ERINO ulje d.o.o. KAŠTELIR, OIB 96547128487</derivirana_varijabla>
  </DomainObject.Predmet.ProtustrankaFormatedOIB>
  <DomainObject.Predmet.ProtustrankaFormatedWithAdress>
    <izvorni_sadrzaj> ERINO ulje d.o.o. KAŠTELIR, Poslovna zona Labinci 35 A, 52464 Kaštelir</izvorni_sadrzaj>
    <derivirana_varijabla naziv="DomainObject.Predmet.ProtustrankaFormatedWithAdress_1"> ERINO ulje d.o.o. KAŠTELIR, Poslovna zona Labinci 35 A, 52464 Kaštelir</derivirana_varijabla>
  </DomainObject.Predmet.ProtustrankaFormatedWithAdress>
  <DomainObject.Predmet.ProtustrankaFormatedWithAdressOIB>
    <izvorni_sadrzaj> ERINO ulje d.o.o. KAŠTELIR, OIB 96547128487, Poslovna zona Labinci 35 A, 52464 Kaštelir</izvorni_sadrzaj>
    <derivirana_varijabla naziv="DomainObject.Predmet.ProtustrankaFormatedWithAdressOIB_1"> ERINO ulje d.o.o. KAŠTELIR, OIB 96547128487, Poslovna zona Labinci 35 A, 52464 Kaštelir</derivirana_varijabla>
  </DomainObject.Predmet.ProtustrankaFormatedWithAdressOIB>
  <DomainObject.Predmet.ProtustrankaWithAdress>
    <izvorni_sadrzaj>ERINO ulje d.o.o. KAŠTELIR Poslovna zona Labinci 35 A, 52464 Kaštelir</izvorni_sadrzaj>
    <derivirana_varijabla naziv="DomainObject.Predmet.ProtustrankaWithAdress_1">ERINO ulje d.o.o. KAŠTELIR Poslovna zona Labinci 35 A, 52464 Kaštelir</derivirana_varijabla>
  </DomainObject.Predmet.ProtustrankaWithAdress>
  <DomainObject.Predmet.ProtustrankaWithAdressOIB>
    <izvorni_sadrzaj>ERINO ulje d.o.o. KAŠTELIR, OIB 96547128487, Poslovna zona Labinci 35 A, 52464 Kaštelir</izvorni_sadrzaj>
    <derivirana_varijabla naziv="DomainObject.Predmet.ProtustrankaWithAdressOIB_1">ERINO ulje d.o.o. KAŠTELIR, OIB 96547128487, Poslovna zona Labinci 35 A, 52464 Kaštelir</derivirana_varijabla>
  </DomainObject.Predmet.ProtustrankaWithAdressOIB>
  <DomainObject.Predmet.ProtustrankaNazivFormated>
    <izvorni_sadrzaj>ERINO ulje d.o.o. KAŠTELIR</izvorni_sadrzaj>
    <derivirana_varijabla naziv="DomainObject.Predmet.ProtustrankaNazivFormated_1">ERINO ulje d.o.o. KAŠTELIR</derivirana_varijabla>
  </DomainObject.Predmet.ProtustrankaNazivFormated>
  <DomainObject.Predmet.ProtustrankaNazivFormatedOIB>
    <izvorni_sadrzaj>ERINO ulje d.o.o. KAŠTELIR, OIB 96547128487</izvorni_sadrzaj>
    <derivirana_varijabla naziv="DomainObject.Predmet.ProtustrankaNazivFormatedOIB_1">ERINO ulje d.o.o. KAŠTELIR, OIB 96547128487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RAIFFEISEN-BEZIRKSBANK KLAGENFURT, registrierte Genossenschaft mit beschränkter Haftung, R. Austrija, Klagenfurt zastupanog po punomoćniku JAGAR &amp; GREBENAR, ODVJETNIČKO DRUŠTVO</izvorni_sadrzaj>
    <derivirana_varijabla naziv="DomainObject.Predmet.StrankaFormated_1">  RAIFFEISEN-BEZIRKSBANK KLAGENFURT, registrierte Genossenschaft mit beschränkter Haftung, R. Austrija, Klagenfurt zastupanog po punomoćniku JAGAR &amp; GREBENAR, ODVJETNIČKO DRUŠTVO</derivirana_varijabla>
  </DomainObject.Predmet.StrankaFormated>
  <DomainObject.Predmet.StrankaFormatedOIB>
    <izvorni_sadrzaj>  RAIFFEISEN-BEZIRKSBANK KLAGENFURT, registrierte Genossenschaft mit beschränkter Haftung, R. Austrija, Klagenfurt, OIB 27167175999 zastupanog po punomoćniku JAGAR &amp; GREBENAR, ODVJETNIČKO DRUŠTVO</izvorni_sadrzaj>
    <derivirana_varijabla naziv="DomainObject.Predmet.StrankaFormatedOIB_1">  RAIFFEISEN-BEZIRKSBANK KLAGENFURT, registrierte Genossenschaft mit beschränkter Haftung, R. Austrija, Klagenfurt, OIB 27167175999 zastupanog po punomoćniku JAGAR &amp; GREBENAR, ODVJETNIČKO DRUŠTVO</derivirana_varijabla>
  </DomainObject.Predmet.StrankaFormatedOIB>
  <DomainObject.Predmet.StrankaFormatedWithAdress>
    <izvorni_sadrzaj> RAIFFEISEN-BEZIRKSBANK KLAGENFURT, registrierte Genossenschaft mit beschränkter Haftung, R. Austrija, Klagenfurt, Bahnhofstrasse 3, 0 KLAGENFURT  zastupanog po punomoćniku JAGAR &amp; GREBENAR, ODVJETNIČKO DRUŠTVO</izvorni_sadrzaj>
    <derivirana_varijabla naziv="DomainObject.Predmet.StrankaFormatedWithAdress_1"> RAIFFEISEN-BEZIRKSBANK KLAGENFURT, registrierte Genossenschaft mit beschränkter Haftung, R. Austrija, Klagenfurt, Bahnhofstrasse 3, 0 KLAGENFURT  zastupanog po punomoćniku JAGAR &amp; GREBENAR, ODVJETNIČKO DRUŠTVO</derivirana_varijabla>
  </DomainObject.Predmet.StrankaFormatedWithAdress>
  <DomainObject.Predmet.StrankaFormatedWithAdressOIB>
    <izvorni_sadrzaj> RAIFFEISEN-BEZIRKSBANK KLAGENFURT, registrierte Genossenschaft mit beschränkter Haftung, R. Austrija, Klagenfurt, OIB 27167175999, Bahnhofstrasse 3, 0 KLAGENFURT  zastupanog po punomoćniku JAGAR &amp; GREBENAR, ODVJETNIČKO DRUŠTVO</izvorni_sadrzaj>
    <derivirana_varijabla naziv="DomainObject.Predmet.StrankaFormatedWithAdressOIB_1"> RAIFFEISEN-BEZIRKSBANK KLAGENFURT, registrierte Genossenschaft mit beschränkter Haftung, R. Austrija, Klagenfurt, OIB 27167175999, Bahnhofstrasse 3, 0 KLAGENFURT  zastupanog po punomoćniku JAGAR &amp; GREBENAR, ODVJETNIČKO DRUŠTVO</derivirana_varijabla>
  </DomainObject.Predmet.StrankaFormatedWithAdressOIB>
  <DomainObject.Predmet.StrankaWithAdress>
    <izvorni_sadrzaj>RAIFFEISEN-BEZIRKSBANK KLAGENFURT, registrierte Genossenschaft mit beschränkter Haftung, R. Austrija, Klagenfurt Bahnhofstrasse 3,0 KLAGENFURT </izvorni_sadrzaj>
    <derivirana_varijabla naziv="DomainObject.Predmet.StrankaWithAdress_1">RAIFFEISEN-BEZIRKSBANK KLAGENFURT, registrierte Genossenschaft mit beschränkter Haftung, R. Austrija, Klagenfurt Bahnhofstrasse 3,0 KLAGENFURT </derivirana_varijabla>
  </DomainObject.Predmet.StrankaWithAdress>
  <DomainObject.Predmet.StrankaWithAdressOIB>
    <izvorni_sadrzaj>RAIFFEISEN-BEZIRKSBANK KLAGENFURT, registrierte Genossenschaft mit beschränkter Haftung, R. Austrija, Klagenfurt, OIB 27167175999, Bahnhofstrasse 3,0 KLAGENFURT </izvorni_sadrzaj>
    <derivirana_varijabla naziv="DomainObject.Predmet.StrankaWithAdressOIB_1">RAIFFEISEN-BEZIRKSBANK KLAGENFURT, registrierte Genossenschaft mit beschränkter Haftung, R. Austrija, Klagenfurt, OIB 27167175999, Bahnhofstrasse 3,0 KLAGENFURT </derivirana_varijabla>
  </DomainObject.Predmet.StrankaWithAdressOIB>
  <DomainObject.Predmet.StrankaNazivFormated>
    <izvorni_sadrzaj>RAIFFEISEN-BEZIRKSBANK KLAGENFURT, registrierte Genossenschaft mit beschränkter Haftung, R. Austrija, Klagenfurt</izvorni_sadrzaj>
    <derivirana_varijabla naziv="DomainObject.Predmet.StrankaNazivFormated_1">RAIFFEISEN-BEZIRKSBANK KLAGENFURT, registrierte Genossenschaft mit beschränkter Haftung, R. Austrija, Klagenfurt</derivirana_varijabla>
  </DomainObject.Predmet.StrankaNazivFormated>
  <DomainObject.Predmet.StrankaNazivFormatedOIB>
    <izvorni_sadrzaj>RAIFFEISEN-BEZIRKSBANK KLAGENFURT, registrierte Genossenschaft mit beschränkter Haftung, R. Austrija, Klagenfurt, OIB 27167175999</izvorni_sadrzaj>
    <derivirana_varijabla naziv="DomainObject.Predmet.StrankaNazivFormatedOIB_1">RAIFFEISEN-BEZIRKSBANK KLAGENFURT, registrierte Genossenschaft mit beschränkter Haftung, R. Austrija, Klagenfurt, OIB 27167175999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1521637.51</izvorni_sadrzaj>
    <derivirana_varijabla naziv="DomainObject.Predmet.TrenutnaVrijednost_1">1521637.51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RAIFFEISEN-BEZIRKSBANK KLAGENFURT, registrierte Genossenschaft mit beschränkter Haftung, R. Austrija, Klagenfurt zastupanog po punomoćniku JAGAR &amp; GREBENAR, ODVJETNIČKO DRUŠTVO</item>
    </izvorni_sadrzaj>
    <derivirana_varijabla naziv="DomainObject.Predmet.StrankaListFormated_1">
      <item>RAIFFEISEN-BEZIRKSBANK KLAGENFURT, registrierte Genossenschaft mit beschränkter Haftung, R. Austrija, Klagenfurt zastupanog po punomoćniku JAGAR &amp; GREBENAR, ODVJETNIČKO DRUŠTVO</item>
    </derivirana_varijabla>
  </DomainObject.Predmet.StrankaListFormated>
  <DomainObject.Predmet.StrankaListFormatedOIB>
    <izvorni_sadrzaj>
      <item>RAIFFEISEN-BEZIRKSBANK KLAGENFURT, registrierte Genossenschaft mit beschränkter Haftung, R. Austrija, Klagenfurt, OIB 27167175999 zastupanog po punomoćniku JAGAR &amp; GREBENAR, ODVJETNIČKO DRUŠTVO</item>
    </izvorni_sadrzaj>
    <derivirana_varijabla naziv="DomainObject.Predmet.StrankaListFormatedOIB_1">
      <item>RAIFFEISEN-BEZIRKSBANK KLAGENFURT, registrierte Genossenschaft mit beschränkter Haftung, R. Austrija, Klagenfurt, OIB 27167175999 zastupanog po punomoćniku JAGAR &amp; GREBENAR, ODVJETNIČKO DRUŠTVO</item>
    </derivirana_varijabla>
  </DomainObject.Predmet.StrankaListFormatedOIB>
  <DomainObject.Predmet.StrankaListFormatedWithAdress>
    <izvorni_sadrzaj>
      <item>RAIFFEISEN-BEZIRKSBANK KLAGENFURT, registrierte Genossenschaft mit beschränkter Haftung, R. Austrija, Klagenfurt, Bahnhofstrasse 3, 0 KLAGENFURT  zastupanog po punomoćniku JAGAR &amp; GREBENAR, ODVJETNIČKO DRUŠTVO</item>
    </izvorni_sadrzaj>
    <derivirana_varijabla naziv="DomainObject.Predmet.StrankaListFormatedWithAdress_1">
      <item>RAIFFEISEN-BEZIRKSBANK KLAGENFURT, registrierte Genossenschaft mit beschränkter Haftung, R. Austrija, Klagenfurt, Bahnhofstrasse 3, 0 KLAGENFURT  zastupanog po punomoćniku JAGAR &amp; GREBENAR, ODVJETNIČKO DRUŠTVO</item>
    </derivirana_varijabla>
  </DomainObject.Predmet.StrankaListFormatedWithAdress>
  <DomainObject.Predmet.StrankaListFormatedWithAdressOIB>
    <izvorni_sadrzaj>
      <item>RAIFFEISEN-BEZIRKSBANK KLAGENFURT, registrierte Genossenschaft mit beschränkter Haftung, R. Austrija, Klagenfurt, OIB 27167175999, Bahnhofstrasse 3, 0 KLAGENFURT  zastupanog po punomoćniku JAGAR &amp; GREBENAR, ODVJETNIČKO DRUŠTVO</item>
    </izvorni_sadrzaj>
    <derivirana_varijabla naziv="DomainObject.Predmet.StrankaListFormatedWithAdressOIB_1">
      <item>RAIFFEISEN-BEZIRKSBANK KLAGENFURT, registrierte Genossenschaft mit beschränkter Haftung, R. Austrija, Klagenfurt, OIB 27167175999, Bahnhofstrasse 3, 0 KLAGENFURT  zastupanog po punomoćniku JAGAR &amp; GREBENAR, ODVJETNIČKO DRUŠTVO</item>
    </derivirana_varijabla>
  </DomainObject.Predmet.StrankaListFormatedWithAdressOIB>
  <DomainObject.Predmet.StrankaListNazivFormated>
    <izvorni_sadrzaj>
      <item>RAIFFEISEN-BEZIRKSBANK KLAGENFURT, registrierte Genossenschaft mit beschränkter Haftung, R. Austrija, Klagenfurt</item>
    </izvorni_sadrzaj>
    <derivirana_varijabla naziv="DomainObject.Predmet.StrankaListNazivFormated_1">
      <item>RAIFFEISEN-BEZIRKSBANK KLAGENFURT, registrierte Genossenschaft mit beschränkter Haftung, R. Austrija, Klagenfurt</item>
    </derivirana_varijabla>
  </DomainObject.Predmet.StrankaListNazivFormated>
  <DomainObject.Predmet.StrankaListNazivFormatedOIB>
    <izvorni_sadrzaj>
      <item>RAIFFEISEN-BEZIRKSBANK KLAGENFURT, registrierte Genossenschaft mit beschränkter Haftung, R. Austrija, Klagenfurt, OIB 27167175999</item>
    </izvorni_sadrzaj>
    <derivirana_varijabla naziv="DomainObject.Predmet.StrankaListNazivFormatedOIB_1">
      <item>RAIFFEISEN-BEZIRKSBANK KLAGENFURT, registrierte Genossenschaft mit beschränkter Haftung, R. Austrija, Klagenfurt, OIB 27167175999</item>
    </derivirana_varijabla>
  </DomainObject.Predmet.StrankaListNazivFormatedOIB>
  <DomainObject.Predmet.ProtuStrankaListFormated>
    <izvorni_sadrzaj>
      <item>ERINO ulje d.o.o. KAŠTELIR</item>
    </izvorni_sadrzaj>
    <derivirana_varijabla naziv="DomainObject.Predmet.ProtuStrankaListFormated_1">
      <item>ERINO ulje d.o.o. KAŠTELIR</item>
    </derivirana_varijabla>
  </DomainObject.Predmet.ProtuStrankaListFormated>
  <DomainObject.Predmet.ProtuStrankaListFormatedOIB>
    <izvorni_sadrzaj>
      <item>ERINO ulje d.o.o. KAŠTELIR, OIB 96547128487</item>
    </izvorni_sadrzaj>
    <derivirana_varijabla naziv="DomainObject.Predmet.ProtuStrankaListFormatedOIB_1">
      <item>ERINO ulje d.o.o. KAŠTELIR, OIB 96547128487</item>
    </derivirana_varijabla>
  </DomainObject.Predmet.ProtuStrankaListFormatedOIB>
  <DomainObject.Predmet.ProtuStrankaListFormatedWithAdress>
    <izvorni_sadrzaj>
      <item>ERINO ulje d.o.o. KAŠTELIR, Poslovna zona Labinci 35 A, 52464 Kaštelir</item>
    </izvorni_sadrzaj>
    <derivirana_varijabla naziv="DomainObject.Predmet.ProtuStrankaListFormatedWithAdress_1">
      <item>ERINO ulje d.o.o. KAŠTELIR, Poslovna zona Labinci 35 A, 52464 Kaštelir</item>
    </derivirana_varijabla>
  </DomainObject.Predmet.ProtuStrankaListFormatedWithAdress>
  <DomainObject.Predmet.ProtuStrankaListFormatedWithAdressOIB>
    <izvorni_sadrzaj>
      <item>ERINO ulje d.o.o. KAŠTELIR, OIB 96547128487, Poslovna zona Labinci 35 A, 52464 Kaštelir</item>
    </izvorni_sadrzaj>
    <derivirana_varijabla naziv="DomainObject.Predmet.ProtuStrankaListFormatedWithAdressOIB_1">
      <item>ERINO ulje d.o.o. KAŠTELIR, OIB 96547128487, Poslovna zona Labinci 35 A, 52464 Kaštelir</item>
    </derivirana_varijabla>
  </DomainObject.Predmet.ProtuStrankaListFormatedWithAdressOIB>
  <DomainObject.Predmet.ProtuStrankaListNazivFormated>
    <izvorni_sadrzaj>
      <item>ERINO ulje d.o.o. KAŠTELIR</item>
    </izvorni_sadrzaj>
    <derivirana_varijabla naziv="DomainObject.Predmet.ProtuStrankaListNazivFormated_1">
      <item>ERINO ulje d.o.o. KAŠTELIR</item>
    </derivirana_varijabla>
  </DomainObject.Predmet.ProtuStrankaListNazivFormated>
  <DomainObject.Predmet.ProtuStrankaListNazivFormatedOIB>
    <izvorni_sadrzaj>
      <item>ERINO ulje d.o.o. KAŠTELIR, OIB 96547128487</item>
    </izvorni_sadrzaj>
    <derivirana_varijabla naziv="DomainObject.Predmet.ProtuStrankaListNazivFormatedOIB_1">
      <item>ERINO ulje d.o.o. KAŠTELIR, OIB 96547128487</item>
    </derivirana_varijabla>
  </DomainObject.Predmet.ProtuStrankaListNazivFormatedOIB>
  <DomainObject.Predmet.OstaliListFormated>
    <izvorni_sadrzaj>
      <item>JAGAR &amp; GREBENAR, ODVJETNIČKO DRUŠTVO punomoćnik sudionika u postupku RAIFFEISEN-BEZIRKSBANK KLAGENFURT, registrierte Genossenschaft mit beschränkter Haftung, R. Austrija, Klagenfurt</item>
    </izvorni_sadrzaj>
    <derivirana_varijabla naziv="DomainObject.Predmet.OstaliListFormated_1">
      <item>JAGAR &amp; GREBENAR, ODVJETNIČKO DRUŠTVO punomoćnik sudionika u postupku RAIFFEISEN-BEZIRKSBANK KLAGENFURT, registrierte Genossenschaft mit beschränkter Haftung, R. Austrija, Klagenfurt</item>
    </derivirana_varijabla>
  </DomainObject.Predmet.OstaliListFormated>
  <DomainObject.Predmet.OstaliListFormatedOIB>
    <izvorni_sadrzaj>
      <item>JAGAR &amp; GREBENAR, ODVJETNIČKO DRUŠTVO, OIB 50338508399 punomoćnik sudionika u postupku RAIFFEISEN-BEZIRKSBANK KLAGENFURT, registrierte Genossenschaft mit beschränkter Haftung, R. Austrija, Klagenfurt</item>
    </izvorni_sadrzaj>
    <derivirana_varijabla naziv="DomainObject.Predmet.OstaliListFormatedOIB_1">
      <item>JAGAR &amp; GREBENAR, ODVJETNIČKO DRUŠTVO, OIB 50338508399 punomoćnik sudionika u postupku RAIFFEISEN-BEZIRKSBANK KLAGENFURT, registrierte Genossenschaft mit beschränkter Haftung, R. Austrija, Klagenfurt</item>
    </derivirana_varijabla>
  </DomainObject.Predmet.OstaliListFormatedOIB>
  <DomainObject.Predmet.OstaliListFormatedWithAdress>
    <izvorni_sadrzaj>
      <item>JAGAR &amp; GREBENAR, ODVJETNIČKO DRUŠTVO, Masarykova 15, 10000 Zagreb punomoćnik sudionika u postupku RAIFFEISEN-BEZIRKSBANK KLAGENFURT, registrierte Genossenschaft mit beschränkter Haftung, R. Austrija, Klagenfurt</item>
    </izvorni_sadrzaj>
    <derivirana_varijabla naziv="DomainObject.Predmet.OstaliListFormatedWithAdress_1">
      <item>JAGAR &amp; GREBENAR, ODVJETNIČKO DRUŠTVO, Masarykova 15, 10000 Zagreb punomoćnik sudionika u postupku RAIFFEISEN-BEZIRKSBANK KLAGENFURT, registrierte Genossenschaft mit beschränkter Haftung, R. Austrija, Klagenfurt</item>
    </derivirana_varijabla>
  </DomainObject.Predmet.OstaliListFormatedWithAdress>
  <DomainObject.Predmet.OstaliListFormatedWithAdressOIB>
    <izvorni_sadrzaj>
      <item>JAGAR &amp; GREBENAR, ODVJETNIČKO DRUŠTVO, OIB 50338508399, Masarykova 15, 10000 Zagreb punomoćnik sudionika u postupku RAIFFEISEN-BEZIRKSBANK KLAGENFURT, registrierte Genossenschaft mit beschränkter Haftung, R. Austrija, Klagenfurt</item>
    </izvorni_sadrzaj>
    <derivirana_varijabla naziv="DomainObject.Predmet.OstaliListFormatedWithAdressOIB_1">
      <item>JAGAR &amp; GREBENAR, ODVJETNIČKO DRUŠTVO, OIB 50338508399, Masarykova 15, 10000 Zagreb punomoćnik sudionika u postupku RAIFFEISEN-BEZIRKSBANK KLAGENFURT, registrierte Genossenschaft mit beschränkter Haftung, R. Austrija, Klagenfurt</item>
    </derivirana_varijabla>
  </DomainObject.Predmet.OstaliListFormatedWithAdressOIB>
  <DomainObject.Predmet.OstaliListNazivFormated>
    <izvorni_sadrzaj>
      <item>JAGAR &amp; GREBENAR, ODVJETNIČKO DRUŠTVO</item>
    </izvorni_sadrzaj>
    <derivirana_varijabla naziv="DomainObject.Predmet.OstaliListNazivFormated_1">
      <item>JAGAR &amp; GREBENAR, ODVJETNIČKO DRUŠTVO</item>
    </derivirana_varijabla>
  </DomainObject.Predmet.OstaliListNazivFormated>
  <DomainObject.Predmet.OstaliListNazivFormatedOIB>
    <izvorni_sadrzaj>
      <item>JAGAR &amp; GREBENAR, ODVJETNIČKO DRUŠTVO, OIB 50338508399</item>
    </izvorni_sadrzaj>
    <derivirana_varijabla naziv="DomainObject.Predmet.OstaliListNazivFormatedOIB_1">
      <item>JAGAR &amp; GREBENAR, ODVJETNIČKO DRUŠTVO, OIB 50338508399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RAIFFEISEN-BEZIRKSBANK KLAGENFURT, registrierte Genossenschaft mit beschränkter Haftung, R. Austrija, Klagenfurt</izvorni_sadrzaj>
    <derivirana_varijabla naziv="DomainObject.Predmet.StrankaIDrugi_1">RAIFFEISEN-BEZIRKSBANK KLAGENFURT, registrierte Genossenschaft mit beschränkter Haftung, R. Austrija, Klagenfurt</derivirana_varijabla>
  </DomainObject.Predmet.StrankaIDrugi>
  <DomainObject.Predmet.ProtustrankaIDrugi>
    <izvorni_sadrzaj>ERINO ulje d.o.o. KAŠTELIR</izvorni_sadrzaj>
    <derivirana_varijabla naziv="DomainObject.Predmet.ProtustrankaIDrugi_1">ERINO ulje d.o.o. KAŠTELIR</derivirana_varijabla>
  </DomainObject.Predmet.ProtustrankaIDrugi>
  <DomainObject.Predmet.StrankaIDrugiAdressOIB>
    <izvorni_sadrzaj>RAIFFEISEN-BEZIRKSBANK KLAGENFURT, registrierte Genossenschaft mit beschränkter Haftung, R. Austrija, Klagenfurt, OIB 27167175999, Bahnhofstrasse 3, 0 KLAGENFURT </izvorni_sadrzaj>
    <derivirana_varijabla naziv="DomainObject.Predmet.StrankaIDrugiAdressOIB_1">RAIFFEISEN-BEZIRKSBANK KLAGENFURT, registrierte Genossenschaft mit beschränkter Haftung, R. Austrija, Klagenfurt, OIB 27167175999, Bahnhofstrasse 3, 0 KLAGENFURT </derivirana_varijabla>
  </DomainObject.Predmet.StrankaIDrugiAdressOIB>
  <DomainObject.Predmet.ProtustrankaIDrugiAdressOIB>
    <izvorni_sadrzaj>ERINO ulje d.o.o. KAŠTELIR, OIB 96547128487, Poslovna zona Labinci 35 A, 52464 Kaštelir</izvorni_sadrzaj>
    <derivirana_varijabla naziv="DomainObject.Predmet.ProtustrankaIDrugiAdressOIB_1">ERINO ulje d.o.o. KAŠTELIR, OIB 96547128487, Poslovna zona Labinci 35 A,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prosinca 2016.</izvorni_sadrzaj>
    <derivirana_varijabla naziv="DomainObject.Predmet.OdlukaRjesenje.DatumDonosenjaOdluke_1">16. prosinca 2016.</derivirana_varijabla>
  </DomainObject.Predmet.OdlukaRjesenje.DatumDonosenjaOdluke>
  <DomainObject.Predmet.OdlukaRjesenje.DatumPravomocnosti>
    <izvorni_sadrzaj>3. siječnja 2017.</izvorni_sadrzaj>
    <derivirana_varijabla naziv="DomainObject.Predmet.OdlukaRjesenje.DatumPravomocnosti_1">3. siječnja 2017.</derivirana_varijabla>
  </DomainObject.Predmet.OdlukaRjesenje.DatumPravomocnosti>
  <DomainObject.Predmet.OdlukaRjesenje.Oznaka>
    <izvorni_sadrzaj>St-1029/2016-23</izvorni_sadrzaj>
    <derivirana_varijabla naziv="DomainObject.Predmet.OdlukaRjesenje.Oznaka_1">St-1029/2016-23</derivirana_varijabla>
  </DomainObject.Predmet.OdlukaRjesenje.Oznaka>
  <DomainObject.Predmet.SudioniciListNaziv>
    <izvorni_sadrzaj>
      <item>ERINO ulje d.o.o. KAŠTELIR</item>
      <item>JAGAR &amp; GREBENAR, ODVJETNIČKO DRUŠTVO</item>
      <item>RAIFFEISEN-BEZIRKSBANK KLAGENFURT, registrierte Genossenschaft mit beschränkter Haftung, R. Austrija, Klagenfurt</item>
    </izvorni_sadrzaj>
    <derivirana_varijabla naziv="DomainObject.Predmet.SudioniciListNaziv_1">
      <item>ERINO ulje d.o.o. KAŠTELIR</item>
      <item>JAGAR &amp; GREBENAR, ODVJETNIČKO DRUŠTVO</item>
      <item>RAIFFEISEN-BEZIRKSBANK KLAGENFURT, registrierte Genossenschaft mit beschränkter Haftung, R. Austrija, Klagenfurt</item>
    </derivirana_varijabla>
  </DomainObject.Predmet.SudioniciListNaziv>
  <DomainObject.Predmet.SudioniciListAdressOIB>
    <izvorni_sadrzaj>
      <item>ERINO ulje d.o.o. KAŠTELIR, OIB 96547128487, Poslovna zona Labinci 35 A,52464 Kaštelir</item>
      <item>JAGAR &amp; GREBENAR, ODVJETNIČKO DRUŠTVO, OIB 50338508399, Masarykova 15,10000 Zagreb</item>
      <item>RAIFFEISEN-BEZIRKSBANK KLAGENFURT, registrierte Genossenschaft mit beschränkter Haftung, R. Austrija, Klagenfurt, OIB 27167175999, Bahnhofstrasse 3,0 KLAGENFURT </item>
    </izvorni_sadrzaj>
    <derivirana_varijabla naziv="DomainObject.Predmet.SudioniciListAdressOIB_1">
      <item>ERINO ulje d.o.o. KAŠTELIR, OIB 96547128487, Poslovna zona Labinci 35 A,52464 Kaštelir</item>
      <item>JAGAR &amp; GREBENAR, ODVJETNIČKO DRUŠTVO, OIB 50338508399, Masarykova 15,10000 Zagreb</item>
      <item>RAIFFEISEN-BEZIRKSBANK KLAGENFURT, registrierte Genossenschaft mit beschränkter Haftung, R. Austrija, Klagenfurt, OIB 27167175999, Bahnhofstrasse 3,0 KLAGENFURT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96547128487</item>
      <item>, OIB 50338508399</item>
      <item>, OIB 27167175999</item>
    </izvorni_sadrzaj>
    <derivirana_varijabla naziv="DomainObject.Predmet.SudioniciListNazivOIB_1">
      <item>, OIB 96547128487</item>
      <item>, OIB 50338508399</item>
      <item>, OIB 27167175999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029A6E-4CF6-4D49-A689-09577C63D0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503</properties:Words>
  <properties:Characters>2608</properties:Characters>
  <properties:Lines>69</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2017-01-18T09:37:00Z</dcterms:created>
  <dc:creator>msimicic</dc:creator>
  <cp:lastModifiedBy>Sanja Lakošeljac</cp:lastModifiedBy>
  <cp:lastPrinted>2017-01-18T09:40:00Z</cp:lastPrinted>
  <dcterms:modified xmlns:xsi="http://www.w3.org/2001/XMLSchema-instance" xsi:type="dcterms:W3CDTF">2017-01-18T09:41:00Z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