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8e58" w14:paraId="6188e58" w:rsidRDefault="00997BA9" w:rsidP="00997BA9" w:rsidR="00997BA9" w:rsidRPr="000524E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0524E5">
      <w:p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0524E5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0524E5">
        <w:rPr>
          <w:rFonts w:hAnsi="Times New Roman" w:ascii="Times New Roman"/>
          <w:szCs w:val="24"/>
          <w:lang w:val="hr-HR"/>
        </w:rPr>
        <w:t xml:space="preserve">u </w:t>
      </w:r>
      <w:r w:rsidR="00932D82" w:rsidRPr="000524E5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0524E5">
        <w:rPr>
          <w:rFonts w:hAnsi="Times New Roman" w:ascii="Times New Roman"/>
          <w:szCs w:val="24"/>
          <w:lang w:val="hr-HR"/>
        </w:rPr>
        <w:t xml:space="preserve"> </w:t>
      </w:r>
      <w:r w:rsidR="000524E5" w:rsidRPr="000524E5">
        <w:rPr>
          <w:rFonts w:hAnsi="Times New Roman" w:ascii="Times New Roman"/>
          <w:szCs w:val="24"/>
          <w:lang w:val="hr-HR"/>
        </w:rPr>
        <w:t>Poliklinika  za fizikalnu medicinu i rehabilitaciju MALEK, Velika Gorica, Gajeva 20, OIB 92042675952, dana 08. srpnja 2016. godine</w:t>
      </w:r>
    </w:p>
    <w:p w:rsidRDefault="00ED26A5" w:rsidP="00997BA9" w:rsidR="00ED26A5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z a k l j u č i o</w:t>
      </w:r>
      <w:r w:rsidR="00997BA9" w:rsidRPr="000524E5">
        <w:rPr>
          <w:rFonts w:hAnsi="Times New Roman" w:ascii="Times New Roman"/>
          <w:szCs w:val="24"/>
          <w:lang w:val="hr-HR"/>
        </w:rPr>
        <w:t xml:space="preserve">    j</w:t>
      </w:r>
      <w:r w:rsidR="00BC247B" w:rsidRPr="000524E5">
        <w:rPr>
          <w:rFonts w:hAnsi="Times New Roman" w:ascii="Times New Roman"/>
          <w:szCs w:val="24"/>
          <w:lang w:val="hr-HR"/>
        </w:rPr>
        <w:t xml:space="preserve"> </w:t>
      </w:r>
      <w:r w:rsidR="00997BA9" w:rsidRPr="000524E5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0524E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0524E5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0524E5">
        <w:rPr>
          <w:rFonts w:hAnsi="Times New Roman" w:ascii="Times New Roman"/>
          <w:szCs w:val="24"/>
          <w:lang w:val="hr-HR"/>
        </w:rPr>
        <w:t>ovog suda</w:t>
      </w:r>
      <w:r w:rsidR="00604095" w:rsidRPr="000524E5">
        <w:rPr>
          <w:rFonts w:hAnsi="Times New Roman" w:ascii="Times New Roman"/>
          <w:szCs w:val="24"/>
          <w:lang w:val="hr-HR"/>
        </w:rPr>
        <w:t xml:space="preserve">, </w:t>
      </w:r>
      <w:r w:rsidRPr="000524E5">
        <w:rPr>
          <w:rFonts w:hAnsi="Times New Roman" w:ascii="Times New Roman"/>
          <w:szCs w:val="24"/>
          <w:lang w:val="hr-HR"/>
        </w:rPr>
        <w:t>predlož</w:t>
      </w:r>
      <w:r w:rsidR="00604095" w:rsidRPr="000524E5">
        <w:rPr>
          <w:rFonts w:hAnsi="Times New Roman" w:ascii="Times New Roman"/>
          <w:szCs w:val="24"/>
          <w:lang w:val="hr-HR"/>
        </w:rPr>
        <w:t xml:space="preserve">iti </w:t>
      </w:r>
      <w:r w:rsidRPr="000524E5">
        <w:rPr>
          <w:rFonts w:hAnsi="Times New Roman" w:ascii="Times New Roman"/>
          <w:szCs w:val="24"/>
          <w:lang w:val="hr-HR"/>
        </w:rPr>
        <w:t>otvaranje s</w:t>
      </w:r>
      <w:r w:rsidR="00E77A00" w:rsidRPr="000524E5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0524E5">
        <w:rPr>
          <w:rFonts w:hAnsi="Times New Roman" w:ascii="Times New Roman"/>
          <w:szCs w:val="24"/>
          <w:lang w:val="hr-HR"/>
        </w:rPr>
        <w:t xml:space="preserve"> </w:t>
      </w:r>
      <w:r w:rsidR="000524E5" w:rsidRPr="000524E5">
        <w:rPr>
          <w:rFonts w:hAnsi="Times New Roman" w:ascii="Times New Roman"/>
          <w:szCs w:val="24"/>
          <w:lang w:val="hr-HR"/>
        </w:rPr>
        <w:t>Poliklinika  za fizikalnu medicinu i rehabilitaciju MALEK, Velika Gorica, Gajeva 20, OIB 92042675952.</w:t>
      </w:r>
    </w:p>
    <w:p w:rsidRDefault="003B3312" w:rsidP="003B3312" w:rsidR="003B3312" w:rsidRPr="000524E5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Pravna osoba pod točkom I.</w:t>
      </w:r>
      <w:r w:rsidR="002521D2" w:rsidRPr="000524E5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0524E5">
        <w:rPr>
          <w:rFonts w:hAnsi="Times New Roman" w:ascii="Times New Roman"/>
          <w:szCs w:val="24"/>
          <w:lang w:val="hr-HR"/>
        </w:rPr>
        <w:t xml:space="preserve"> </w:t>
      </w:r>
      <w:r w:rsidR="000524E5" w:rsidRPr="000524E5">
        <w:rPr>
          <w:rFonts w:hAnsi="Times New Roman" w:ascii="Times New Roman"/>
          <w:szCs w:val="24"/>
          <w:lang w:val="hr-HR"/>
        </w:rPr>
        <w:t>82.582,42</w:t>
      </w:r>
      <w:r w:rsidR="00895D36" w:rsidRPr="000524E5">
        <w:rPr>
          <w:rFonts w:hAnsi="Times New Roman" w:ascii="Times New Roman"/>
          <w:szCs w:val="24"/>
          <w:lang w:val="hr-HR"/>
        </w:rPr>
        <w:t xml:space="preserve"> </w:t>
      </w:r>
      <w:r w:rsidRPr="000524E5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0524E5">
        <w:rPr>
          <w:rFonts w:hAnsi="Times New Roman" w:ascii="Times New Roman"/>
          <w:szCs w:val="24"/>
          <w:lang w:val="hr-HR"/>
        </w:rPr>
        <w:t xml:space="preserve"> stečajnog </w:t>
      </w:r>
      <w:r w:rsidRPr="000524E5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Ako ni</w:t>
      </w:r>
      <w:r w:rsidR="002521D2" w:rsidRPr="000524E5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0524E5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0524E5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0524E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0524E5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0524E5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0524E5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0524E5">
        <w:rPr>
          <w:rFonts w:hAnsi="Times New Roman" w:ascii="Times New Roman"/>
          <w:szCs w:val="24"/>
          <w:lang w:val="hr-HR"/>
        </w:rPr>
        <w:t>smatrat će se da j</w:t>
      </w:r>
      <w:r w:rsidRPr="000524E5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0524E5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0524E5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0524E5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0524E5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0524E5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0524E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0524E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0524E5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0524E5">
      <w:p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0524E5">
      <w:pPr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  <w:r w:rsidR="00BC247B" w:rsidRPr="000524E5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0524E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0524E5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0524E5">
      <w:pPr>
        <w:ind w:firstLine="720"/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0524E5">
        <w:rPr>
          <w:rFonts w:hAnsi="Times New Roman" w:ascii="Times New Roman"/>
          <w:lang w:val="hr-HR"/>
        </w:rPr>
        <w:t>aj je sud  rješenjem, broj: St-</w:t>
      </w:r>
      <w:r w:rsidR="000524E5" w:rsidRPr="000524E5">
        <w:rPr>
          <w:rFonts w:hAnsi="Times New Roman" w:ascii="Times New Roman"/>
          <w:lang w:val="hr-HR"/>
        </w:rPr>
        <w:t>5546</w:t>
      </w:r>
      <w:r w:rsidR="00ED26A5" w:rsidRPr="000524E5">
        <w:rPr>
          <w:rFonts w:hAnsi="Times New Roman" w:ascii="Times New Roman"/>
          <w:lang w:val="hr-HR"/>
        </w:rPr>
        <w:t xml:space="preserve">/2015. </w:t>
      </w:r>
      <w:r w:rsidRPr="000524E5">
        <w:rPr>
          <w:rFonts w:hAnsi="Times New Roman" w:ascii="Times New Roman"/>
          <w:lang w:val="hr-HR"/>
        </w:rPr>
        <w:t>od</w:t>
      </w:r>
      <w:r w:rsidR="00575664" w:rsidRPr="000524E5">
        <w:rPr>
          <w:rFonts w:hAnsi="Times New Roman" w:ascii="Times New Roman"/>
          <w:lang w:val="hr-HR"/>
        </w:rPr>
        <w:t xml:space="preserve"> </w:t>
      </w:r>
      <w:r w:rsidR="000524E5" w:rsidRPr="000524E5">
        <w:rPr>
          <w:rFonts w:hAnsi="Times New Roman" w:ascii="Times New Roman"/>
          <w:lang w:val="hr-HR"/>
        </w:rPr>
        <w:t>08</w:t>
      </w:r>
      <w:r w:rsidR="00DE4DF2" w:rsidRPr="000524E5">
        <w:rPr>
          <w:rFonts w:hAnsi="Times New Roman" w:ascii="Times New Roman"/>
          <w:lang w:val="hr-HR"/>
        </w:rPr>
        <w:t>. srpnja</w:t>
      </w:r>
      <w:r w:rsidR="00ED26A5" w:rsidRPr="000524E5">
        <w:rPr>
          <w:rFonts w:hAnsi="Times New Roman" w:ascii="Times New Roman"/>
          <w:lang w:val="hr-HR"/>
        </w:rPr>
        <w:t xml:space="preserve"> 2016. godine</w:t>
      </w:r>
      <w:r w:rsidRPr="000524E5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0524E5">
      <w:pPr>
        <w:ind w:firstLine="720"/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0524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0524E5">
        <w:rPr>
          <w:rFonts w:hAnsi="Times New Roman" w:ascii="Times New Roman"/>
          <w:szCs w:val="24"/>
          <w:lang w:val="hr-HR"/>
        </w:rPr>
        <w:t>u skladu s odredbom</w:t>
      </w:r>
      <w:r w:rsidRPr="000524E5">
        <w:rPr>
          <w:rFonts w:hAnsi="Times New Roman" w:ascii="Times New Roman"/>
          <w:szCs w:val="24"/>
          <w:lang w:val="hr-HR"/>
        </w:rPr>
        <w:t xml:space="preserve"> čl.</w:t>
      </w:r>
      <w:r w:rsidR="00C435DD" w:rsidRPr="000524E5">
        <w:rPr>
          <w:rFonts w:hAnsi="Times New Roman" w:ascii="Times New Roman"/>
          <w:szCs w:val="24"/>
          <w:lang w:val="hr-HR"/>
        </w:rPr>
        <w:t xml:space="preserve"> </w:t>
      </w:r>
      <w:r w:rsidRPr="000524E5">
        <w:rPr>
          <w:rFonts w:hAnsi="Times New Roman" w:ascii="Times New Roman"/>
          <w:szCs w:val="24"/>
          <w:lang w:val="hr-HR"/>
        </w:rPr>
        <w:t>430. SZ</w:t>
      </w:r>
      <w:r w:rsidR="00C435DD" w:rsidRPr="000524E5">
        <w:rPr>
          <w:rFonts w:hAnsi="Times New Roman" w:ascii="Times New Roman"/>
          <w:szCs w:val="24"/>
          <w:lang w:val="hr-HR"/>
        </w:rPr>
        <w:t>-a,</w:t>
      </w:r>
      <w:r w:rsidRPr="000524E5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0524E5">
        <w:rPr>
          <w:rFonts w:hAnsi="Times New Roman" w:ascii="Times New Roman"/>
          <w:szCs w:val="24"/>
          <w:lang w:val="hr-HR"/>
        </w:rPr>
        <w:t xml:space="preserve">odredbe </w:t>
      </w:r>
      <w:r w:rsidRPr="000524E5">
        <w:rPr>
          <w:rFonts w:hAnsi="Times New Roman" w:ascii="Times New Roman"/>
          <w:szCs w:val="24"/>
          <w:lang w:val="hr-HR"/>
        </w:rPr>
        <w:t>čl</w:t>
      </w:r>
      <w:r w:rsidR="00C435DD" w:rsidRPr="000524E5">
        <w:rPr>
          <w:rFonts w:hAnsi="Times New Roman" w:ascii="Times New Roman"/>
          <w:szCs w:val="24"/>
          <w:lang w:val="hr-HR"/>
        </w:rPr>
        <w:t>.</w:t>
      </w:r>
      <w:r w:rsidRPr="000524E5">
        <w:rPr>
          <w:rFonts w:hAnsi="Times New Roman" w:ascii="Times New Roman"/>
          <w:szCs w:val="24"/>
          <w:lang w:val="hr-HR"/>
        </w:rPr>
        <w:t xml:space="preserve"> 433 SZ</w:t>
      </w:r>
      <w:r w:rsidR="00C435DD" w:rsidRPr="000524E5">
        <w:rPr>
          <w:rFonts w:hAnsi="Times New Roman" w:ascii="Times New Roman"/>
          <w:szCs w:val="24"/>
          <w:lang w:val="hr-HR"/>
        </w:rPr>
        <w:t>-a</w:t>
      </w:r>
      <w:r w:rsidR="002521D2" w:rsidRPr="000524E5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0524E5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524E5">
      <w:pPr>
        <w:jc w:val="center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U Zagrebu</w:t>
      </w:r>
      <w:r w:rsidR="00575664" w:rsidRPr="000524E5">
        <w:rPr>
          <w:rFonts w:hAnsi="Times New Roman" w:ascii="Times New Roman"/>
          <w:lang w:val="hr-HR"/>
        </w:rPr>
        <w:t xml:space="preserve">, </w:t>
      </w:r>
      <w:r w:rsidR="00DE4DF2" w:rsidRPr="000524E5">
        <w:rPr>
          <w:rFonts w:hAnsi="Times New Roman" w:ascii="Times New Roman"/>
          <w:lang w:val="hr-HR"/>
        </w:rPr>
        <w:t>0</w:t>
      </w:r>
      <w:r w:rsidR="000524E5" w:rsidRPr="000524E5">
        <w:rPr>
          <w:rFonts w:hAnsi="Times New Roman" w:ascii="Times New Roman"/>
          <w:lang w:val="hr-HR"/>
        </w:rPr>
        <w:t>8</w:t>
      </w:r>
      <w:r w:rsidR="00DE4DF2" w:rsidRPr="000524E5">
        <w:rPr>
          <w:rFonts w:hAnsi="Times New Roman" w:ascii="Times New Roman"/>
          <w:lang w:val="hr-HR"/>
        </w:rPr>
        <w:t>. srpnja</w:t>
      </w:r>
      <w:r w:rsidR="00575664" w:rsidRPr="000524E5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0524E5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0524E5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0524E5">
      <w:pPr>
        <w:ind w:firstLine="720" w:left="5040"/>
        <w:jc w:val="right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0524E5">
      <w:pPr>
        <w:jc w:val="right"/>
        <w:rPr>
          <w:rFonts w:hAnsi="Times New Roman" w:ascii="Times New Roman"/>
        </w:rPr>
      </w:pPr>
      <w:r w:rsidRPr="000524E5">
        <w:rPr>
          <w:rFonts w:hAnsi="Times New Roman" w:ascii="Times New Roman"/>
          <w:lang w:val="hr-HR"/>
        </w:rPr>
        <w:t>BOJAN PETRAŠ</w:t>
      </w:r>
      <w:r w:rsidR="004A00D9">
        <w:rPr>
          <w:rFonts w:hAnsi="Times New Roman" w:ascii="Times New Roman"/>
          <w:lang w:val="hr-HR"/>
        </w:rPr>
        <w:t>,v.r.</w:t>
      </w:r>
    </w:p>
    <w:p w:rsidRDefault="00C435DD" w:rsidP="0086691F" w:rsidR="00C435DD" w:rsidRPr="000524E5">
      <w:pPr>
        <w:rPr>
          <w:rFonts w:hAnsi="Times New Roman" w:ascii="Times New Roman"/>
          <w:lang w:val="hr-HR"/>
        </w:rPr>
      </w:pPr>
    </w:p>
    <w:p w:rsidRDefault="00586826" w:rsidP="0086691F" w:rsidR="00586826" w:rsidRPr="000524E5">
      <w:pPr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0524E5">
      <w:pPr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4A00D9" w:rsidR="004A00D9">
      <w:pPr>
        <w:jc w:val="both"/>
        <w:rPr>
          <w:rFonts w:hAnsi="Times New Roman" w:ascii="Times New Roman"/>
          <w:sz w:val="22"/>
          <w:lang w:val="hr-HR"/>
        </w:rPr>
      </w:pPr>
    </w:p>
    <w:p w:rsidRDefault="004A00D9" w:rsidR="004A00D9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za točnost otpravka – ovlašteni službenik</w:t>
      </w:r>
    </w:p>
    <w:p w:rsidRDefault="004A00D9" w:rsidR="004A00D9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                         Višnja Svečak</w:t>
      </w:r>
    </w:p>
    <w:p w:rsidRDefault="004A00D9" w:rsidR="004A00D9">
      <w:pPr>
        <w:jc w:val="both"/>
        <w:rPr>
          <w:rFonts w:hAnsi="Times New Roman" w:ascii="Times New Roman"/>
          <w:sz w:val="22"/>
          <w:lang w:val="hr-HR"/>
        </w:rPr>
      </w:pPr>
    </w:p>
    <w:p w:rsidRDefault="004A00D9" w:rsidR="004A00D9" w:rsidRPr="000524E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524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0524E5">
      <w:pPr>
        <w:jc w:val="center"/>
        <w:rPr>
          <w:sz w:val="32"/>
          <w:u w:val="single"/>
          <w:lang w:val="hr-HR"/>
        </w:rPr>
      </w:pPr>
    </w:p>
    <w:sectPr w:rsidSect="00840E3D" w:rsidR="00182088" w:rsidRPr="000524E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145" w:rsidP="00DB4528" w:rsidR="004D6145">
      <w:r>
        <w:separator/>
      </w:r>
    </w:p>
  </w:endnote>
  <w:endnote w:id="0" w:type="continuationSeparator">
    <w:p w:rsidRDefault="004D6145" w:rsidP="00DB4528" w:rsidR="004D6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145" w:rsidP="00DB4528" w:rsidR="004D6145">
      <w:r>
        <w:separator/>
      </w:r>
    </w:p>
  </w:footnote>
  <w:footnote w:id="0" w:type="continuationSeparator">
    <w:p w:rsidRDefault="004D6145" w:rsidP="00DB4528" w:rsidR="004D6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00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0524E5">
      <w:rPr>
        <w:rFonts w:hAnsi="Times New Roman" w:ascii="Times New Roman"/>
        <w:lang w:val="hr-HR"/>
      </w:rPr>
      <w:t>5546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0524E5">
      <w:rPr>
        <w:rFonts w:hAnsi="Times New Roman" w:ascii="Times New Roman"/>
        <w:lang w:val="hr-HR"/>
      </w:rPr>
      <w:t>5546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524E5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A00D9"/>
    <w:rsid w:val="004A0143"/>
    <w:rsid w:val="004A7B38"/>
    <w:rsid w:val="004D6145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0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0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0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0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0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0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0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0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5546</izvorni_sadrzaj>
    <derivirana_varijabla naziv="DomainObject.Predmet.Broj_1">5546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St-5546/2015</izvorni_sadrzaj>
    <derivirana_varijabla naziv="DomainObject.Predmet.OznakaBroj_1">St-5546/2015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fizikalnu medicinu i rehabilitaciju MALEK zastupanog po punomoćniku BORIS MALEK</izvorni_sadrzaj>
    <derivirana_varijabla naziv="DomainObject.Predmet.ProtustrankaFormated_1">  Poliklinika za fizikalnu medicinu i rehabilitaciju MALEK zastupanog po punomoćniku BORIS MALEK</derivirana_varijabla>
  </DomainObject.Predmet.ProtustrankaFormated>
  <DomainObject.Predmet.ProtustrankaFormatedOIB>
    <izvorni_sadrzaj>  Poliklinika za fizikalnu medicinu i rehabilitaciju MALEK, OIB 92042675952 zastupanog po punomoćniku BORIS MALEK</izvorni_sadrzaj>
    <derivirana_varijabla naziv="DomainObject.Predmet.ProtustrankaFormatedOIB_1">  Poliklinika za fizikalnu medicinu i rehabilitaciju MALEK, OIB 92042675952 zastupanog po punomoćniku BORIS MALEK</derivirana_varijabla>
  </DomainObject.Predmet.ProtustrankaFormatedOIB>
  <DomainObject.Predmet.ProtustrankaFormatedWithAdress>
    <izvorni_sadrzaj> Poliklinika za fizikalnu medicinu i rehabilitaciju MALEK, Gajeva 20, 10410 Velika Gorica zastupanog po punomoćniku BORIS MALEK</izvorni_sadrzaj>
    <derivirana_varijabla naziv="DomainObject.Predmet.ProtustrankaFormatedWithAdress_1"> Poliklinika za fizikalnu medicinu i rehabilitaciju MALEK, Gajeva 20, 10410 Velika Gorica zastupanog po punomoćniku BORIS MALEK</derivirana_varijabla>
  </DomainObject.Predmet.ProtustrankaFormatedWithAdress>
  <DomainObject.Predmet.ProtustrankaFormatedWithAdressOIB>
    <izvorni_sadrzaj> Poliklinika za fizikalnu medicinu i rehabilitaciju MALEK, OIB 92042675952, Gajeva 20, 10410 Velika Gorica zastupanog po punomoćniku BORIS MALEK</izvorni_sadrzaj>
    <derivirana_varijabla naziv="DomainObject.Predmet.ProtustrankaFormatedWithAdressOIB_1"> Poliklinika za fizikalnu medicinu i rehabilitaciju MALEK, OIB 92042675952, Gajeva 20, 10410 Velika Gorica zastupanog po punomoćniku BORIS MALEK</derivirana_varijabla>
  </DomainObject.Predmet.ProtustrankaFormatedWithAdressOIB>
  <DomainObject.Predmet.ProtustrankaWithAdress>
    <izvorni_sadrzaj>Poliklinika za fizikalnu medicinu i rehabilitaciju MALEK Gajeva 20, 10410 Velika Gorica</izvorni_sadrzaj>
    <derivirana_varijabla naziv="DomainObject.Predmet.ProtustrankaWithAdress_1">Poliklinika za fizikalnu medicinu i rehabilitaciju MALEK Gajeva 20, 10410 Velika Gorica</derivirana_varijabla>
  </DomainObject.Predmet.ProtustrankaWithAdress>
  <DomainObject.Predmet.ProtustrankaWithAdressOIB>
    <izvorni_sadrzaj>Poliklinika za fizikalnu medicinu i rehabilitaciju MALEK, OIB 92042675952, Gajeva 20, 10410 Velika Gorica</izvorni_sadrzaj>
    <derivirana_varijabla naziv="DomainObject.Predmet.ProtustrankaWithAdressOIB_1">Poliklinika za fizikalnu medicinu i rehabilitaciju MALEK, OIB 92042675952, Gajeva 20, 10410 Velika Gorica</derivirana_varijabla>
  </DomainObject.Predmet.ProtustrankaWithAdressOIB>
  <DomainObject.Predmet.ProtustrankaNazivFormated>
    <izvorni_sadrzaj>Poliklinika za fizikalnu medicinu i rehabilitaciju MALEK</izvorni_sadrzaj>
    <derivirana_varijabla naziv="DomainObject.Predmet.ProtustrankaNazivFormated_1">Poliklinika za fizikalnu medicinu i rehabilitaciju MALEK</derivirana_varijabla>
  </DomainObject.Predmet.ProtustrankaNazivFormated>
  <DomainObject.Predmet.ProtustrankaNazivFormatedOIB>
    <izvorni_sadrzaj>Poliklinika za fizikalnu medicinu i rehabilitaciju MALEK, OIB 92042675952</izvorni_sadrzaj>
    <derivirana_varijabla naziv="DomainObject.Predmet.ProtustrankaNazivFormatedOIB_1">Poliklinika za fizikalnu medicinu i rehabilitaciju MALEK, OIB 92042675952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fizikalnu medicinu i rehabilitaciju MALEK zastupanog po punomoćniku BORIS MALEK</item>
    </izvorni_sadrzaj>
    <derivirana_varijabla naziv="DomainObject.Predmet.ProtuStrankaListFormated_1">
      <item>Poliklinika za fizikalnu medicinu i rehabilitaciju MALEK zastupanog po punomoćniku BORIS MALEK</item>
    </derivirana_varijabla>
  </DomainObject.Predmet.ProtuStrankaListFormated>
  <DomainObject.Predmet.ProtuStrankaListFormatedOIB>
    <izvorni_sadrzaj>
      <item>Poliklinika za fizikalnu medicinu i rehabilitaciju MALEK, OIB 92042675952 zastupanog po punomoćniku BORIS MALEK</item>
    </izvorni_sadrzaj>
    <derivirana_varijabla naziv="DomainObject.Predmet.ProtuStrankaListFormatedOIB_1">
      <item>Poliklinika za fizikalnu medicinu i rehabilitaciju MALEK, OIB 92042675952 zastupanog po punomoćniku BORIS MALEK</item>
    </derivirana_varijabla>
  </DomainObject.Predmet.ProtuStrankaListFormatedOIB>
  <DomainObject.Predmet.ProtuStrankaListFormatedWithAdress>
    <izvorni_sadrzaj>
      <item>Poliklinika za fizikalnu medicinu i rehabilitaciju MALEK, Gajeva 20, 10410 Velika Gorica zastupanog po punomoćniku BORIS MALEK</item>
    </izvorni_sadrzaj>
    <derivirana_varijabla naziv="DomainObject.Predmet.ProtuStrankaListFormatedWithAdress_1">
      <item>Poliklinika za fizikalnu medicinu i rehabilitaciju MALEK, Gajeva 20, 10410 Velika Gorica zastupanog po punomoćniku BORIS MALEK</item>
    </derivirana_varijabla>
  </DomainObject.Predmet.ProtuStrankaListFormatedWithAdress>
  <DomainObject.Predmet.ProtuStrankaListFormatedWithAdressOIB>
    <izvorni_sadrzaj>
      <item>Poliklinika za fizikalnu medicinu i rehabilitaciju MALEK, OIB 92042675952, Gajeva 20, 10410 Velika Gorica zastupanog po punomoćniku BORIS MALEK</item>
    </izvorni_sadrzaj>
    <derivirana_varijabla naziv="DomainObject.Predmet.ProtuStrankaListFormatedWithAdressOIB_1">
      <item>Poliklinika za fizikalnu medicinu i rehabilitaciju MALEK, OIB 92042675952, Gajeva 20, 10410 Velika Gorica zastupanog po punomoćniku BORIS MALEK</item>
    </derivirana_varijabla>
  </DomainObject.Predmet.ProtuStrankaListFormatedWithAdressOIB>
  <DomainObject.Predmet.ProtuStrankaListNazivFormated>
    <izvorni_sadrzaj>
      <item>Poliklinika za fizikalnu medicinu i rehabilitaciju MALEK</item>
    </izvorni_sadrzaj>
    <derivirana_varijabla naziv="DomainObject.Predmet.ProtuStrankaListNazivFormated_1">
      <item>Poliklinika za fizikalnu medicinu i rehabilitaciju MALEK</item>
    </derivirana_varijabla>
  </DomainObject.Predmet.ProtuStrankaListNazivFormated>
  <DomainObject.Predmet.ProtuStrankaListNazivFormatedOIB>
    <izvorni_sadrzaj>
      <item>Poliklinika za fizikalnu medicinu i rehabilitaciju MALEK, OIB 92042675952</item>
    </izvorni_sadrzaj>
    <derivirana_varijabla naziv="DomainObject.Predmet.ProtuStrankaListNazivFormatedOIB_1">
      <item>Poliklinika za fizikalnu medicinu i rehabilitaciju MALEK, OIB 92042675952</item>
    </derivirana_varijabla>
  </DomainObject.Predmet.ProtuStrankaListNazivFormatedOIB>
  <DomainObject.Predmet.OstaliListFormated>
    <izvorni_sadrzaj>
      <item>HRVATSKI ZAVOD ZA MIROVINSKO OSIGURANJE</item>
      <item>BORIS MALEK punomoćnik sudionika u postupku Poliklinika za fizikalnu medicinu i rehabilitaciju MALEK</item>
    </izvorni_sadrzaj>
    <derivirana_varijabla naziv="DomainObject.Predmet.OstaliListFormated_1">
      <item>HRVATSKI ZAVOD ZA MIROVINSKO OSIGURANJE</item>
      <item>BORIS MALEK punomoćnik sudionika u postupku Poliklinika za fizikalnu medicinu i rehabilitaciju MALEK</item>
    </derivirana_varijabla>
  </DomainObject.Predmet.OstaliListFormated>
  <DomainObject.Predmet.OstaliListFormatedOIB>
    <izvorni_sadrzaj>
      <item>HRVATSKI ZAVOD ZA MIROVINSKO OSIGURANJE</item>
      <item>BORIS MALEK, OIB 08626105931 punomoćnik sudionika u postupku Poliklinika za fizikalnu medicinu i rehabilitaciju MALEK</item>
    </izvorni_sadrzaj>
    <derivirana_varijabla naziv="DomainObject.Predmet.OstaliListFormatedOIB_1">
      <item>HRVATSKI ZAVOD ZA MIROVINSKO OSIGURANJE</item>
      <item>BORIS MALEK, OIB 08626105931 punomoćnik sudionika u postupku Poliklinika za fizikalnu medicinu i rehabilitaciju MALEK</item>
    </derivirana_varijabla>
  </DomainObject.Predmet.OstaliListFormatedOIB>
  <DomainObject.Predmet.OstaliListFormatedWithAdress>
    <izvorni_sadrzaj>
      <item>HRVATSKI ZAVOD ZA MIROVINSKO OSIGURANJE, Trpimirova 4, 10000 Zagreb</item>
      <item>BORIS MALEK, LJUDEVITA GAJA 20, 10410 Velika Gorica punomoćnik sudionika u postupku Poliklinika za fizikalnu medicinu i rehabilitaciju MALEK</item>
    </izvorni_sadrzaj>
    <derivirana_varijabla naziv="DomainObject.Predmet.OstaliListFormatedWithAdress_1">
      <item>HRVATSKI ZAVOD ZA MIROVINSKO OSIGURANJE, Trpimirova 4, 10000 Zagreb</item>
      <item>BORIS MALEK, LJUDEVITA GAJA 20, 10410 Velika Gorica punomoćnik sudionika u postupku Poliklinika za fizikalnu medicinu i rehabilitaciju MALEK</item>
    </derivirana_varijabla>
  </DomainObject.Predmet.OstaliListFormatedWithAdress>
  <DomainObject.Predmet.OstaliListFormatedWithAdressOIB>
    <izvorni_sadrzaj>
      <item>HRVATSKI ZAVOD ZA MIROVINSKO OSIGURANJE, Trpimirova 4, 10000 Zagreb</item>
      <item>BORIS MALEK, OIB 08626105931, LJUDEVITA GAJA 20, 10410 Velika Gorica punomoćnik sudionika u postupku Poliklinika za fizikalnu medicinu i rehabilitaciju MALEK</item>
    </izvorni_sadrzaj>
    <derivirana_varijabla naziv="DomainObject.Predmet.OstaliListFormatedWithAdressOIB_1">
      <item>HRVATSKI ZAVOD ZA MIROVINSKO OSIGURANJE, Trpimirova 4, 10000 Zagreb</item>
      <item>BORIS MALEK, OIB 08626105931, LJUDEVITA GAJA 20, 10410 Velika Gorica punomoćnik sudionika u postupku Poliklinika za fizikalnu medicinu i rehabilitaciju MALEK</item>
    </derivirana_varijabla>
  </DomainObject.Predmet.OstaliListFormatedWithAdressOIB>
  <DomainObject.Predmet.OstaliListNazivFormated>
    <izvorni_sadrzaj>
      <item>HRVATSKI ZAVOD ZA MIROVINSKO OSIGURANJE</item>
      <item>BORIS MALEK</item>
    </izvorni_sadrzaj>
    <derivirana_varijabla naziv="DomainObject.Predmet.OstaliListNazivFormated_1">
      <item>HRVATSKI ZAVOD ZA MIROVINSKO OSIGURANJE</item>
      <item>BORIS MALEK</item>
    </derivirana_varijabla>
  </DomainObject.Predmet.OstaliListNazivFormated>
  <DomainObject.Predmet.OstaliListNazivFormatedOIB>
    <izvorni_sadrzaj>
      <item>HRVATSKI ZAVOD ZA MIROVINSKO OSIGURANJE</item>
      <item>BORIS MALEK, OIB 08626105931</item>
    </izvorni_sadrzaj>
    <derivirana_varijabla naziv="DomainObject.Predmet.OstaliListNazivFormatedOIB_1">
      <item>HRVATSKI ZAVOD ZA MIROVINSKO OSIGURANJE</item>
      <item>BORIS MALEK, OIB 08626105931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fizikalnu medicinu i rehabilitaciju MALEK</izvorni_sadrzaj>
    <derivirana_varijabla naziv="DomainObject.Predmet.ProtustrankaIDrugi_1">Poliklinika za fizikalnu medicinu i rehabilitaciju MALEK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Poliklinika za fizikalnu medicinu i rehabilitaciju MALEK, OIB 92042675952, Gajeva 20, 10410 Velika Gorica</izvorni_sadrzaj>
    <derivirana_varijabla naziv="DomainObject.Predmet.ProtustrankaIDrugiAdressOIB_1">Poliklinika za fizikalnu medicinu i rehabilitaciju MALEK, OIB 92042675952, Gajeva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fizikalnu medicinu i rehabilitaciju MALEK</item>
      <item>FINA Regionalni centar Zagreb</item>
      <item>HRVATSKI ZAVOD ZA MIROVINSKO OSIGURANJE</item>
      <item>BORIS MALEK</item>
    </izvorni_sadrzaj>
    <derivirana_varijabla naziv="DomainObject.Predmet.SudioniciListNaziv_1">
      <item>Poliklinika za fizikalnu medicinu i rehabilitaciju MALEK</item>
      <item>FINA Regionalni centar Zagreb</item>
      <item>HRVATSKI ZAVOD ZA MIROVINSKO OSIGURANJE</item>
      <item>BORIS MALEK</item>
    </derivirana_varijabla>
  </DomainObject.Predmet.SudioniciListNaziv>
  <DomainObject.Predmet.SudioniciListAdressOIB>
    <izvorni_sadrzaj>
      <item>Poliklinika za fizikalnu medicinu i rehabilitaciju MALEK, OIB 92042675952, Gajeva 20,10410 Velika Gorica</item>
      <item>FINA Regionalni centar Zagreb, OIB 85821130368, Trg svibanjskih žrtava 1995.br 1,10000 Zagreb</item>
      <item>HRVATSKI ZAVOD ZA MIROVINSKO OSIGURANJE, Trpimirova 4,10000 Zagreb</item>
      <item>BORIS MALEK, OIB 08626105931, LJUDEVITA GAJA 20,10410 Velika Gorica</item>
    </izvorni_sadrzaj>
    <derivirana_varijabla naziv="DomainObject.Predmet.SudioniciListAdressOIB_1">
      <item>Poliklinika za fizikalnu medicinu i rehabilitaciju MALEK, OIB 92042675952, Gajeva 20,10410 Velika Gorica</item>
      <item>FINA Regionalni centar Zagreb, OIB 85821130368, Trg svibanjskih žrtava 1995.br 1,10000 Zagreb</item>
      <item>HRVATSKI ZAVOD ZA MIROVINSKO OSIGURANJE, Trpimirova 4,10000 Zagreb</item>
      <item>BORIS MALEK, OIB 08626105931, LJUDEVITA GAJA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92042675952</item>
      <item>, OIB 85821130368</item>
      <item>, OIB null</item>
      <item>, OIB 08626105931</item>
    </izvorni_sadrzaj>
    <derivirana_varijabla naziv="DomainObject.Predmet.SudioniciListNazivOIB_1">
      <item>, OIB 92042675952</item>
      <item>, OIB 85821130368</item>
      <item>, OIB null</item>
      <item>, OIB 08626105931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427</properties:Words>
  <properties:Characters>2441</properties:Characters>
  <properties:Lines>78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2016-07-08T11:09:00Z</dcterms:created>
  <dc:creator>Sudsko vijeæe</dc:creator>
  <cp:lastModifiedBy>Višnja Svečak</cp:lastModifiedBy>
  <cp:lastPrinted>2016-07-08T11:41:00Z</cp:lastPrinted>
  <dcterms:modified xmlns:xsi="http://www.w3.org/2001/XMLSchema-instance" xsi:type="dcterms:W3CDTF">2016-07-08T11:43:00Z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