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d068" w14:paraId="e24d068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900B99" w:rsidP="00900B99" w:rsidR="00900B99">
      <w:pPr>
        <w:jc w:val="right"/>
      </w:pPr>
      <w:r>
        <w:t>1 St-3</w:t>
      </w:r>
      <w:r w:rsidR="001404B4">
        <w:t>/2019-9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1404B4">
        <w:t>JAKUPOVIĆ ALMIR j.d.o.o. Umag, Murine, Fratrici 64F, OIB: 47707207139</w:t>
      </w:r>
      <w:r w:rsidR="00446C07">
        <w:t xml:space="preserve">, </w:t>
      </w:r>
      <w:r w:rsidR="001404B4">
        <w:t>18</w:t>
      </w:r>
      <w:r w:rsidR="00900B99">
        <w:t>. veljače 2019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1404B4">
        <w:t>JAKUPOVIĆ ALMIR j.d.o.o. Umag, Murine, Fratrici 64F, OIB: 47707207139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1404B4">
        <w:t>3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1404B4">
        <w:t>18</w:t>
      </w:r>
      <w:r w:rsidR="00900B99">
        <w:t>. veljače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1404B4">
        <w:t xml:space="preserve">  </w:t>
      </w:r>
      <w:r w:rsidR="00D10CDB" w:rsidRPr="00C10C53">
        <w:t>Damir Rabar</w:t>
      </w:r>
      <w:r w:rsidR="00C13A80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1404B4" w:rsidR="001404B4">
    <w:pPr>
      <w:ind w:firstLine="708" w:left="708"/>
      <w:jc w:val="right"/>
    </w:pPr>
    <w:r>
      <w:t>2</w:t>
    </w:r>
    <w:r w:rsidR="00900B99">
      <w:tab/>
    </w:r>
    <w:r w:rsidR="00900B99">
      <w:tab/>
    </w:r>
    <w:r w:rsidR="00900B99">
      <w:tab/>
    </w:r>
    <w:r w:rsidR="001404B4">
      <w:tab/>
    </w:r>
    <w:r w:rsidR="00210CF5">
      <w:tab/>
    </w:r>
    <w:r w:rsidR="001404B4">
      <w:t>1 St-3/2019-9</w:t>
    </w:r>
  </w:p>
  <w:p w:rsidRDefault="00900B99" w:rsidP="00900B99" w:rsidR="00900B99">
    <w:pPr>
      <w:ind w:firstLine="708" w:left="3540"/>
      <w:jc w:val="center"/>
    </w:pPr>
  </w:p>
  <w:p w:rsidRDefault="00443759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3759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F5DB8"/>
    <w:rsid w:val="00F17F14"/>
    <w:rsid w:val="00F230D0"/>
    <w:rsid w:val="00F47CA6"/>
    <w:rsid w:val="00F47CE2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DBE2FC1-80D4-4B48-9DDB-0FFDBC488F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3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St-3/2019</izvorni_sadrzaj>
    <derivirana_varijabla naziv="DomainObject.Predmet.OznakaBroj_1">St-3/2019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JAKUPOVIĆ ALMIR jednostavno društvo s ograničenom odgovornošću za građenje i usluge</izvorni_sadrzaj>
    <derivirana_varijabla naziv="DomainObject.Predmet.ProtustrankaFormated_1">  JAKUPOVIĆ ALMIR jednostavno društvo s ograničenom odgovornošću za građenje i usluge</derivirana_varijabla>
  </DomainObject.Predmet.ProtustrankaFormated>
  <DomainObject.Predmet.ProtustrankaFormatedOIB>
    <izvorni_sadrzaj>  JAKUPOVIĆ ALMIR jednostavno društvo s ograničenom odgovornošću za građenje i usluge, OIB 47707207139</izvorni_sadrzaj>
    <derivirana_varijabla naziv="DomainObject.Predmet.ProtustrankaFormatedOIB_1">  JAKUPOVIĆ ALMIR jednostavno društvo s ograničenom odgovornošću za građenje i usluge, OIB 47707207139</derivirana_varijabla>
  </DomainObject.Predmet.ProtustrankaFormatedOIB>
  <DomainObject.Predmet.ProtustrankaFormatedWithAdress>
    <izvorni_sadrzaj> JAKUPOVIĆ ALMIR jednostavno društvo s ograničenom odgovornošću za građenje i usluge, Murine, Fratrici 64 F, 52470 Umag</izvorni_sadrzaj>
    <derivirana_varijabla naziv="DomainObject.Predmet.ProtustrankaFormatedWithAdress_1"> JAKUPOVIĆ ALMIR jednostavno društvo s ograničenom odgovornošću za građenje i usluge, Murine, Fratrici 64 F, 52470 Umag</derivirana_varijabla>
  </DomainObject.Predmet.ProtustrankaFormatedWithAdress>
  <DomainObject.Predmet.ProtustrankaFormatedWithAdressOIB>
    <izvorni_sadrzaj> JAKUPOVIĆ ALMIR jednostavno društvo s ograničenom odgovornošću za građenje i usluge, OIB 47707207139, Murine, Fratrici 64 F, 52470 Umag</izvorni_sadrzaj>
    <derivirana_varijabla naziv="DomainObject.Predmet.ProtustrankaFormatedWithAdressOIB_1"> JAKUPOVIĆ ALMIR jednostavno društvo s ograničenom odgovornošću za građenje i usluge, OIB 47707207139, Murine, Fratrici 64 F, 52470 Umag</derivirana_varijabla>
  </DomainObject.Predmet.ProtustrankaFormatedWithAdressOIB>
  <DomainObject.Predmet.ProtustrankaWithAdress>
    <izvorni_sadrzaj>JAKUPOVIĆ ALMIR jednostavno društvo s ograničenom odgovornošću za građenje i usluge Murine, Fratrici 64 F, 52470 Umag</izvorni_sadrzaj>
    <derivirana_varijabla naziv="DomainObject.Predmet.ProtustrankaWithAdress_1">JAKUPOVIĆ ALMIR jednostavno društvo s ograničenom odgovornošću za građenje i usluge Murine, Fratrici 64 F, 52470 Umag</derivirana_varijabla>
  </DomainObject.Predmet.ProtustrankaWithAdress>
  <DomainObject.Predmet.ProtustrankaWithAdressOIB>
    <izvorni_sadrzaj>JAKUPOVIĆ ALMIR jednostavno društvo s ograničenom odgovornošću za građenje i usluge, OIB 47707207139, Murine, Fratrici 64 F, 52470 Umag</izvorni_sadrzaj>
    <derivirana_varijabla naziv="DomainObject.Predmet.ProtustrankaWithAdressOIB_1">JAKUPOVIĆ ALMIR jednostavno društvo s ograničenom odgovornošću za građenje i usluge, OIB 47707207139, Murine, Fratrici 64 F, 52470 Umag</derivirana_varijabla>
  </DomainObject.Predmet.ProtustrankaWithAdressOIB>
  <DomainObject.Predmet.ProtustrankaNazivFormated>
    <izvorni_sadrzaj>JAKUPOVIĆ ALMIR jednostavno društvo s ograničenom odgovornošću za građenje i usluge</izvorni_sadrzaj>
    <derivirana_varijabla naziv="DomainObject.Predmet.ProtustrankaNazivFormated_1">JAKUPOVIĆ ALMIR jednostavno društvo s ograničenom odgovornošću za građenje i usluge</derivirana_varijabla>
  </DomainObject.Predmet.ProtustrankaNazivFormated>
  <DomainObject.Predmet.ProtustrankaNazivFormatedOIB>
    <izvorni_sadrzaj>JAKUPOVIĆ ALMIR jednostavno društvo s ograničenom odgovornošću za građenje i usluge, OIB 47707207139</izvorni_sadrzaj>
    <derivirana_varijabla naziv="DomainObject.Predmet.ProtustrankaNazivFormatedOIB_1">JAKUPOVIĆ ALMIR jednostavno društvo s ograničenom odgovornošću za građenje i usluge, OIB 47707207139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24445.00</izvorni_sadrzaj>
    <derivirana_varijabla naziv="DomainObject.Predmet.TrenutnaVrijednost_1">24445.00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JAKUPOVIĆ ALMIR jednostavno društvo s ograničenom odgovornošću za građenje i usluge</item>
    </izvorni_sadrzaj>
    <derivirana_varijabla naziv="DomainObject.Predmet.ProtuStrankaListFormated_1">
      <item>JAKUPOVIĆ ALMIR jednostavno društvo s ograničenom odgovornošću za građenje i usluge</item>
    </derivirana_varijabla>
  </DomainObject.Predmet.ProtuStrankaListFormated>
  <DomainObject.Predmet.ProtuStrankaListFormatedOIB>
    <izvorni_sadrzaj>
      <item>JAKUPOVIĆ ALMIR jednostavno društvo s ograničenom odgovornošću za građenje i usluge, OIB 47707207139</item>
    </izvorni_sadrzaj>
    <derivirana_varijabla naziv="DomainObject.Predmet.ProtuStrankaListFormatedOIB_1">
      <item>JAKUPOVIĆ ALMIR jednostavno društvo s ograničenom odgovornošću za građenje i usluge, OIB 47707207139</item>
    </derivirana_varijabla>
  </DomainObject.Predmet.ProtuStrankaListFormatedOIB>
  <DomainObject.Predmet.ProtuStrankaListFormatedWithAdress>
    <izvorni_sadrzaj>
      <item>JAKUPOVIĆ ALMIR jednostavno društvo s ograničenom odgovornošću za građenje i usluge, Murine, Fratrici 64 F, 52470 Umag</item>
    </izvorni_sadrzaj>
    <derivirana_varijabla naziv="DomainObject.Predmet.ProtuStrankaListFormatedWithAdress_1">
      <item>JAKUPOVIĆ ALMIR jednostavno društvo s ograničenom odgovornošću za građenje i usluge, Murine, Fratrici 64 F, 52470 Umag</item>
    </derivirana_varijabla>
  </DomainObject.Predmet.ProtuStrankaListFormatedWithAdress>
  <DomainObject.Predmet.ProtuStrankaListFormatedWithAdressOIB>
    <izvorni_sadrzaj>
      <item>JAKUPOVIĆ ALMIR jednostavno društvo s ograničenom odgovornošću za građenje i usluge, OIB 47707207139, Murine, Fratrici 64 F, 52470 Umag</item>
    </izvorni_sadrzaj>
    <derivirana_varijabla naziv="DomainObject.Predmet.ProtuStrankaListFormatedWithAdressOIB_1">
      <item>JAKUPOVIĆ ALMIR jednostavno društvo s ograničenom odgovornošću za građenje i usluge, OIB 47707207139, Murine, Fratrici 64 F, 52470 Umag</item>
    </derivirana_varijabla>
  </DomainObject.Predmet.ProtuStrankaListFormatedWithAdressOIB>
  <DomainObject.Predmet.ProtuStrankaListNazivFormated>
    <izvorni_sadrzaj>
      <item>JAKUPOVIĆ ALMIR jednostavno društvo s ograničenom odgovornošću za građenje i usluge</item>
    </izvorni_sadrzaj>
    <derivirana_varijabla naziv="DomainObject.Predmet.ProtuStrankaListNazivFormated_1">
      <item>JAKUPOVIĆ ALMIR jednostavno društvo s ograničenom odgovornošću za građenje i usluge</item>
    </derivirana_varijabla>
  </DomainObject.Predmet.ProtuStrankaListNazivFormated>
  <DomainObject.Predmet.ProtuStrankaListNazivFormatedOIB>
    <izvorni_sadrzaj>
      <item>JAKUPOVIĆ ALMIR jednostavno društvo s ograničenom odgovornošću za građenje i usluge, OIB 47707207139</item>
    </izvorni_sadrzaj>
    <derivirana_varijabla naziv="DomainObject.Predmet.ProtuStrankaListNazivFormatedOIB_1">
      <item>JAKUPOVIĆ ALMIR jednostavno društvo s ograničenom odgovornošću za građenje i usluge, OIB 47707207139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JAKUPOVIĆ ALMIR jednostavno društvo s ograničenom odgovornošću za građenje i usluge</izvorni_sadrzaj>
    <derivirana_varijabla naziv="DomainObject.Predmet.ProtustrankaIDrugi_1">JAKUPOVIĆ ALMIR jednostavno društvo s ograničenom odgovornošću za građenje i usluge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JAKUPOVIĆ ALMIR jednostavno društvo s ograničenom odgovornošću za građenje i usluge, OIB 47707207139, Murine, Fratrici 64 F, 52470 Umag</izvorni_sadrzaj>
    <derivirana_varijabla naziv="DomainObject.Predmet.ProtustrankaIDrugiAdressOIB_1">JAKUPOVIĆ ALMIR jednostavno društvo s ograničenom odgovornošću za građenje i usluge, OIB 47707207139, Murine, Fratrici 64 F,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JAKUPOVIĆ ALMIR jednostavno društvo s ograničenom odgovornošću za građenje i usluge</item>
    </izvorni_sadrzaj>
    <derivirana_varijabla naziv="DomainObject.Predmet.SudioniciListNaziv_1">
      <item>FINANCIJSKA AGENCIJA, RC RIJEKA, PODRUŽNICA PULA, PULA</item>
      <item>JAKUPOVIĆ ALMIR jednostavno društvo s ograničenom odgovornošću za građenje i usluge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JAKUPOVIĆ ALMIR jednostavno društvo s ograničenom odgovornošću za građenje i usluge, OIB 47707207139, Murine, Fratrici 64 F,52470 Umag</item>
    </izvorni_sadrzaj>
    <derivirana_varijabla naziv="DomainObject.Predmet.SudioniciListAdressOIB_1">
      <item>FINANCIJSKA AGENCIJA, RC RIJEKA, PODRUŽNICA PULA, PULA, OIB 85821130368, F. Kurelca 8,51000 Rijeka</item>
      <item>JAKUPOVIĆ ALMIR jednostavno društvo s ograničenom odgovornošću za građenje i usluge, OIB 47707207139, Murine, Fratrici 64 F,52470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47707207139</item>
    </izvorni_sadrzaj>
    <derivirana_varijabla naziv="DomainObject.Predmet.SudioniciListNazivOIB_1">
      <item>, OIB 85821130368</item>
      <item>, OIB 47707207139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2164</properties:Characters>
  <properties:Lines>69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2019-02-18T07:42:00Z</dcterms:created>
  <dc:creator>Jasmina Matika</dc:creator>
  <cp:lastModifiedBy>Lorena Paris Aničić</cp:lastModifiedBy>
  <cp:lastPrinted>2019-02-18T07:44:00Z</cp:lastPrinted>
  <dcterms:modified xmlns:xsi="http://www.w3.org/2001/XMLSchema-instance" xsi:type="dcterms:W3CDTF">2019-02-18T07:46:00Z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(St-3-19 -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