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4956" w14:paraId="beb495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35B27">
        <w:t>302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35B27">
        <w:t>PALEVSKI CONSTRUCTUM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2B6368">
        <w:t xml:space="preserve">Zadru (Grad Zadar), </w:t>
      </w:r>
      <w:r w:rsidR="00735B27">
        <w:t>Eugena Kvaternika 7</w:t>
      </w:r>
      <w:r w:rsidR="002B6368">
        <w:t xml:space="preserve">, </w:t>
      </w:r>
      <w:r w:rsidR="00A01095">
        <w:t xml:space="preserve">OIB: </w:t>
      </w:r>
      <w:r w:rsidR="00735B27">
        <w:t>93436663047</w:t>
      </w:r>
      <w:r>
        <w:t xml:space="preserve">, </w:t>
      </w:r>
      <w:r w:rsidR="00C75965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35B27">
        <w:t>PALEVSKI CONSTRUCTUM d.o.o. sa sjedištem u Zadru (Gr</w:t>
      </w:r>
      <w:r w:rsidR="00284970">
        <w:t>ad Zadar), Eugena Kvaternika 7</w:t>
      </w:r>
      <w:r w:rsidR="00735B27">
        <w:t>, OIB: 93436663047</w:t>
      </w:r>
      <w:r w:rsidR="001322CF">
        <w:t xml:space="preserve"> </w:t>
      </w:r>
      <w:r>
        <w:t xml:space="preserve">s danom </w:t>
      </w:r>
      <w:r w:rsidR="00C75965">
        <w:t>23</w:t>
      </w:r>
      <w:r>
        <w:t xml:space="preserve">. ožujka 2016. u </w:t>
      </w:r>
      <w:r w:rsidR="00F50C17">
        <w:t>08</w:t>
      </w:r>
      <w:r>
        <w:t>,</w:t>
      </w:r>
      <w:r w:rsidR="00F50C17">
        <w:t>35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945857" w:rsidR="00E41244">
      <w:pPr>
        <w:ind w:firstLine="705"/>
        <w:jc w:val="both"/>
      </w:pPr>
      <w:r w:rsidRPr="00945857">
        <w:t>II</w:t>
      </w:r>
      <w:r w:rsidR="00386298" w:rsidRPr="00945857">
        <w:t xml:space="preserve">. </w:t>
      </w:r>
      <w:r w:rsidR="00193657" w:rsidRPr="00945857">
        <w:t>Stečajnim upraviteljem</w:t>
      </w:r>
      <w:r w:rsidRPr="00945857">
        <w:t xml:space="preserve"> dužnika </w:t>
      </w:r>
      <w:r w:rsidR="00193657" w:rsidRPr="00945857">
        <w:t xml:space="preserve">imenuje se </w:t>
      </w:r>
      <w:r w:rsidR="00945857" w:rsidRPr="00945857">
        <w:t>Ivan Gjurašić</w:t>
      </w:r>
      <w:r w:rsidR="00E41244" w:rsidRPr="00945857">
        <w:t xml:space="preserve"> </w:t>
      </w:r>
      <w:r w:rsidR="00945857" w:rsidRPr="00945857">
        <w:t>iz Zagreba,</w:t>
      </w:r>
      <w:r w:rsidR="00945857" w:rsidRPr="00C911AF">
        <w:t xml:space="preserve"> Petrinjska 28, OIB: 66025260916</w:t>
      </w:r>
      <w:r w:rsidR="00945857">
        <w:t>.</w:t>
      </w:r>
    </w:p>
    <w:p w:rsidRDefault="00945857" w:rsidP="00945857" w:rsidR="00945857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35B27">
        <w:t>PALEVSKI CONSTRUCTUM d.o.o. sa sjedištem u Zadru (Gr</w:t>
      </w:r>
      <w:r w:rsidR="00284970">
        <w:t>ad Zadar), Eugena Kvaternika 7</w:t>
      </w:r>
      <w:r w:rsidR="00735B27">
        <w:t>, OIB: 93436663047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35B27">
        <w:t>1002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35B27">
        <w:t>331.174,52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</w:t>
      </w:r>
      <w:r w:rsidR="00735B27">
        <w:t>e</w:t>
      </w:r>
      <w:r w:rsidR="001E74F1" w:rsidRPr="00CF7AC9">
        <w:t xml:space="preserve"> račun</w:t>
      </w:r>
      <w:r w:rsidR="00735B27">
        <w:t>e</w:t>
      </w:r>
      <w:r w:rsidR="00920BCD">
        <w:t xml:space="preserve"> kod </w:t>
      </w:r>
      <w:r w:rsidR="00735B27">
        <w:t>Sberbank d.d. i Erste &amp; Steiermarkische bank d.d</w:t>
      </w:r>
      <w:r w:rsidR="00920BCD">
        <w:t>.</w:t>
      </w:r>
      <w:r w:rsidR="002B6368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C75965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73B45" w:rsidP="00323425" w:rsidR="00323425">
      <w:pPr>
        <w:numPr>
          <w:ilvl w:val="0"/>
          <w:numId w:val="4"/>
        </w:numPr>
      </w:pPr>
      <w:r>
        <w:t>Stečajnom upravitelju</w:t>
      </w:r>
      <w:r w:rsidR="00323425"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A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35B27">
      <w:t>302</w:t>
    </w:r>
    <w:r w:rsidR="002B636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84970"/>
    <w:rsid w:val="002A1020"/>
    <w:rsid w:val="002A659C"/>
    <w:rsid w:val="002B5E36"/>
    <w:rsid w:val="002B6368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73B45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35B27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585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75965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86A4E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0C17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PALEVSKI CONSTRUCTUM d.o.o. za trgovinu i građenje</izvorni_sadrzaj>
    <derivirana_varijabla naziv="DomainObject.Predmet.ProtustrankaFormated_1">  PALEVSKI CONSTRUCTUM d.o.o. za trgovinu i građenje</derivirana_varijabla>
  </DomainObject.Predmet.ProtustrankaFormated>
  <DomainObject.Predmet.ProtustrankaFormatedOIB>
    <izvorni_sadrzaj>  PALEVSKI CONSTRUCTUM d.o.o. za trgovinu i građenje, OIB 93436663047</izvorni_sadrzaj>
    <derivirana_varijabla naziv="DomainObject.Predmet.ProtustrankaFormatedOIB_1">  PALEVSKI CONSTRUCTUM d.o.o. za trgovinu i građenje, OIB 93436663047</derivirana_varijabla>
  </DomainObject.Predmet.ProtustrankaFormatedOIB>
  <DomainObject.Predmet.ProtustrankaFormatedWithAdress>
    <izvorni_sadrzaj> PALEVSKI CONSTRUCTUM d.o.o. za trgovinu i građenje, Eugena Kvaternika 7, 23000 Zadar</izvorni_sadrzaj>
    <derivirana_varijabla naziv="DomainObject.Predmet.ProtustrankaFormatedWithAdress_1"> PALEVSKI CONSTRUCTUM d.o.o. za trgovinu i građenje, Eugena Kvaternika 7, 23000 Zadar</derivirana_varijabla>
  </DomainObject.Predmet.ProtustrankaFormatedWithAdress>
  <DomainObject.Predmet.ProtustrankaFormatedWithAdressOIB>
    <izvorni_sadrzaj> PALEVSKI CONSTRUCTUM d.o.o. za trgovinu i građenje, OIB 93436663047, Eugena Kvaternika 7, 23000 Zadar</izvorni_sadrzaj>
    <derivirana_varijabla naziv="DomainObject.Predmet.ProtustrankaFormatedWithAdressOIB_1"> PALEVSKI CONSTRUCTUM d.o.o. za trgovinu i građenje, OIB 93436663047, Eugena Kvaternika 7, 23000 Zadar</derivirana_varijabla>
  </DomainObject.Predmet.ProtustrankaFormatedWithAdressOIB>
  <DomainObject.Predmet.ProtustrankaWithAdress>
    <izvorni_sadrzaj>PALEVSKI CONSTRUCTUM d.o.o. za trgovinu i građenje Eugena Kvaternika 7, 23000 Zadar</izvorni_sadrzaj>
    <derivirana_varijabla naziv="DomainObject.Predmet.ProtustrankaWithAdress_1">PALEVSKI CONSTRUCTUM d.o.o. za trgovinu i građenje Eugena Kvaternika 7, 23000 Zadar</derivirana_varijabla>
  </DomainObject.Predmet.ProtustrankaWithAdress>
  <DomainObject.Predmet.ProtustrankaWithAdressOIB>
    <izvorni_sadrzaj>PALEVSKI CONSTRUCTUM d.o.o. za trgovinu i građenje, OIB 93436663047, Eugena Kvaternika 7, 23000 Zadar</izvorni_sadrzaj>
    <derivirana_varijabla naziv="DomainObject.Predmet.ProtustrankaWithAdressOIB_1">PALEVSKI CONSTRUCTUM d.o.o. za trgovinu i građenje, OIB 93436663047, Eugena Kvaternika 7, 23000 Zadar</derivirana_varijabla>
  </DomainObject.Predmet.ProtustrankaWithAdressOIB>
  <DomainObject.Predmet.ProtustrankaNazivFormated>
    <izvorni_sadrzaj>PALEVSKI CONSTRUCTUM d.o.o. za trgovinu i građenje</izvorni_sadrzaj>
    <derivirana_varijabla naziv="DomainObject.Predmet.ProtustrankaNazivFormated_1">PALEVSKI CONSTRUCTUM d.o.o. za trgovinu i građenje</derivirana_varijabla>
  </DomainObject.Predmet.ProtustrankaNazivFormated>
  <DomainObject.Predmet.ProtustrankaNazivFormatedOIB>
    <izvorni_sadrzaj>PALEVSKI CONSTRUCTUM d.o.o. za trgovinu i građenje, OIB 93436663047</izvorni_sadrzaj>
    <derivirana_varijabla naziv="DomainObject.Predmet.ProtustrankaNazivFormatedOIB_1">PALEVSKI CONSTRUCTUM d.o.o. za trgovinu i građenje, OIB 93436663047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331174.52</izvorni_sadrzaj>
    <derivirana_varijabla naziv="DomainObject.Predmet.TrenutnaVrijednost_1">331174.52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PALEVSKI CONSTRUCTUM d.o.o. za trgovinu i građenje</item>
    </izvorni_sadrzaj>
    <derivirana_varijabla naziv="DomainObject.Predmet.ProtuStrankaListFormated_1">
      <item>PALEVSKI CONSTRUCTUM d.o.o. za trgovinu i građenje</item>
    </derivirana_varijabla>
  </DomainObject.Predmet.ProtuStrankaListFormated>
  <DomainObject.Predmet.ProtuStrankaListFormatedOIB>
    <izvorni_sadrzaj>
      <item>PALEVSKI CONSTRUCTUM d.o.o. za trgovinu i građenje, OIB 93436663047</item>
    </izvorni_sadrzaj>
    <derivirana_varijabla naziv="DomainObject.Predmet.ProtuStrankaListFormatedOIB_1">
      <item>PALEVSKI CONSTRUCTUM d.o.o. za trgovinu i građenje, OIB 93436663047</item>
    </derivirana_varijabla>
  </DomainObject.Predmet.ProtuStrankaListFormatedOIB>
  <DomainObject.Predmet.ProtuStrankaListFormatedWithAdress>
    <izvorni_sadrzaj>
      <item>PALEVSKI CONSTRUCTUM d.o.o. za trgovinu i građenje, Eugena Kvaternika 7, 23000 Zadar</item>
    </izvorni_sadrzaj>
    <derivirana_varijabla naziv="DomainObject.Predmet.ProtuStrankaListFormatedWithAdress_1">
      <item>PALEVSKI CONSTRUCTUM d.o.o. za trgovinu i građenje, Eugena Kvaternika 7, 23000 Zadar</item>
    </derivirana_varijabla>
  </DomainObject.Predmet.ProtuStrankaListFormatedWithAdress>
  <DomainObject.Predmet.ProtuStrankaListFormatedWithAdressOIB>
    <izvorni_sadrzaj>
      <item>PALEVSKI CONSTRUCTUM d.o.o. za trgovinu i građenje, OIB 93436663047, Eugena Kvaternika 7, 23000 Zadar</item>
    </izvorni_sadrzaj>
    <derivirana_varijabla naziv="DomainObject.Predmet.ProtuStrankaListFormatedWithAdressOIB_1">
      <item>PALEVSKI CONSTRUCTUM d.o.o. za trgovinu i građenje, OIB 93436663047, Eugena Kvaternika 7, 23000 Zadar</item>
    </derivirana_varijabla>
  </DomainObject.Predmet.ProtuStrankaListFormatedWithAdressOIB>
  <DomainObject.Predmet.ProtuStrankaListNazivFormated>
    <izvorni_sadrzaj>
      <item>PALEVSKI CONSTRUCTUM d.o.o. za trgovinu i građenje</item>
    </izvorni_sadrzaj>
    <derivirana_varijabla naziv="DomainObject.Predmet.ProtuStrankaListNazivFormated_1">
      <item>PALEVSKI CONSTRUCTUM d.o.o. za trgovinu i građenje</item>
    </derivirana_varijabla>
  </DomainObject.Predmet.ProtuStrankaListNazivFormated>
  <DomainObject.Predmet.ProtuStrankaListNazivFormatedOIB>
    <izvorni_sadrzaj>
      <item>PALEVSKI CONSTRUCTUM d.o.o. za trgovinu i građenje, OIB 93436663047</item>
    </izvorni_sadrzaj>
    <derivirana_varijabla naziv="DomainObject.Predmet.ProtuStrankaListNazivFormatedOIB_1">
      <item>PALEVSKI CONSTRUCTUM d.o.o. za trgovinu i građenje, OIB 93436663047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PALEVSKI CONSTRUCTUM d.o.o. za trgovinu i građenje</izvorni_sadrzaj>
    <derivirana_varijabla naziv="DomainObject.Predmet.ProtustrankaIDrugi_1">PALEVSKI CONSTRUCTUM d.o.o.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PALEVSKI CONSTRUCTUM d.o.o. za trgovinu i građenje, OIB 93436663047, Eugena Kvaternika 7, 23000 Zadar</izvorni_sadrzaj>
    <derivirana_varijabla naziv="DomainObject.Predmet.ProtustrankaIDrugiAdressOIB_1">PALEVSKI CONSTRUCTUM d.o.o. za trgovinu i građenje, OIB 93436663047, Eugena Kvaternika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PALEVSKI CONSTRUCTUM d.o.o. za trgovinu i građenje</item>
    </izvorni_sadrzaj>
    <derivirana_varijabla naziv="DomainObject.Predmet.SudioniciListNaziv_1">
      <item>FINA</item>
      <item>PALEVSKI CONSTRUCTUM d.o.o. za trgovinu i građenje</item>
    </derivirana_varijabla>
  </DomainObject.Predmet.SudioniciListNaziv>
  <DomainObject.Predmet.SudioniciListAdressOIB>
    <izvorni_sadrzaj>
      <item>FINA, OIB 85821130368</item>
      <item>PALEVSKI CONSTRUCTUM d.o.o. za trgovinu i građenje, OIB 93436663047, Eugena Kvaternika 7,23000 Zadar</item>
    </izvorni_sadrzaj>
    <derivirana_varijabla naziv="DomainObject.Predmet.SudioniciListAdressOIB_1">
      <item>FINA, OIB 85821130368</item>
      <item>PALEVSKI CONSTRUCTUM d.o.o. za trgovinu i građenje, OIB 93436663047, Eugena Kvaternika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93436663047</item>
    </izvorni_sadrzaj>
    <derivirana_varijabla naziv="DomainObject.Predmet.SudioniciListNazivOIB_1">
      <item>, OIB 85821130368</item>
      <item>, OIB 93436663047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4837</properties:Characters>
  <properties:Lines>125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2016-03-17T13:46:00Z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2016-03-23T07:31:00Z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