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406a" w14:paraId="cf5406a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E6621">
        <w:t>363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E6621">
        <w:t>NEBIS d.o.o. Zadar, Ulica Ivana Gundulića 2/d, Zadar, OIB: 59650670982</w:t>
      </w:r>
      <w:r w:rsidR="00CF5A1E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A73B29" w:rsidP="00E74791" w:rsidR="00A73B29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E6621">
        <w:t>NEBIS d.o.o. Zadar, Ulica Ivana Gundulića 2/d, Zadar, OIB: 59650670982,</w:t>
      </w:r>
      <w:r w:rsidR="008019F8">
        <w:t xml:space="preserve"> </w:t>
      </w:r>
      <w:r>
        <w:t xml:space="preserve">na temelju neizvršenih osnova za plaćanje iznosi </w:t>
      </w:r>
      <w:r w:rsidR="005E6621">
        <w:t>26.939,51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2D6750">
        <w:t>a</w:t>
      </w:r>
      <w:r>
        <w:t xml:space="preserve"> ovlašten</w:t>
      </w:r>
      <w:r w:rsidR="002D675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5E6621">
        <w:t>Melita Dukarić, Zagreb, Malešnica 18,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2D6750">
        <w:t>36</w:t>
      </w:r>
      <w:r w:rsidR="005E6621">
        <w:t>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464E8">
      <w:rPr>
        <w:noProof/>
      </w:rPr>
      <w:t>2</w:t>
    </w:r>
    <w:r>
      <w:fldChar w:fldCharType="end"/>
    </w:r>
  </w:p>
  <w:p w:rsidRDefault="00D464E8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464E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5E6621">
      <w:t>363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F686A"/>
    <w:rsid w:val="002B17A7"/>
    <w:rsid w:val="002D6750"/>
    <w:rsid w:val="004631E3"/>
    <w:rsid w:val="00595A6E"/>
    <w:rsid w:val="005E6621"/>
    <w:rsid w:val="006E23B2"/>
    <w:rsid w:val="006F6E1E"/>
    <w:rsid w:val="00705B14"/>
    <w:rsid w:val="007465D2"/>
    <w:rsid w:val="00755B97"/>
    <w:rsid w:val="007A338A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A73B29"/>
    <w:rsid w:val="00B3549A"/>
    <w:rsid w:val="00C32EE0"/>
    <w:rsid w:val="00CC210B"/>
    <w:rsid w:val="00CF5A1E"/>
    <w:rsid w:val="00D464E8"/>
    <w:rsid w:val="00D94EAF"/>
    <w:rsid w:val="00E7479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NEBIS društvo s ograničenom odgovornošću za trgovinu i usluge</izvorni_sadrzaj>
    <derivirana_varijabla naziv="DomainObject.Predmet.ProtustrankaFormated_1">  NEBIS društvo s ograničenom odgovornošću za trgovinu i usluge</derivirana_varijabla>
  </DomainObject.Predmet.ProtustrankaFormated>
  <DomainObject.Predmet.ProtustrankaFormatedOIB>
    <izvorni_sadrzaj>  NEBIS društvo s ograničenom odgovornošću za trgovinu i usluge, OIB 59650670982</izvorni_sadrzaj>
    <derivirana_varijabla naziv="DomainObject.Predmet.ProtustrankaFormatedOIB_1">  NEBIS društvo s ograničenom odgovornošću za trgovinu i usluge, OIB 59650670982</derivirana_varijabla>
  </DomainObject.Predmet.ProtustrankaFormatedOIB>
  <DomainObject.Predmet.ProtustrankaFormatedWithAdress>
    <izvorni_sadrzaj> NEBIS društvo s ograničenom odgovornošću za trgovinu i usluge, Ulica Ivana Gundulića 2/d, 23000 Zadar</izvorni_sadrzaj>
    <derivirana_varijabla naziv="DomainObject.Predmet.ProtustrankaFormatedWithAdress_1"> NEBIS društvo s ograničenom odgovornošću za trgovinu i usluge, Ulica Ivana Gundulića 2/d, 23000 Zadar</derivirana_varijabla>
  </DomainObject.Predmet.ProtustrankaFormatedWithAdress>
  <DomainObject.Predmet.ProtustrankaFormatedWithAdressOIB>
    <izvorni_sadrzaj> NEBIS društvo s ograničenom odgovornošću za trgovinu i usluge, OIB 59650670982, Ulica Ivana Gundulića 2/d, 23000 Zadar</izvorni_sadrzaj>
    <derivirana_varijabla naziv="DomainObject.Predmet.ProtustrankaFormatedWithAdressOIB_1"> NEBIS društvo s ograničenom odgovornošću za trgovinu i usluge, OIB 59650670982, Ulica Ivana Gundulića 2/d, 23000 Zadar</derivirana_varijabla>
  </DomainObject.Predmet.ProtustrankaFormatedWithAdressOIB>
  <DomainObject.Predmet.ProtustrankaWithAdress>
    <izvorni_sadrzaj>NEBIS društvo s ograničenom odgovornošću za trgovinu i usluge Ulica Ivana Gundulića 2/d, 23000 Zadar</izvorni_sadrzaj>
    <derivirana_varijabla naziv="DomainObject.Predmet.ProtustrankaWithAdress_1">NEBIS društvo s ograničenom odgovornošću za trgovinu i usluge Ulica Ivana Gundulića 2/d, 23000 Zadar</derivirana_varijabla>
  </DomainObject.Predmet.ProtustrankaWithAdress>
  <DomainObject.Predmet.ProtustrankaWithAdressOIB>
    <izvorni_sadrzaj>NEBIS društvo s ograničenom odgovornošću za trgovinu i usluge, OIB 59650670982, Ulica Ivana Gundulića 2/d, 23000 Zadar</izvorni_sadrzaj>
    <derivirana_varijabla naziv="DomainObject.Predmet.ProtustrankaWithAdressOIB_1">NEBIS društvo s ograničenom odgovornošću za trgovinu i usluge, OIB 59650670982, Ulica Ivana Gundulića 2/d, 23000 Zadar</derivirana_varijabla>
  </DomainObject.Predmet.ProtustrankaWithAdressOIB>
  <DomainObject.Predmet.ProtustrankaNazivFormated>
    <izvorni_sadrzaj>NEBIS društvo s ograničenom odgovornošću za trgovinu i usluge</izvorni_sadrzaj>
    <derivirana_varijabla naziv="DomainObject.Predmet.ProtustrankaNazivFormated_1">NEBIS društvo s ograničenom odgovornošću za trgovinu i usluge</derivirana_varijabla>
  </DomainObject.Predmet.ProtustrankaNazivFormated>
  <DomainObject.Predmet.ProtustrankaNazivFormatedOIB>
    <izvorni_sadrzaj>NEBIS društvo s ograničenom odgovornošću za trgovinu i usluge, OIB 59650670982</izvorni_sadrzaj>
    <derivirana_varijabla naziv="DomainObject.Predmet.ProtustrankaNazivFormatedOIB_1">NEBIS društvo s ograničenom odgovornošću za trgovinu i usluge, OIB 59650670982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26939.51</izvorni_sadrzaj>
    <derivirana_varijabla naziv="DomainObject.Predmet.TrenutnaVrijednost_1">26939.51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NEBIS društvo s ograničenom odgovornošću za trgovinu i usluge</item>
    </izvorni_sadrzaj>
    <derivirana_varijabla naziv="DomainObject.Predmet.ProtuStrankaListFormated_1">
      <item>NEBIS društvo s ograničenom odgovornošću za trgovinu i usluge</item>
    </derivirana_varijabla>
  </DomainObject.Predmet.ProtuStrankaListFormated>
  <DomainObject.Predmet.ProtuStrankaListFormatedOIB>
    <izvorni_sadrzaj>
      <item>NEBIS društvo s ograničenom odgovornošću za trgovinu i usluge, OIB 59650670982</item>
    </izvorni_sadrzaj>
    <derivirana_varijabla naziv="DomainObject.Predmet.ProtuStrankaListFormatedOIB_1">
      <item>NEBIS društvo s ograničenom odgovornošću za trgovinu i usluge, OIB 59650670982</item>
    </derivirana_varijabla>
  </DomainObject.Predmet.ProtuStrankaListFormatedOIB>
  <DomainObject.Predmet.ProtuStrankaListFormatedWithAdress>
    <izvorni_sadrzaj>
      <item>NEBIS društvo s ograničenom odgovornošću za trgovinu i usluge, Ulica Ivana Gundulića 2/d, 23000 Zadar</item>
    </izvorni_sadrzaj>
    <derivirana_varijabla naziv="DomainObject.Predmet.ProtuStrankaListFormatedWithAdress_1">
      <item>NEBIS društvo s ograničenom odgovornošću za trgovinu i usluge, Ulica Ivana Gundulića 2/d, 23000 Zadar</item>
    </derivirana_varijabla>
  </DomainObject.Predmet.ProtuStrankaListFormatedWithAdress>
  <DomainObject.Predmet.ProtuStrankaListFormatedWithAdressOIB>
    <izvorni_sadrzaj>
      <item>NEBIS društvo s ograničenom odgovornošću za trgovinu i usluge, OIB 59650670982, Ulica Ivana Gundulića 2/d, 23000 Zadar</item>
    </izvorni_sadrzaj>
    <derivirana_varijabla naziv="DomainObject.Predmet.ProtuStrankaListFormatedWithAdressOIB_1">
      <item>NEBIS društvo s ograničenom odgovornošću za trgovinu i usluge, OIB 59650670982, Ulica Ivana Gundulića 2/d, 23000 Zadar</item>
    </derivirana_varijabla>
  </DomainObject.Predmet.ProtuStrankaListFormatedWithAdressOIB>
  <DomainObject.Predmet.ProtuStrankaListNazivFormated>
    <izvorni_sadrzaj>
      <item>NEBIS društvo s ograničenom odgovornošću za trgovinu i usluge</item>
    </izvorni_sadrzaj>
    <derivirana_varijabla naziv="DomainObject.Predmet.ProtuStrankaListNazivFormated_1">
      <item>NEBIS društvo s ograničenom odgovornošću za trgovinu i usluge</item>
    </derivirana_varijabla>
  </DomainObject.Predmet.ProtuStrankaListNazivFormated>
  <DomainObject.Predmet.ProtuStrankaListNazivFormatedOIB>
    <izvorni_sadrzaj>
      <item>NEBIS društvo s ograničenom odgovornošću za trgovinu i usluge, OIB 59650670982</item>
    </izvorni_sadrzaj>
    <derivirana_varijabla naziv="DomainObject.Predmet.ProtuStrankaListNazivFormatedOIB_1">
      <item>NEBIS društvo s ograničenom odgovornošću za trgovinu i usluge, OIB 59650670982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NEBIS društvo s ograničenom odgovornošću za trgovinu i usluge</izvorni_sadrzaj>
    <derivirana_varijabla naziv="DomainObject.Predmet.ProtustrankaIDrugi_1">NEBIS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NEBIS društvo s ograničenom odgovornošću za trgovinu i usluge, OIB 59650670982, Ulica Ivana Gundulića 2/d, 23000 Zadar</izvorni_sadrzaj>
    <derivirana_varijabla naziv="DomainObject.Predmet.ProtustrankaIDrugiAdressOIB_1">NEBIS društvo s ograničenom odgovornošću za trgovinu i usluge, OIB 59650670982, Ulica Ivana Gundulića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NEBIS društvo s ograničenom odgovornošću za trgovinu i usluge</item>
    </izvorni_sadrzaj>
    <derivirana_varijabla naziv="DomainObject.Predmet.SudioniciListNaziv_1">
      <item>FINA</item>
      <item>NEBIS društvo s ograničenom odgovornošću za trgovinu i usluge</item>
    </derivirana_varijabla>
  </DomainObject.Predmet.SudioniciListNaziv>
  <DomainObject.Predmet.SudioniciListAdressOIB>
    <izvorni_sadrzaj>
      <item>FINA, OIB 85821130368</item>
      <item>NEBIS društvo s ograničenom odgovornošću za trgovinu i usluge, OIB 59650670982, Ulica Ivana Gundulića 2/d,23000 Zadar</item>
    </izvorni_sadrzaj>
    <derivirana_varijabla naziv="DomainObject.Predmet.SudioniciListAdressOIB_1">
      <item>FINA, OIB 85821130368</item>
      <item>NEBIS društvo s ograničenom odgovornošću za trgovinu i usluge, OIB 59650670982, Ulica Ivana Gundulića 2/d,23000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59650670982</item>
    </izvorni_sadrzaj>
    <derivirana_varijabla naziv="DomainObject.Predmet.SudioniciListNazivOIB_1">
      <item>, OIB 85821130368</item>
      <item>, OIB 59650670982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2044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2016-01-19T10:35:00Z</dcterms:created>
  <dc:creator>Tina Grgas</dc:creator>
  <cp:lastModifiedBy>Nena Mužanović</cp:lastModifiedBy>
  <cp:lastPrinted>2016-01-19T10:35:00Z</cp:lastPrinted>
  <dcterms:modified xmlns:xsi="http://www.w3.org/2001/XMLSchema-instance" xsi:type="dcterms:W3CDTF">2016-01-19T10:35:00Z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