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f111" w14:paraId="e98f111" w:rsidRDefault="004E66CE" w:rsidP="004E66CE" w:rsidR="004E66C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6CE" w:rsidP="004E66CE" w:rsidR="004E66C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E66CE" w:rsidP="004E66CE" w:rsidR="004E66C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E66CE" w:rsidP="004E66CE" w:rsidR="004E66C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E66CE" w:rsidP="004E66CE" w:rsidR="004E66C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E66CE" w:rsidP="004E66CE" w:rsidR="004E66C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E66CE" w:rsidP="004E66CE" w:rsidR="004E66CE" w:rsidRPr="005D578C">
      <w:pPr>
        <w:jc w:val="center"/>
        <w:rPr>
          <w:rFonts w:cs="Times New Roman" w:eastAsia="Times New Roman"/>
          <w:szCs w:val="24"/>
        </w:rPr>
      </w:pPr>
    </w:p>
    <w:p w:rsidRDefault="004E66CE" w:rsidP="004E66CE" w:rsidR="004E66C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E66CE" w:rsidP="004E66CE" w:rsidR="004E66CE" w:rsidRPr="005D578C">
      <w:pPr>
        <w:rPr>
          <w:rFonts w:cs="Times New Roman" w:eastAsia="Times New Roman"/>
          <w:szCs w:val="24"/>
        </w:rPr>
      </w:pPr>
    </w:p>
    <w:p w:rsidRDefault="004E66CE" w:rsidP="004E66CE" w:rsidR="004E66C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S. HALILOVIĆ j. d. o. o. Umag, Joakina Rakovca 10 d, OIB 65863686751, MBS 040312683, </w:t>
      </w:r>
      <w:r w:rsidR="00163126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rujna 2016.</w:t>
      </w:r>
    </w:p>
    <w:p w:rsidRDefault="004E66CE" w:rsidP="004E66CE" w:rsidR="004E66CE" w:rsidRPr="005D578C">
      <w:pPr>
        <w:rPr>
          <w:rFonts w:cs="Times New Roman" w:eastAsia="Times New Roman"/>
          <w:szCs w:val="24"/>
        </w:rPr>
      </w:pPr>
    </w:p>
    <w:p w:rsidRDefault="004E66CE" w:rsidP="004E66CE" w:rsidR="004E66C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E66CE" w:rsidP="004E66CE" w:rsidR="004E66CE" w:rsidRPr="005D578C">
      <w:pPr>
        <w:rPr>
          <w:rFonts w:cs="Times New Roman" w:eastAsia="Times New Roman"/>
          <w:szCs w:val="24"/>
        </w:rPr>
      </w:pPr>
    </w:p>
    <w:p w:rsidRDefault="004E66CE" w:rsidP="004E66CE" w:rsidR="004E66C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S. HALILOVIĆ j. d. o. o. Umag, Joakina Rakovca 10 d, OIB </w:t>
      </w:r>
      <w:r w:rsidRPr="004E66CE">
        <w:rPr>
          <w:rFonts w:cs="Times New Roman" w:eastAsia="Times New Roman"/>
          <w:szCs w:val="24"/>
        </w:rPr>
        <w:t>65863686751</w:t>
      </w:r>
      <w:r>
        <w:rPr>
          <w:rFonts w:cs="Times New Roman" w:eastAsia="Times New Roman"/>
          <w:szCs w:val="24"/>
        </w:rPr>
        <w:t xml:space="preserve">, MBS </w:t>
      </w:r>
      <w:r w:rsidRPr="004E66CE">
        <w:rPr>
          <w:rFonts w:cs="Times New Roman" w:eastAsia="Times New Roman"/>
          <w:szCs w:val="24"/>
        </w:rPr>
        <w:t>040312683</w:t>
      </w:r>
      <w:r>
        <w:rPr>
          <w:rFonts w:cs="Times New Roman" w:eastAsia="Times New Roman"/>
          <w:szCs w:val="24"/>
        </w:rPr>
        <w:t>, kao nedopušten.</w:t>
      </w:r>
    </w:p>
    <w:p w:rsidRDefault="004E66CE" w:rsidP="004E66CE" w:rsidR="004E66C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4E66CE" w:rsidP="004E66CE" w:rsidR="004E66CE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S. HALILOVIĆ j. d. o. o. Umag, Joakina Rakovca 10 d, OIB 65863686751, MBS 040312683.</w:t>
      </w:r>
    </w:p>
    <w:p w:rsidRDefault="004E66CE" w:rsidP="004E66CE" w:rsidR="004E66CE" w:rsidRPr="005D578C">
      <w:pPr>
        <w:rPr>
          <w:rFonts w:cs="Times New Roman" w:eastAsia="Times New Roman"/>
          <w:szCs w:val="24"/>
        </w:rPr>
      </w:pPr>
    </w:p>
    <w:p w:rsidRDefault="004E66CE" w:rsidP="004E66CE" w:rsidR="004E66C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4E66CE" w:rsidP="004E66CE" w:rsidR="004E66CE">
      <w:pPr>
        <w:rPr>
          <w:rFonts w:cs="Times New Roman" w:eastAsia="Times New Roman"/>
          <w:szCs w:val="20"/>
        </w:rPr>
      </w:pPr>
    </w:p>
    <w:p w:rsidRDefault="004E66CE" w:rsidP="004E66CE" w:rsidR="004E66C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S. HALILOVIĆ j. d. o. o. Umag, Joakina Rakovca 10 d, OIB 65863686751, MBS 040312683.</w:t>
      </w:r>
    </w:p>
    <w:p w:rsidRDefault="004E66CE" w:rsidP="004E66CE" w:rsidR="004E66CE">
      <w:pPr>
        <w:ind w:firstLine="709"/>
        <w:rPr>
          <w:rFonts w:cs="Times New Roman" w:eastAsia="Times New Roman"/>
          <w:szCs w:val="24"/>
        </w:rPr>
      </w:pPr>
    </w:p>
    <w:p w:rsidRDefault="004E66CE" w:rsidP="004E66CE" w:rsidR="004E66C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S. HALILOVIĆ j. d. o. o. Umag, Joakina Rakovca 10 d, OIB 65863686751, MBS 040312683.</w:t>
      </w:r>
    </w:p>
    <w:p w:rsidRDefault="004E66CE" w:rsidP="004E66CE" w:rsidR="004E66CE">
      <w:pPr>
        <w:rPr>
          <w:rFonts w:cs="Times New Roman" w:eastAsia="Times New Roman"/>
          <w:szCs w:val="24"/>
        </w:rPr>
      </w:pPr>
    </w:p>
    <w:p w:rsidRDefault="004E66CE" w:rsidP="004E66CE" w:rsidR="004E66CE" w:rsidRPr="005D578C">
      <w:pPr>
        <w:rPr>
          <w:rFonts w:cs="Times New Roman" w:eastAsia="Times New Roman"/>
          <w:szCs w:val="24"/>
        </w:rPr>
      </w:pPr>
    </w:p>
    <w:p w:rsidRDefault="004E66CE" w:rsidP="004E66CE" w:rsidR="004E66C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E66CE" w:rsidP="004E66CE" w:rsidR="004E66CE">
      <w:pPr>
        <w:ind w:firstLine="708"/>
        <w:rPr>
          <w:rFonts w:cs="Times New Roman" w:eastAsia="Times New Roman"/>
          <w:szCs w:val="24"/>
        </w:rPr>
      </w:pPr>
    </w:p>
    <w:p w:rsidRDefault="004E66CE" w:rsidP="004E66CE" w:rsidR="004E66CE" w:rsidRPr="00E1656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dužnika S. HALILOVIĆ j.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184 dana u ukupnom iznosu 4.507,71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23. veljače 2016., </w:t>
      </w:r>
      <w:r w:rsidRPr="00F10AAD">
        <w:rPr>
          <w:rFonts w:cs="Times New Roman" w:eastAsia="Times New Roman"/>
          <w:szCs w:val="24"/>
        </w:rPr>
        <w:t xml:space="preserve">sukladno čl. 430. Stečajnog </w:t>
      </w:r>
      <w:r w:rsidRPr="00F10AAD">
        <w:rPr>
          <w:rFonts w:cs="Times New Roman" w:eastAsia="Times New Roman"/>
          <w:szCs w:val="24"/>
        </w:rPr>
        <w:lastRenderedPageBreak/>
        <w:t>zak</w:t>
      </w:r>
      <w:r>
        <w:rPr>
          <w:rFonts w:cs="Times New Roman" w:eastAsia="Times New Roman"/>
          <w:szCs w:val="24"/>
        </w:rPr>
        <w:t>ona, na mrežnoj stranici e-Oglasna ploča sudova objavio oglas posl. br. 11 St-280/2016-3</w:t>
      </w:r>
      <w:r w:rsidRPr="009E3D4F">
        <w:rPr>
          <w:rFonts w:cs="Times New Roman" w:eastAsia="Times New Roman"/>
          <w:szCs w:val="24"/>
        </w:rPr>
        <w:t xml:space="preserve"> </w:t>
      </w:r>
      <w:r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</w:rPr>
        <w:t>Stečajnog zakona</w:t>
      </w:r>
      <w:r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E66CE" w:rsidP="004E66CE" w:rsidR="004E66C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</w:t>
      </w:r>
      <w:r w:rsidR="00040BC7">
        <w:rPr>
          <w:rFonts w:cs="Times New Roman" w:eastAsia="Times New Roman"/>
          <w:szCs w:val="24"/>
        </w:rPr>
        <w:t xml:space="preserve">Grad Umag, G. Garibaldi 6 </w:t>
      </w:r>
      <w:r>
        <w:rPr>
          <w:rFonts w:cs="Times New Roman" w:eastAsia="Times New Roman"/>
          <w:szCs w:val="24"/>
        </w:rPr>
        <w:t xml:space="preserve">je, kao vjerovnik dužnika koji je učinio vjerojatnom svoju tražbinu, u zakonskom roku od 45 dana na propisanom obrascu, podnio prijedlog za otvaranje stečajnog postupka nad dužnikom (listovi </w:t>
      </w:r>
      <w:r w:rsidR="00040BC7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-</w:t>
      </w:r>
      <w:r w:rsidR="00040BC7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spisa). Vjerovnik je, sukladno čl. 114. st. 1. u vezi s čl. 431. st. 1. Stečajnog zakona, ovosudnim zaključkom posl. br. 3 St-</w:t>
      </w:r>
      <w:r w:rsidR="00040BC7">
        <w:rPr>
          <w:rFonts w:cs="Times New Roman" w:eastAsia="Times New Roman"/>
          <w:szCs w:val="24"/>
        </w:rPr>
        <w:t>280</w:t>
      </w:r>
      <w:r>
        <w:rPr>
          <w:rFonts w:cs="Times New Roman" w:eastAsia="Times New Roman"/>
          <w:szCs w:val="24"/>
        </w:rPr>
        <w:t>/2016-6 od 28. srpnja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4E66CE" w:rsidP="004E66CE" w:rsidR="004E66C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3. kolovoza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4E66CE" w:rsidP="004E66CE" w:rsidR="004E66CE" w:rsidRPr="005D578C">
      <w:pPr>
        <w:rPr>
          <w:rFonts w:cs="Times New Roman" w:eastAsia="Times New Roman"/>
          <w:szCs w:val="24"/>
        </w:rPr>
      </w:pPr>
    </w:p>
    <w:p w:rsidRDefault="004E66CE" w:rsidP="004E66CE" w:rsidR="004E66CE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63126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rujna 2016. </w:t>
      </w:r>
    </w:p>
    <w:p w:rsidRDefault="004E66CE" w:rsidP="004E66CE" w:rsidR="004E66CE">
      <w:pPr>
        <w:jc w:val="center"/>
        <w:rPr>
          <w:rFonts w:cs="Times New Roman" w:eastAsia="Times New Roman"/>
          <w:szCs w:val="24"/>
        </w:rPr>
      </w:pPr>
    </w:p>
    <w:p w:rsidRDefault="004E66CE" w:rsidP="004E66CE" w:rsidR="004E66C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4E66CE" w:rsidP="004E66CE" w:rsidR="004E66C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A16EA7">
        <w:rPr>
          <w:rFonts w:cs="Times New Roman" w:eastAsia="Times New Roman"/>
          <w:szCs w:val="24"/>
        </w:rPr>
        <w:t xml:space="preserve">, v. r. </w:t>
      </w:r>
    </w:p>
    <w:p w:rsidRDefault="004E66CE" w:rsidP="004E66CE" w:rsidR="004E66CE">
      <w:pPr>
        <w:jc w:val="left"/>
        <w:rPr>
          <w:rFonts w:cs="Times New Roman" w:eastAsia="Times New Roman"/>
          <w:szCs w:val="24"/>
        </w:rPr>
      </w:pPr>
    </w:p>
    <w:p w:rsidRDefault="004E66CE" w:rsidP="004E66CE" w:rsidR="004E66CE" w:rsidRPr="005D578C">
      <w:pPr>
        <w:jc w:val="left"/>
        <w:rPr>
          <w:rFonts w:cs="Times New Roman" w:eastAsia="Times New Roman"/>
          <w:szCs w:val="24"/>
        </w:rPr>
      </w:pPr>
    </w:p>
    <w:p w:rsidRDefault="004E66CE" w:rsidP="004E66CE" w:rsidR="004E66C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E66CE" w:rsidP="004E66CE" w:rsidR="004E66CE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4E66CE" w:rsidP="004E66CE" w:rsidR="004E66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4E66CE" w:rsidP="004E66CE" w:rsidR="004E66CE">
      <w:pPr>
        <w:rPr>
          <w:rFonts w:cs="Times New Roman" w:eastAsia="Times New Roman"/>
          <w:szCs w:val="24"/>
        </w:rPr>
      </w:pPr>
    </w:p>
    <w:p w:rsidRDefault="004E66CE" w:rsidP="004E66CE" w:rsidR="004E66CE">
      <w:pPr>
        <w:rPr>
          <w:rFonts w:cs="Times New Roman" w:eastAsia="Times New Roman"/>
          <w:szCs w:val="24"/>
        </w:rPr>
      </w:pPr>
    </w:p>
    <w:p w:rsidRDefault="004E66CE" w:rsidP="004E66CE" w:rsidR="004E66CE" w:rsidRPr="005D578C">
      <w:pPr>
        <w:rPr>
          <w:rFonts w:cs="Times New Roman" w:eastAsia="Times New Roman"/>
          <w:szCs w:val="24"/>
        </w:rPr>
      </w:pPr>
    </w:p>
    <w:p w:rsidRDefault="004E66CE" w:rsidP="004E66CE" w:rsidR="004E66CE" w:rsidRPr="009E3D4F">
      <w:pPr>
        <w:jc w:val="left"/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lastRenderedPageBreak/>
        <w:t>DNA:</w:t>
      </w:r>
    </w:p>
    <w:p w:rsidRDefault="004E66CE" w:rsidP="004E66CE" w:rsidR="004E66C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E66CE" w:rsidP="004E66CE" w:rsidR="004E66C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2. dužnik </w:t>
      </w:r>
      <w:r w:rsidR="00040BC7">
        <w:rPr>
          <w:rFonts w:cs="Times New Roman" w:eastAsia="Times New Roman"/>
          <w:szCs w:val="24"/>
        </w:rPr>
        <w:t>S. HALILOVIĆ j. d. o. o. Umag, Joakina Rakovca 10 d</w:t>
      </w:r>
      <w:r w:rsidRPr="009E3D4F">
        <w:rPr>
          <w:rFonts w:cs="Times New Roman" w:eastAsia="Times New Roman"/>
          <w:szCs w:val="24"/>
        </w:rPr>
        <w:t xml:space="preserve">, </w:t>
      </w:r>
    </w:p>
    <w:p w:rsidRDefault="004E66CE" w:rsidP="004E66CE" w:rsidR="004E66C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3. RH, Ministarstvo financija, Porezna uprava, Područni ured Istra, Primorje, Lika, Ispostava </w:t>
      </w:r>
      <w:r>
        <w:rPr>
          <w:rFonts w:cs="Times New Roman"/>
          <w:szCs w:val="24"/>
        </w:rPr>
        <w:t xml:space="preserve">Pazin, Pazin, M. B. Rašana 2/4, </w:t>
      </w:r>
    </w:p>
    <w:p w:rsidRDefault="004E66CE" w:rsidP="004E66CE" w:rsidR="004E66C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4. Županijsko državno odvjetništvo u Puli – Pola, Pula, Kranjčevićeva 8,</w:t>
      </w:r>
    </w:p>
    <w:p w:rsidRDefault="004E66CE" w:rsidP="004E66CE" w:rsidR="004E66C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Jelenko Lehki iz Zagreba, Pavla Hatza 10</w:t>
      </w:r>
      <w:r w:rsidRPr="009E3D4F">
        <w:rPr>
          <w:rFonts w:cs="Times New Roman" w:eastAsia="Times New Roman"/>
          <w:szCs w:val="24"/>
        </w:rPr>
        <w:t xml:space="preserve">, </w:t>
      </w:r>
    </w:p>
    <w:p w:rsidRDefault="004E66CE" w:rsidP="004E66CE" w:rsidR="004E66CE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6. podnositelj prijedloga </w:t>
      </w:r>
      <w:r w:rsidR="00040BC7">
        <w:rPr>
          <w:rFonts w:cs="Times New Roman" w:eastAsia="Times New Roman"/>
          <w:szCs w:val="24"/>
        </w:rPr>
        <w:t>Grad Umag, G. Garibaldi 6</w:t>
      </w:r>
      <w:r>
        <w:rPr>
          <w:rFonts w:cs="Times New Roman" w:eastAsia="Times New Roman"/>
          <w:szCs w:val="24"/>
        </w:rPr>
        <w:t xml:space="preserve">, </w:t>
      </w:r>
    </w:p>
    <w:p w:rsidRDefault="004E66CE" w:rsidP="004E66CE" w:rsidR="004E66C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4E66CE" w:rsidP="004E66CE" w:rsidR="004E66C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E66CE" w:rsidP="004E66CE" w:rsidR="004E66C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E66CE" w:rsidP="004E66CE" w:rsidR="004E66CE"/>
    <w:p w:rsidRDefault="004E66CE" w:rsidR="004E66CE"/>
    <w:sectPr w:rsidSect="004E66CE" w:rsidR="004E66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6CE" w:rsidP="004E66CE" w:rsidR="004E66CE">
      <w:r>
        <w:separator/>
      </w:r>
    </w:p>
  </w:endnote>
  <w:endnote w:id="0" w:type="continuationSeparator">
    <w:p w:rsidRDefault="004E66CE" w:rsidP="004E66CE" w:rsidR="004E6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6CE" w:rsidP="004E66CE" w:rsidR="004E66CE">
      <w:r>
        <w:separator/>
      </w:r>
    </w:p>
  </w:footnote>
  <w:footnote w:id="0" w:type="continuationSeparator">
    <w:p w:rsidRDefault="004E66CE" w:rsidP="004E66CE" w:rsidR="004E66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6CE" w:rsidP="004E66CE" w:rsidR="004E66CE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16EA7">
      <w:rPr>
        <w:noProof/>
        <w:szCs w:val="24"/>
      </w:rPr>
      <w:t>3</w:t>
    </w:r>
    <w:r w:rsidRPr="00A074C3">
      <w:rPr>
        <w:szCs w:val="24"/>
      </w:rPr>
      <w:fldChar w:fldCharType="end"/>
    </w:r>
    <w:r>
      <w:rPr>
        <w:szCs w:val="24"/>
      </w:rPr>
      <w:tab/>
      <w:t>3 St-280/2016-7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6CE" w:rsidP="004E66CE" w:rsidR="004E66CE" w:rsidRPr="00A074C3">
    <w:pPr>
      <w:pStyle w:val="Zaglavlje"/>
      <w:jc w:val="right"/>
      <w:rPr>
        <w:szCs w:val="24"/>
      </w:rPr>
    </w:pPr>
    <w:r>
      <w:rPr>
        <w:szCs w:val="24"/>
      </w:rPr>
      <w:t>3 St-280/2016-7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9A2"/>
    <w:rsid w:val="00040BC7"/>
    <w:rsid w:val="00163126"/>
    <w:rsid w:val="004E66CE"/>
    <w:rsid w:val="0075528E"/>
    <w:rsid w:val="0079403F"/>
    <w:rsid w:val="00A16EA7"/>
    <w:rsid w:val="00AD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6C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66C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E66C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66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6C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66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66C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EA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6EA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6E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6E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6C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66C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E66C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66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6C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66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66C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EA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6EA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6E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6E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HALILOVIĆ j.d.o.o. UMAG</izvorni_sadrzaj>
    <derivirana_varijabla naziv="DomainObject.Predmet.ProtustrankaFormated_1">  S. HALILOVIĆ j.d.o.o. UMAG</derivirana_varijabla>
  </DomainObject.Predmet.ProtustrankaFormated>
  <DomainObject.Predmet.ProtustrankaFormatedOIB>
    <izvorni_sadrzaj>  S. HALILOVIĆ j.d.o.o. UMAG, OIB 65863686751</izvorni_sadrzaj>
    <derivirana_varijabla naziv="DomainObject.Predmet.ProtustrankaFormatedOIB_1">  S. HALILOVIĆ j.d.o.o. UMAG, OIB 65863686751</derivirana_varijabla>
  </DomainObject.Predmet.ProtustrankaFormatedOIB>
  <DomainObject.Predmet.ProtustrankaFormatedWithAdress>
    <izvorni_sadrzaj> S. HALILOVIĆ j.d.o.o. UMAG, Joakina Rakovca 10 d, 52470 Umag</izvorni_sadrzaj>
    <derivirana_varijabla naziv="DomainObject.Predmet.ProtustrankaFormatedWithAdress_1"> S. HALILOVIĆ j.d.o.o. UMAG, Joakina Rakovca 10 d, 52470 Umag</derivirana_varijabla>
  </DomainObject.Predmet.ProtustrankaFormatedWithAdress>
  <DomainObject.Predmet.ProtustrankaFormatedWithAdressOIB>
    <izvorni_sadrzaj> S. HALILOVIĆ j.d.o.o. UMAG, OIB 65863686751, Joakina Rakovca 10 d, 52470 Umag</izvorni_sadrzaj>
    <derivirana_varijabla naziv="DomainObject.Predmet.ProtustrankaFormatedWithAdressOIB_1"> S. HALILOVIĆ j.d.o.o. UMAG, OIB 65863686751, Joakina Rakovca 10 d, 52470 Umag</derivirana_varijabla>
  </DomainObject.Predmet.ProtustrankaFormatedWithAdressOIB>
  <DomainObject.Predmet.ProtustrankaWithAdress>
    <izvorni_sadrzaj>S. HALILOVIĆ j.d.o.o. UMAG Joakina Rakovca 10 d, 52470 Umag</izvorni_sadrzaj>
    <derivirana_varijabla naziv="DomainObject.Predmet.ProtustrankaWithAdress_1">S. HALILOVIĆ j.d.o.o. UMAG Joakina Rakovca 10 d, 52470 Umag</derivirana_varijabla>
  </DomainObject.Predmet.ProtustrankaWithAdress>
  <DomainObject.Predmet.ProtustrankaWithAdressOIB>
    <izvorni_sadrzaj>S. HALILOVIĆ j.d.o.o. UMAG, OIB 65863686751, Joakina Rakovca 10 d, 52470 Umag</izvorni_sadrzaj>
    <derivirana_varijabla naziv="DomainObject.Predmet.ProtustrankaWithAdressOIB_1">S. HALILOVIĆ j.d.o.o. UMAG, OIB 65863686751, Joakina Rakovca 10 d, 52470 Umag</derivirana_varijabla>
  </DomainObject.Predmet.ProtustrankaWithAdressOIB>
  <DomainObject.Predmet.ProtustrankaNazivFormated>
    <izvorni_sadrzaj>S. HALILOVIĆ j.d.o.o. UMAG</izvorni_sadrzaj>
    <derivirana_varijabla naziv="DomainObject.Predmet.ProtustrankaNazivFormated_1">S. HALILOVIĆ j.d.o.o. UMAG</derivirana_varijabla>
  </DomainObject.Predmet.ProtustrankaNazivFormated>
  <DomainObject.Predmet.ProtustrankaNazivFormatedOIB>
    <izvorni_sadrzaj>S. HALILOVIĆ j.d.o.o. UMAG, OIB 65863686751</izvorni_sadrzaj>
    <derivirana_varijabla naziv="DomainObject.Predmet.ProtustrankaNazivFormatedOIB_1">S. HALILOVIĆ j.d.o.o. UMAG, OIB 65863686751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4507.71</izvorni_sadrzaj>
    <derivirana_varijabla naziv="DomainObject.Predmet.TrenutnaVrijednost_1">4507.71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HALILOVIĆ j.d.o.o. UMAG</item>
    </izvorni_sadrzaj>
    <derivirana_varijabla naziv="DomainObject.Predmet.ProtuStrankaListFormated_1">
      <item>S. HALILOVIĆ j.d.o.o. UMAG</item>
    </derivirana_varijabla>
  </DomainObject.Predmet.ProtuStrankaListFormated>
  <DomainObject.Predmet.ProtuStrankaListFormatedOIB>
    <izvorni_sadrzaj>
      <item>S. HALILOVIĆ j.d.o.o. UMAG, OIB 65863686751</item>
    </izvorni_sadrzaj>
    <derivirana_varijabla naziv="DomainObject.Predmet.ProtuStrankaListFormatedOIB_1">
      <item>S. HALILOVIĆ j.d.o.o. UMAG, OIB 65863686751</item>
    </derivirana_varijabla>
  </DomainObject.Predmet.ProtuStrankaListFormatedOIB>
  <DomainObject.Predmet.ProtuStrankaListFormatedWithAdress>
    <izvorni_sadrzaj>
      <item>S. HALILOVIĆ j.d.o.o. UMAG, Joakina Rakovca 10 d, 52470 Umag</item>
    </izvorni_sadrzaj>
    <derivirana_varijabla naziv="DomainObject.Predmet.ProtuStrankaListFormatedWithAdress_1">
      <item>S. HALILOVIĆ j.d.o.o. UMAG, Joakina Rakovca 10 d, 52470 Umag</item>
    </derivirana_varijabla>
  </DomainObject.Predmet.ProtuStrankaListFormatedWithAdress>
  <DomainObject.Predmet.ProtuStrankaListFormatedWithAdressOIB>
    <izvorni_sadrzaj>
      <item>S. HALILOVIĆ j.d.o.o. UMAG, OIB 65863686751, Joakina Rakovca 10 d, 52470 Umag</item>
    </izvorni_sadrzaj>
    <derivirana_varijabla naziv="DomainObject.Predmet.ProtuStrankaListFormatedWithAdressOIB_1">
      <item>S. HALILOVIĆ j.d.o.o. UMAG, OIB 65863686751, Joakina Rakovca 10 d, 52470 Umag</item>
    </derivirana_varijabla>
  </DomainObject.Predmet.ProtuStrankaListFormatedWithAdressOIB>
  <DomainObject.Predmet.ProtuStrankaListNazivFormated>
    <izvorni_sadrzaj>
      <item>S. HALILOVIĆ j.d.o.o. UMAG</item>
    </izvorni_sadrzaj>
    <derivirana_varijabla naziv="DomainObject.Predmet.ProtuStrankaListNazivFormated_1">
      <item>S. HALILOVIĆ j.d.o.o. UMAG</item>
    </derivirana_varijabla>
  </DomainObject.Predmet.ProtuStrankaListNazivFormated>
  <DomainObject.Predmet.ProtuStrankaListNazivFormatedOIB>
    <izvorni_sadrzaj>
      <item>S. HALILOVIĆ j.d.o.o. UMAG, OIB 65863686751</item>
    </izvorni_sadrzaj>
    <derivirana_varijabla naziv="DomainObject.Predmet.ProtuStrankaListNazivFormatedOIB_1">
      <item>S. HALILOVIĆ j.d.o.o. UMAG, OIB 65863686751</item>
    </derivirana_varijabla>
  </DomainObject.Predmet.ProtuStrankaListNazivFormatedOIB>
  <DomainObject.Predmet.OstaliListFormated>
    <izvorni_sadrzaj>
      <item>GRAD UMAG -UMAGO, Umag</item>
    </izvorni_sadrzaj>
    <derivirana_varijabla naziv="DomainObject.Predmet.OstaliListFormated_1">
      <item>GRAD UMAG -UMAGO, Umag</item>
    </derivirana_varijabla>
  </DomainObject.Predmet.OstaliListFormated>
  <DomainObject.Predmet.OstaliListFormatedOIB>
    <izvorni_sadrzaj>
      <item>GRAD UMAG -UMAGO, Umag, OIB 84097228497</item>
    </izvorni_sadrzaj>
    <derivirana_varijabla naziv="DomainObject.Predmet.OstaliListFormatedOIB_1">
      <item>GRAD UMAG -UMAGO, Umag, OIB 84097228497</item>
    </derivirana_varijabla>
  </DomainObject.Predmet.OstaliListFormatedOIB>
  <DomainObject.Predmet.OstaliListFormatedWithAdress>
    <izvorni_sadrzaj>
      <item>GRAD UMAG -UMAGO, Umag, G. Garibaldi 6, 52470 Umag</item>
    </izvorni_sadrzaj>
    <derivirana_varijabla naziv="DomainObject.Predmet.OstaliListFormatedWithAdress_1">
      <item>GRAD UMAG -UMAGO, Umag, G. Garibaldi 6, 52470 Umag</item>
    </derivirana_varijabla>
  </DomainObject.Predmet.OstaliListFormatedWithAdress>
  <DomainObject.Predmet.OstaliListFormatedWithAdressOIB>
    <izvorni_sadrzaj>
      <item>GRAD UMAG -UMAGO, Umag, OIB 84097228497, G. Garibaldi 6, 52470 Umag</item>
    </izvorni_sadrzaj>
    <derivirana_varijabla naziv="DomainObject.Predmet.OstaliListFormatedWithAdressOIB_1">
      <item>GRAD UMAG -UMAGO, Umag, OIB 84097228497, G. Garibaldi 6, 52470 Umag</item>
    </derivirana_varijabla>
  </DomainObject.Predmet.OstaliListFormatedWithAdressOIB>
  <DomainObject.Predmet.OstaliListNazivFormated>
    <izvorni_sadrzaj>
      <item>GRAD UMAG -UMAGO, Umag</item>
    </izvorni_sadrzaj>
    <derivirana_varijabla naziv="DomainObject.Predmet.OstaliListNazivFormated_1">
      <item>GRAD UMAG -UMAGO, Umag</item>
    </derivirana_varijabla>
  </DomainObject.Predmet.OstaliListNazivFormated>
  <DomainObject.Predmet.OstaliListNazivFormatedOIB>
    <izvorni_sadrzaj>
      <item>GRAD UMAG -UMAGO, Umag, OIB 84097228497</item>
    </izvorni_sadrzaj>
    <derivirana_varijabla naziv="DomainObject.Predmet.OstaliListNazivFormatedOIB_1">
      <item>GRAD UMAG -UMAGO,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HALILOVIĆ j.d.o.o. UMAG</izvorni_sadrzaj>
    <derivirana_varijabla naziv="DomainObject.Predmet.ProtustrankaIDrugi_1">S. HALILOVIĆ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S. HALILOVIĆ j.d.o.o. UMAG, OIB 65863686751, Joakina Rakovca 10 d, 52470 Umag</izvorni_sadrzaj>
    <derivirana_varijabla naziv="DomainObject.Predmet.ProtustrankaIDrugiAdressOIB_1">S. HALILOVIĆ j.d.o.o. UMAG, OIB 65863686751, Joakina Rakovca 10 d,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HALILOVIĆ j.d.o.o. UMAG</item>
      <item>GRAD UMAG -UMAGO, Umag</item>
    </izvorni_sadrzaj>
    <derivirana_varijabla naziv="DomainObject.Predmet.SudioniciListNaziv_1">
      <item>FINANCIJSKA AGENCIJA, RC RIJEKA, PODRUŽNICA PULA, PULA</item>
      <item>S. HALILOVIĆ j.d.o.o. UMAG</item>
      <item>GRAD UMAG -UMAGO,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S. HALILOVIĆ j.d.o.o. UMAG, OIB 65863686751, Joakina Rakovca 10 d,52470 Umag</item>
      <item>GRAD UMAG -UMAGO, Umag, OIB 84097228497, G. Garibaldi 6,52470 Umag</item>
    </izvorni_sadrzaj>
    <derivirana_varijabla naziv="DomainObject.Predmet.SudioniciListAdressOIB_1">
      <item>FINANCIJSKA AGENCIJA, RC RIJEKA, PODRUŽNICA PULA, PULA, OIB 85821130368, Ulica grada Vukovara 70,10000 Zagreb</item>
      <item>S. HALILOVIĆ j.d.o.o. UMAG, OIB 65863686751, Joakina Rakovca 10 d,52470 Umag</item>
      <item>GRAD UMAG -UMAGO,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65863686751</item>
      <item>, OIB 84097228497</item>
    </izvorni_sadrzaj>
    <derivirana_varijabla naziv="DomainObject.Predmet.SudioniciListNazivOIB_1">
      <item>, OIB 85821130368</item>
      <item>, OIB 65863686751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987</properties:Words>
  <properties:Characters>5244</properties:Characters>
  <properties:Lines>109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2016-09-01T05:47:00Z</dcterms:created>
  <dc:creator>Mihaela Kaligari</dc:creator>
  <dc:description/>
  <cp:keywords/>
  <cp:lastModifiedBy>Mihaela Kaligari</cp:lastModifiedBy>
  <cp:lastPrinted>2016-09-05T10:24:00Z</cp:lastPrinted>
  <dcterms:modified xmlns:xsi="http://www.w3.org/2001/XMLSchema-instance" xsi:type="dcterms:W3CDTF">2016-09-05T10:24:00Z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