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693ee" w14:paraId="fd693ee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>
        <w:rPr>
          <w:rFonts w:hAnsi="Times New Roman" w:ascii="Times New Roman"/>
          <w:szCs w:val="24"/>
          <w:lang w:val="hr-HR"/>
        </w:rPr>
        <w:t xml:space="preserve">  </w:t>
      </w:r>
      <w:r w:rsidR="00E6419E" w:rsidRPr="00CE6975">
        <w:rPr>
          <w:rFonts w:hAnsi="Times New Roman" w:ascii="Times New Roman"/>
        </w:rPr>
        <w:t>SAVEZ ŽENA HRVATSKE, Zagreb, Vlaška 70/III, OIB: 74260838565</w:t>
      </w:r>
      <w:r w:rsidR="009331CD" w:rsidRPr="009B5085">
        <w:rPr>
          <w:rFonts w:hAnsi="Times New Roman" w:ascii="Times New Roman"/>
        </w:rPr>
        <w:t>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DE4DF2">
        <w:rPr>
          <w:rFonts w:hAnsi="Times New Roman" w:ascii="Times New Roman"/>
          <w:szCs w:val="24"/>
          <w:lang w:val="hr-HR"/>
        </w:rPr>
        <w:t>0</w:t>
      </w:r>
      <w:r w:rsidR="00254BFF">
        <w:rPr>
          <w:rFonts w:hAnsi="Times New Roman" w:ascii="Times New Roman"/>
          <w:szCs w:val="24"/>
          <w:lang w:val="hr-HR"/>
        </w:rPr>
        <w:t>5</w:t>
      </w:r>
      <w:r w:rsidR="00DE4DF2">
        <w:rPr>
          <w:rFonts w:hAnsi="Times New Roman" w:ascii="Times New Roman"/>
          <w:szCs w:val="24"/>
          <w:lang w:val="hr-HR"/>
        </w:rPr>
        <w:t xml:space="preserve">. srpnja </w:t>
      </w:r>
      <w:r w:rsidR="00ED26A5">
        <w:rPr>
          <w:rFonts w:hAnsi="Times New Roman" w:ascii="Times New Roman"/>
          <w:szCs w:val="24"/>
          <w:lang w:val="hr-HR"/>
        </w:rPr>
        <w:t>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C16C1D">
        <w:rPr>
          <w:rFonts w:hAnsi="Times New Roman" w:ascii="Times New Roman"/>
          <w:szCs w:val="24"/>
          <w:lang w:val="hr-HR"/>
        </w:rPr>
        <w:t xml:space="preserve"> </w:t>
      </w:r>
      <w:r w:rsidR="00E6419E" w:rsidRPr="00CE6975">
        <w:rPr>
          <w:rFonts w:hAnsi="Times New Roman" w:ascii="Times New Roman"/>
        </w:rPr>
        <w:t>SAVEZ ŽENA HRVATSKE, Zagreb, Vlaška 70/III, OIB: 74260838565</w:t>
      </w:r>
      <w:r w:rsidR="00E6419E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E6419E">
        <w:rPr>
          <w:rFonts w:hAnsi="Times New Roman" w:ascii="Times New Roman"/>
          <w:szCs w:val="24"/>
          <w:lang w:val="hr-HR"/>
        </w:rPr>
        <w:t>11.979,71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E6419E">
        <w:rPr>
          <w:rFonts w:hAnsi="Times New Roman" w:ascii="Times New Roman"/>
          <w:lang w:val="hr-HR"/>
        </w:rPr>
        <w:t>4096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254BFF">
        <w:rPr>
          <w:rFonts w:hAnsi="Times New Roman" w:ascii="Times New Roman"/>
          <w:lang w:val="hr-HR"/>
        </w:rPr>
        <w:t>05</w:t>
      </w:r>
      <w:r w:rsidR="00DE4DF2">
        <w:rPr>
          <w:rFonts w:hAnsi="Times New Roman" w:ascii="Times New Roman"/>
          <w:lang w:val="hr-HR"/>
        </w:rPr>
        <w:t>. srpnja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DE4DF2">
        <w:rPr>
          <w:rFonts w:hAnsi="Times New Roman" w:ascii="Times New Roman"/>
          <w:lang w:val="hr-HR"/>
        </w:rPr>
        <w:t>0</w:t>
      </w:r>
      <w:r w:rsidR="00254BFF">
        <w:rPr>
          <w:rFonts w:hAnsi="Times New Roman" w:ascii="Times New Roman"/>
          <w:lang w:val="hr-HR"/>
        </w:rPr>
        <w:t>5</w:t>
      </w:r>
      <w:r w:rsidR="00DE4DF2">
        <w:rPr>
          <w:rFonts w:hAnsi="Times New Roman" w:ascii="Times New Roman"/>
          <w:lang w:val="hr-HR"/>
        </w:rPr>
        <w:t>. srpnja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F45EC6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45EC6" w:rsidP="00492E13" w:rsidR="00F45EC6">
      <w:pPr>
        <w:jc w:val="center"/>
      </w:pPr>
    </w:p>
    <w:p w:rsidRDefault="00F45EC6" w:rsidP="002152A3" w:rsidR="00F45EC6" w:rsidRPr="00F45EC6">
      <w:pPr>
        <w:jc w:val="right"/>
        <w:rPr>
          <w:rFonts w:hAnsi="Times New Roman" w:ascii="Times New Roman"/>
        </w:rPr>
      </w:pPr>
      <w:r w:rsidRPr="00F45EC6">
        <w:rPr>
          <w:rFonts w:hAnsi="Times New Roman" w:ascii="Times New Roman"/>
        </w:rPr>
        <w:t>za točnost otpravka</w:t>
      </w:r>
    </w:p>
    <w:p w:rsidRDefault="00F45EC6" w:rsidP="002152A3" w:rsidR="00F45EC6" w:rsidRPr="00F45EC6">
      <w:pPr>
        <w:jc w:val="right"/>
        <w:rPr>
          <w:rFonts w:hAnsi="Times New Roman" w:ascii="Times New Roman"/>
        </w:rPr>
      </w:pPr>
      <w:r w:rsidRPr="00F45EC6">
        <w:rPr>
          <w:rFonts w:hAnsi="Times New Roman" w:ascii="Times New Roman"/>
        </w:rPr>
        <w:t>ovlašteni službenik</w:t>
      </w:r>
    </w:p>
    <w:p w:rsidRDefault="00F45EC6" w:rsidP="002152A3" w:rsidR="00F45EC6" w:rsidRPr="00F45EC6">
      <w:pPr>
        <w:jc w:val="right"/>
        <w:rPr>
          <w:rFonts w:hAnsi="Times New Roman" w:ascii="Times New Roman"/>
        </w:rPr>
      </w:pPr>
      <w:r w:rsidRPr="00F45EC6">
        <w:rPr>
          <w:rFonts w:hAnsi="Times New Roman" w:ascii="Times New Roman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45EC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E6419E">
      <w:rPr>
        <w:rFonts w:hAnsi="Times New Roman" w:ascii="Times New Roman"/>
        <w:lang w:val="hr-HR"/>
      </w:rPr>
      <w:t>4096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E6419E">
      <w:rPr>
        <w:rFonts w:hAnsi="Times New Roman" w:ascii="Times New Roman"/>
        <w:lang w:val="hr-HR"/>
      </w:rPr>
      <w:t>4096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82088"/>
    <w:rsid w:val="00192984"/>
    <w:rsid w:val="001A2D53"/>
    <w:rsid w:val="001D54B6"/>
    <w:rsid w:val="002521D2"/>
    <w:rsid w:val="002538E8"/>
    <w:rsid w:val="00254BFF"/>
    <w:rsid w:val="002A31E1"/>
    <w:rsid w:val="002A4425"/>
    <w:rsid w:val="00395188"/>
    <w:rsid w:val="003B3312"/>
    <w:rsid w:val="003C3055"/>
    <w:rsid w:val="0042162E"/>
    <w:rsid w:val="004956E2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7B03DE"/>
    <w:rsid w:val="00801E91"/>
    <w:rsid w:val="00810871"/>
    <w:rsid w:val="008301F7"/>
    <w:rsid w:val="0083487A"/>
    <w:rsid w:val="00840E3D"/>
    <w:rsid w:val="008433D2"/>
    <w:rsid w:val="00843A4E"/>
    <w:rsid w:val="00873230"/>
    <w:rsid w:val="00882DCF"/>
    <w:rsid w:val="00895D36"/>
    <w:rsid w:val="00932D82"/>
    <w:rsid w:val="009331CD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F2939"/>
    <w:rsid w:val="00CF4AB6"/>
    <w:rsid w:val="00D44D4F"/>
    <w:rsid w:val="00D77C43"/>
    <w:rsid w:val="00D955F3"/>
    <w:rsid w:val="00DA1957"/>
    <w:rsid w:val="00DB29D2"/>
    <w:rsid w:val="00DB4528"/>
    <w:rsid w:val="00DE4DF2"/>
    <w:rsid w:val="00DF6AEF"/>
    <w:rsid w:val="00E258EC"/>
    <w:rsid w:val="00E334E9"/>
    <w:rsid w:val="00E6419E"/>
    <w:rsid w:val="00E667D1"/>
    <w:rsid w:val="00E75E62"/>
    <w:rsid w:val="00E77A00"/>
    <w:rsid w:val="00EC322B"/>
    <w:rsid w:val="00ED26A5"/>
    <w:rsid w:val="00EE5750"/>
    <w:rsid w:val="00EE7598"/>
    <w:rsid w:val="00F45EC6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E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E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E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E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E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E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E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E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4096</izvorni_sadrzaj>
    <derivirana_varijabla naziv="DomainObject.Predmet.Broj_1">4096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St-4096/2015</izvorni_sadrzaj>
    <derivirana_varijabla naziv="DomainObject.Predmet.OznakaBroj_1">St-4096/2015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SAVEZ ŽENA HRVATSKE zastupanog po punomoćniku Mira Bastić</izvorni_sadrzaj>
    <derivirana_varijabla naziv="DomainObject.Predmet.ProtustrankaFormated_1">  SAVEZ ŽENA HRVATSKE zastupanog po punomoćniku Mira Bastić</derivirana_varijabla>
  </DomainObject.Predmet.ProtustrankaFormated>
  <DomainObject.Predmet.ProtustrankaFormatedOIB>
    <izvorni_sadrzaj>  SAVEZ ŽENA HRVATSKE, OIB 74260838565 zastupanog po punomoćniku Mira Bastić</izvorni_sadrzaj>
    <derivirana_varijabla naziv="DomainObject.Predmet.ProtustrankaFormatedOIB_1">  SAVEZ ŽENA HRVATSKE, OIB 74260838565 zastupanog po punomoćniku Mira Bastić</derivirana_varijabla>
  </DomainObject.Predmet.ProtustrankaFormatedOIB>
  <DomainObject.Predmet.ProtustrankaFormatedWithAdress>
    <izvorni_sadrzaj> SAVEZ ŽENA HRVATSKE, Vlaška 70/III, 10000 Zagreb zastupanog po punomoćniku Mira Bastić</izvorni_sadrzaj>
    <derivirana_varijabla naziv="DomainObject.Predmet.ProtustrankaFormatedWithAdress_1"> SAVEZ ŽENA HRVATSKE, Vlaška 70/III, 10000 Zagreb zastupanog po punomoćniku Mira Bastić</derivirana_varijabla>
  </DomainObject.Predmet.ProtustrankaFormatedWithAdress>
  <DomainObject.Predmet.ProtustrankaFormatedWithAdressOIB>
    <izvorni_sadrzaj> SAVEZ ŽENA HRVATSKE, OIB 74260838565, Vlaška 70/III, 10000 Zagreb zastupanog po punomoćniku Mira Bastić</izvorni_sadrzaj>
    <derivirana_varijabla naziv="DomainObject.Predmet.ProtustrankaFormatedWithAdressOIB_1"> SAVEZ ŽENA HRVATSKE, OIB 74260838565, Vlaška 70/III, 10000 Zagreb zastupanog po punomoćniku Mira Bastić</derivirana_varijabla>
  </DomainObject.Predmet.ProtustrankaFormatedWithAdressOIB>
  <DomainObject.Predmet.ProtustrankaWithAdress>
    <izvorni_sadrzaj>SAVEZ ŽENA HRVATSKE Vlaška 70/III, 10000 Zagreb</izvorni_sadrzaj>
    <derivirana_varijabla naziv="DomainObject.Predmet.ProtustrankaWithAdress_1">SAVEZ ŽENA HRVATSKE Vlaška 70/III, 10000 Zagreb</derivirana_varijabla>
  </DomainObject.Predmet.ProtustrankaWithAdress>
  <DomainObject.Predmet.ProtustrankaWithAdressOIB>
    <izvorni_sadrzaj>SAVEZ ŽENA HRVATSKE, OIB 74260838565, Vlaška 70/III, 10000 Zagreb</izvorni_sadrzaj>
    <derivirana_varijabla naziv="DomainObject.Predmet.ProtustrankaWithAdressOIB_1">SAVEZ ŽENA HRVATSKE, OIB 74260838565, Vlaška 70/III, 10000 Zagreb</derivirana_varijabla>
  </DomainObject.Predmet.ProtustrankaWithAdressOIB>
  <DomainObject.Predmet.ProtustrankaNazivFormated>
    <izvorni_sadrzaj>SAVEZ ŽENA HRVATSKE</izvorni_sadrzaj>
    <derivirana_varijabla naziv="DomainObject.Predmet.ProtustrankaNazivFormated_1">SAVEZ ŽENA HRVATSKE</derivirana_varijabla>
  </DomainObject.Predmet.ProtustrankaNazivFormated>
  <DomainObject.Predmet.ProtustrankaNazivFormatedOIB>
    <izvorni_sadrzaj>SAVEZ ŽENA HRVATSKE, OIB 74260838565</izvorni_sadrzaj>
    <derivirana_varijabla naziv="DomainObject.Predmet.ProtustrankaNazivFormatedOIB_1">SAVEZ ŽENA HRVATSKE, OIB 74260838565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SAVEZ ŽENA HRVATSKE zastupanog po punomoćniku Mira Bastić</item>
    </izvorni_sadrzaj>
    <derivirana_varijabla naziv="DomainObject.Predmet.ProtuStrankaListFormated_1">
      <item>SAVEZ ŽENA HRVATSKE zastupanog po punomoćniku Mira Bastić</item>
    </derivirana_varijabla>
  </DomainObject.Predmet.ProtuStrankaListFormated>
  <DomainObject.Predmet.ProtuStrankaListFormatedOIB>
    <izvorni_sadrzaj>
      <item>SAVEZ ŽENA HRVATSKE, OIB 74260838565 zastupanog po punomoćniku Mira Bastić</item>
    </izvorni_sadrzaj>
    <derivirana_varijabla naziv="DomainObject.Predmet.ProtuStrankaListFormatedOIB_1">
      <item>SAVEZ ŽENA HRVATSKE, OIB 74260838565 zastupanog po punomoćniku Mira Bastić</item>
    </derivirana_varijabla>
  </DomainObject.Predmet.ProtuStrankaListFormatedOIB>
  <DomainObject.Predmet.ProtuStrankaListFormatedWithAdress>
    <izvorni_sadrzaj>
      <item>SAVEZ ŽENA HRVATSKE, Vlaška 70/III, 10000 Zagreb zastupanog po punomoćniku Mira Bastić</item>
    </izvorni_sadrzaj>
    <derivirana_varijabla naziv="DomainObject.Predmet.ProtuStrankaListFormatedWithAdress_1">
      <item>SAVEZ ŽENA HRVATSKE, Vlaška 70/III, 10000 Zagreb zastupanog po punomoćniku Mira Bastić</item>
    </derivirana_varijabla>
  </DomainObject.Predmet.ProtuStrankaListFormatedWithAdress>
  <DomainObject.Predmet.ProtuStrankaListFormatedWithAdressOIB>
    <izvorni_sadrzaj>
      <item>SAVEZ ŽENA HRVATSKE, OIB 74260838565, Vlaška 70/III, 10000 Zagreb zastupanog po punomoćniku Mira Bastić</item>
    </izvorni_sadrzaj>
    <derivirana_varijabla naziv="DomainObject.Predmet.ProtuStrankaListFormatedWithAdressOIB_1">
      <item>SAVEZ ŽENA HRVATSKE, OIB 74260838565, Vlaška 70/III, 10000 Zagreb zastupanog po punomoćniku Mira Bastić</item>
    </derivirana_varijabla>
  </DomainObject.Predmet.ProtuStrankaListFormatedWithAdressOIB>
  <DomainObject.Predmet.ProtuStrankaListNazivFormated>
    <izvorni_sadrzaj>
      <item>SAVEZ ŽENA HRVATSKE</item>
    </izvorni_sadrzaj>
    <derivirana_varijabla naziv="DomainObject.Predmet.ProtuStrankaListNazivFormated_1">
      <item>SAVEZ ŽENA HRVATSKE</item>
    </derivirana_varijabla>
  </DomainObject.Predmet.ProtuStrankaListNazivFormated>
  <DomainObject.Predmet.ProtuStrankaListNazivFormatedOIB>
    <izvorni_sadrzaj>
      <item>SAVEZ ŽENA HRVATSKE, OIB 74260838565</item>
    </izvorni_sadrzaj>
    <derivirana_varijabla naziv="DomainObject.Predmet.ProtuStrankaListNazivFormatedOIB_1">
      <item>SAVEZ ŽENA HRVATSKE, OIB 74260838565</item>
    </derivirana_varijabla>
  </DomainObject.Predmet.ProtuStrankaListNazivFormatedOIB>
  <DomainObject.Predmet.OstaliListFormated>
    <izvorni_sadrzaj>
      <item>HRVATSKI ZAVOD ZA MIROVINSKO OSIGURANJE</item>
      <item>Mira Bastić punomoćnik sudionika u postupku SAVEZ ŽENA HRVATSKE</item>
    </izvorni_sadrzaj>
    <derivirana_varijabla naziv="DomainObject.Predmet.OstaliListFormated_1">
      <item>HRVATSKI ZAVOD ZA MIROVINSKO OSIGURANJE</item>
      <item>Mira Bastić punomoćnik sudionika u postupku SAVEZ ŽENA HRVATSKE</item>
    </derivirana_varijabla>
  </DomainObject.Predmet.OstaliListFormated>
  <DomainObject.Predmet.OstaliListFormatedOIB>
    <izvorni_sadrzaj>
      <item>HRVATSKI ZAVOD ZA MIROVINSKO OSIGURANJE, OIB 84397956623</item>
      <item>Mira Bastić, OIB 53506595289 punomoćnik sudionika u postupku SAVEZ ŽENA HRVATSKE</item>
    </izvorni_sadrzaj>
    <derivirana_varijabla naziv="DomainObject.Predmet.OstaliListFormatedOIB_1">
      <item>HRVATSKI ZAVOD ZA MIROVINSKO OSIGURANJE, OIB 84397956623</item>
      <item>Mira Bastić, OIB 53506595289 punomoćnik sudionika u postupku SAVEZ ŽENA HRVATSKE</item>
    </derivirana_varijabla>
  </DomainObject.Predmet.OstaliListFormatedOIB>
  <DomainObject.Predmet.OstaliListFormatedWithAdress>
    <izvorni_sadrzaj>
      <item>HRVATSKI ZAVOD ZA MIROVINSKO OSIGURANJE, Trpimirova 4, 10000 Zagreb</item>
      <item>Mira Bastić, Nova Ves 23, 10000 Zagreb punomoćnik sudionika u postupku SAVEZ ŽENA HRVATSKE</item>
    </izvorni_sadrzaj>
    <derivirana_varijabla naziv="DomainObject.Predmet.OstaliListFormatedWithAdress_1">
      <item>HRVATSKI ZAVOD ZA MIROVINSKO OSIGURANJE, Trpimirova 4, 10000 Zagreb</item>
      <item>Mira Bastić, Nova Ves 23, 10000 Zagreb punomoćnik sudionika u postupku SAVEZ ŽENA HRVATSKE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Mira Bastić, OIB 53506595289, Nova Ves 23, 10000 Zagreb punomoćnik sudionika u postupku SAVEZ ŽENA HRVATSKE</item>
    </izvorni_sadrzaj>
    <derivirana_varijabla naziv="DomainObject.Predmet.OstaliListFormatedWithAdressOIB_1">
      <item>HRVATSKI ZAVOD ZA MIROVINSKO OSIGURANJE, OIB 84397956623, Trpimirova 4, 10000 Zagreb</item>
      <item>Mira Bastić, OIB 53506595289, Nova Ves 23, 10000 Zagreb punomoćnik sudionika u postupku SAVEZ ŽENA HRVATSKE</item>
    </derivirana_varijabla>
  </DomainObject.Predmet.OstaliListFormatedWithAdressOIB>
  <DomainObject.Predmet.OstaliListNazivFormated>
    <izvorni_sadrzaj>
      <item>HRVATSKI ZAVOD ZA MIROVINSKO OSIGURANJE</item>
      <item>Mira Bastić</item>
    </izvorni_sadrzaj>
    <derivirana_varijabla naziv="DomainObject.Predmet.OstaliListNazivFormated_1">
      <item>HRVATSKI ZAVOD ZA MIROVINSKO OSIGURANJE</item>
      <item>Mira Bastić</item>
    </derivirana_varijabla>
  </DomainObject.Predmet.OstaliListNazivFormated>
  <DomainObject.Predmet.OstaliListNazivFormatedOIB>
    <izvorni_sadrzaj>
      <item>HRVATSKI ZAVOD ZA MIROVINSKO OSIGURANJE, OIB 84397956623</item>
      <item>Mira Bastić, OIB 53506595289</item>
    </izvorni_sadrzaj>
    <derivirana_varijabla naziv="DomainObject.Predmet.OstaliListNazivFormatedOIB_1">
      <item>HRVATSKI ZAVOD ZA MIROVINSKO OSIGURANJE, OIB 84397956623</item>
      <item>Mira Bastić, OIB 53506595289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SAVEZ ŽENA HRVATSKE</izvorni_sadrzaj>
    <derivirana_varijabla naziv="DomainObject.Predmet.ProtustrankaIDrugi_1">SAVEZ ŽENA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SAVEZ ŽENA HRVATSKE, OIB 74260838565, Vlaška 70/III, 10000 Zagreb</izvorni_sadrzaj>
    <derivirana_varijabla naziv="DomainObject.Predmet.ProtustrankaIDrugiAdressOIB_1">SAVEZ ŽENA HRVATSKE, OIB 74260838565, Vlaška 70/III,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SAVEZ ŽENA HRVATSKE</item>
      <item>HRVATSKI ZAVOD ZA MIROVINSKO OSIGURANJE</item>
      <item>Mira Bastić</item>
    </izvorni_sadrzaj>
    <derivirana_varijabla naziv="DomainObject.Predmet.SudioniciListNaziv_1">
      <item>FINA Regionalni centar Zagreb</item>
      <item>SAVEZ ŽENA HRVATSKE</item>
      <item>HRVATSKI ZAVOD ZA MIROVINSKO OSIGURANJE</item>
      <item>Mira Bastić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SAVEZ ŽENA HRVATSKE, OIB 74260838565, Vlaška 70/III,10000 Zagreb</item>
      <item>HRVATSKI ZAVOD ZA MIROVINSKO OSIGURANJE, OIB 84397956623, Trpimirova 4,10000 Zagreb</item>
      <item>Mira Bastić, OIB 53506595289, Nova Ves 23,10000 Zagreb</item>
    </izvorni_sadrzaj>
    <derivirana_varijabla naziv="DomainObject.Predmet.SudioniciListAdressOIB_1">
      <item>FINA Regionalni centar Zagreb, OIB 85821130368, Trg svibanjskih žrtava 1995. 1,10000 Zagreb</item>
      <item>SAVEZ ŽENA HRVATSKE, OIB 74260838565, Vlaška 70/III,10000 Zagreb</item>
      <item>HRVATSKI ZAVOD ZA MIROVINSKO OSIGURANJE, OIB 84397956623, Trpimirova 4,10000 Zagreb</item>
      <item>Mira Bastić, OIB 53506595289, Nova Ves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74260838565</item>
      <item>, OIB 84397956623</item>
      <item>, OIB 53506595289</item>
    </izvorni_sadrzaj>
    <derivirana_varijabla naziv="DomainObject.Predmet.SudioniciListNazivOIB_1">
      <item>, OIB 85821130368</item>
      <item>, OIB 74260838565</item>
      <item>, OIB 84397956623</item>
      <item>, OIB 53506595289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2372</properties:Characters>
  <properties:Lines>79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2016-07-05T08:03:00Z</dcterms:created>
  <dc:creator>Sudsko vijeæe</dc:creator>
  <cp:lastModifiedBy>Višnja Svečak</cp:lastModifiedBy>
  <cp:lastPrinted>2016-07-05T08:03:00Z</cp:lastPrinted>
  <dcterms:modified xmlns:xsi="http://www.w3.org/2001/XMLSchema-instance" xsi:type="dcterms:W3CDTF">2016-07-05T08:09:00Z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