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17af" w14:paraId="f2617af" w:rsidRDefault="00EB1621" w:rsidP="001801EE" w:rsidR="001801EE">
      <w:pPr>
        <w:jc w:val="right"/>
        <w15:collapsed w:val="false"/>
      </w:pPr>
      <w:r>
        <w:tab/>
      </w:r>
      <w:r w:rsidR="001801EE">
        <w:t>Broj: 6 St-</w:t>
      </w:r>
      <w:r w:rsidR="003742E8">
        <w:t>528</w:t>
      </w:r>
      <w:r w:rsidR="00F41F4F">
        <w:t>/16-</w:t>
      </w:r>
      <w:proofErr w:type="spellStart"/>
      <w:r w:rsidR="003742E8">
        <w:t>16</w:t>
      </w:r>
      <w:proofErr w:type="spellEnd"/>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3742E8">
        <w:t xml:space="preserve">FINA RC Osijek Podružnica Osijek za otvaranje stečajnog postupka nad dužnikom </w:t>
      </w:r>
      <w:r w:rsidR="003742E8">
        <w:rPr>
          <w:b/>
        </w:rPr>
        <w:t xml:space="preserve">POLJOPRIVREDNA ZADRUGA KLAS, Matije Gupca 42, </w:t>
      </w:r>
      <w:proofErr w:type="spellStart"/>
      <w:r w:rsidR="003742E8">
        <w:rPr>
          <w:b/>
        </w:rPr>
        <w:t>Andrijaševci</w:t>
      </w:r>
      <w:proofErr w:type="spellEnd"/>
      <w:r w:rsidR="003742E8">
        <w:rPr>
          <w:b/>
        </w:rPr>
        <w:t>, MBS: 030057460, OIB: 12001753882</w:t>
      </w:r>
      <w:r w:rsidR="00B80907" w:rsidRPr="00B80907">
        <w:rPr>
          <w:b/>
        </w:rPr>
        <w:t>,</w:t>
      </w:r>
      <w:r w:rsidR="00B80907">
        <w:rPr>
          <w:b/>
        </w:rPr>
        <w:t xml:space="preserve"> </w:t>
      </w:r>
      <w:r w:rsidR="003742E8">
        <w:t>16. prosinca</w:t>
      </w:r>
      <w:r w:rsidR="001801EE">
        <w:t xml:space="preserve"> 2016.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3742E8">
        <w:rPr>
          <w:b/>
        </w:rPr>
        <w:t xml:space="preserve">POLJOPRIVREDNA ZADRUGA KLAS, Matije Gupca 42, </w:t>
      </w:r>
      <w:proofErr w:type="spellStart"/>
      <w:r w:rsidR="003742E8">
        <w:rPr>
          <w:b/>
        </w:rPr>
        <w:t>Andrijaševci</w:t>
      </w:r>
      <w:proofErr w:type="spellEnd"/>
      <w:r w:rsidR="003742E8">
        <w:rPr>
          <w:b/>
        </w:rPr>
        <w:t>, MBS: 030057460, OIB: 12001753882</w:t>
      </w:r>
      <w:r w:rsidRPr="00B80907">
        <w:t>.</w:t>
      </w:r>
    </w:p>
    <w:p w:rsidRDefault="00B80907" w:rsidP="00B80907" w:rsidR="00F448B7" w:rsidRPr="003742E8">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3742E8">
        <w:t xml:space="preserve"> </w:t>
      </w:r>
      <w:r w:rsidR="003742E8" w:rsidRPr="003742E8">
        <w:rPr>
          <w:b/>
        </w:rPr>
        <w:t>Nada Gagro, Vinkovci, Glagoljaška 52, OIB 04212100945.</w:t>
      </w:r>
    </w:p>
    <w:p w:rsidRDefault="00B80907" w:rsidP="00B80907" w:rsidR="00B80907">
      <w:pPr>
        <w:numPr>
          <w:ilvl w:val="0"/>
          <w:numId w:val="11"/>
        </w:numPr>
        <w:ind w:firstLine="708" w:left="0"/>
        <w:jc w:val="both"/>
      </w:pPr>
      <w:r w:rsidRPr="00B80907">
        <w:t xml:space="preserve">Pozivaju se vjerovnici da u roku od </w:t>
      </w:r>
      <w:r w:rsidR="00CF1653">
        <w:t>6</w:t>
      </w:r>
      <w:r w:rsidRPr="00B80907">
        <w:t xml:space="preserve">0 dana, od dana objave </w:t>
      </w:r>
      <w:r w:rsidR="00CF1653">
        <w:t>ovog rješenja na e-oglasnoj ploči suda prijave svoje tražbine stečajnom upravitelju</w:t>
      </w:r>
      <w:r w:rsidRPr="00B80907">
        <w:t xml:space="preserve">, u skladu s pravilima Stečajnog zakona o prijavi tražbina (čl. </w:t>
      </w:r>
      <w:r w:rsidR="00CF1653">
        <w:t>257. SZ – NN br. 71/15</w:t>
      </w:r>
      <w:r w:rsidRPr="00B80907">
        <w:t xml:space="preserve">) </w:t>
      </w:r>
      <w:r w:rsidR="00CF1653">
        <w:t xml:space="preserve">na propisanom obrascu </w:t>
      </w:r>
      <w:r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3742E8">
        <w:t>528</w:t>
      </w:r>
      <w:r w:rsidR="00936437">
        <w:t>-16</w:t>
      </w:r>
      <w:r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3742E8">
        <w:rPr>
          <w:b/>
        </w:rPr>
        <w:t>16. prosinca</w:t>
      </w:r>
      <w:r w:rsidR="001801EE">
        <w:rPr>
          <w:b/>
        </w:rPr>
        <w:t xml:space="preserve"> 2016. g.</w:t>
      </w:r>
      <w:r w:rsidR="00836454">
        <w:rPr>
          <w:b/>
        </w:rPr>
        <w:t xml:space="preserve"> u </w:t>
      </w:r>
      <w:r w:rsidR="003742E8">
        <w:rPr>
          <w:b/>
        </w:rPr>
        <w:t>10,</w:t>
      </w:r>
      <w:r w:rsidR="00E32045">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3742E8">
        <w:rPr>
          <w:b/>
        </w:rPr>
        <w:t>7. ožujka</w:t>
      </w:r>
      <w:r w:rsidR="00693929" w:rsidRPr="00693929">
        <w:rPr>
          <w:b/>
        </w:rPr>
        <w:t xml:space="preserve"> 201</w:t>
      </w:r>
      <w:r w:rsidR="00E32045">
        <w:rPr>
          <w:b/>
        </w:rPr>
        <w:t>7</w:t>
      </w:r>
      <w:r w:rsidR="00693929" w:rsidRPr="00693929">
        <w:rPr>
          <w:b/>
        </w:rPr>
        <w:t xml:space="preserve">. g. u </w:t>
      </w:r>
      <w:r w:rsidR="00347F25">
        <w:rPr>
          <w:b/>
        </w:rPr>
        <w:t>10</w:t>
      </w:r>
      <w:r w:rsidR="00693929" w:rsidRPr="00693929">
        <w:rPr>
          <w:b/>
        </w:rPr>
        <w:t>,00</w:t>
      </w:r>
      <w:r w:rsidR="00693929">
        <w:t xml:space="preserve"> </w:t>
      </w:r>
      <w:r w:rsidR="00693929">
        <w:rPr>
          <w:b/>
        </w:rPr>
        <w:t>sati</w:t>
      </w:r>
      <w:r w:rsidR="00693929">
        <w:t xml:space="preserve"> </w:t>
      </w:r>
      <w:r w:rsidR="00B80907" w:rsidRPr="00B80907">
        <w:t xml:space="preserve">a izvještajno ročište isti dan s početkom u </w:t>
      </w:r>
      <w:r w:rsidR="003742E8">
        <w:rPr>
          <w:b/>
        </w:rPr>
        <w:t>10</w:t>
      </w:r>
      <w:r w:rsidR="00F41F4F">
        <w:rPr>
          <w:b/>
        </w:rPr>
        <w:t>,15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3742E8">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405348" w:rsidP="003742E8" w:rsidR="003742E8">
      <w:pPr>
        <w:numPr>
          <w:ilvl w:val="0"/>
          <w:numId w:val="24"/>
        </w:numPr>
        <w:ind w:firstLine="709" w:left="0"/>
        <w:jc w:val="both"/>
      </w:pPr>
      <w:r w:rsidRPr="00B1313B">
        <w:t xml:space="preserve">Nalaže se </w:t>
      </w:r>
      <w:r w:rsidR="001D4A12">
        <w:t xml:space="preserve">Općinskom sudu u </w:t>
      </w:r>
      <w:r w:rsidR="003742E8">
        <w:t xml:space="preserve"> Vukovaru Stalna služba u Vinkovcima da otvaranje stečajnog postupka upiše u zemljišne knjige na nekretninama upisanim u </w:t>
      </w:r>
    </w:p>
    <w:p w:rsidRDefault="003742E8" w:rsidP="003742E8" w:rsidR="003742E8">
      <w:pPr>
        <w:pStyle w:val="Odlomakpopisa"/>
        <w:numPr>
          <w:ilvl w:val="0"/>
          <w:numId w:val="44"/>
        </w:numPr>
        <w:jc w:val="both"/>
      </w:pPr>
      <w:proofErr w:type="spellStart"/>
      <w:r>
        <w:t>zk.ul</w:t>
      </w:r>
      <w:proofErr w:type="spellEnd"/>
      <w:r>
        <w:t>.</w:t>
      </w:r>
      <w:r w:rsidR="00347F25">
        <w:t xml:space="preserve"> </w:t>
      </w:r>
      <w:r>
        <w:t xml:space="preserve">967 k.o. </w:t>
      </w:r>
      <w:proofErr w:type="spellStart"/>
      <w:r>
        <w:t>Andrijaševci</w:t>
      </w:r>
      <w:proofErr w:type="spellEnd"/>
      <w:r>
        <w:t xml:space="preserve"> </w:t>
      </w:r>
      <w:proofErr w:type="spellStart"/>
      <w:r>
        <w:t>kč</w:t>
      </w:r>
      <w:proofErr w:type="spellEnd"/>
      <w:r>
        <w:t>,br.</w:t>
      </w:r>
      <w:r w:rsidR="00347F25">
        <w:t xml:space="preserve"> </w:t>
      </w:r>
      <w:r>
        <w:t>329 kuća br.42, pomoćna zgrada, izgrađeno zemljište, dvorište i oranica ul. Matije  Gupca s 3147 m2 i</w:t>
      </w:r>
    </w:p>
    <w:p w:rsidRDefault="003742E8" w:rsidP="003742E8" w:rsidR="003742E8">
      <w:pPr>
        <w:pStyle w:val="Odlomakpopisa"/>
        <w:numPr>
          <w:ilvl w:val="0"/>
          <w:numId w:val="44"/>
        </w:numPr>
        <w:jc w:val="both"/>
      </w:pPr>
      <w:proofErr w:type="spellStart"/>
      <w:r>
        <w:t>zk.ul</w:t>
      </w:r>
      <w:proofErr w:type="spellEnd"/>
      <w:r>
        <w:t>.</w:t>
      </w:r>
      <w:r w:rsidR="00347F25">
        <w:t xml:space="preserve"> </w:t>
      </w:r>
      <w:r>
        <w:t xml:space="preserve">240 k.o. </w:t>
      </w:r>
      <w:proofErr w:type="spellStart"/>
      <w:r>
        <w:t>Andriješevci</w:t>
      </w:r>
      <w:proofErr w:type="spellEnd"/>
      <w:r>
        <w:t xml:space="preserve"> kč.br.kuća,dvorište  i oranica u </w:t>
      </w:r>
      <w:proofErr w:type="spellStart"/>
      <w:r>
        <w:t>ul.Matije</w:t>
      </w:r>
      <w:proofErr w:type="spellEnd"/>
      <w:r>
        <w:t xml:space="preserve"> Gupca s 1349 m2.</w:t>
      </w:r>
    </w:p>
    <w:p w:rsidRDefault="001D4A12" w:rsidP="001D4A12" w:rsidR="001D4A12" w:rsidRPr="00B80907">
      <w:pPr>
        <w:ind w:left="709"/>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E32045" w:rsidR="00E32045">
      <w:pPr>
        <w:pStyle w:val="Tijeloteksta"/>
        <w:ind w:firstLine="708"/>
        <w:jc w:val="both"/>
      </w:pPr>
      <w:r>
        <w:t xml:space="preserve">Predlagatelj </w:t>
      </w:r>
      <w:r w:rsidR="006546F2">
        <w:t xml:space="preserve">FINA je dana </w:t>
      </w:r>
      <w:r w:rsidR="003742E8">
        <w:t>9. ožujka</w:t>
      </w:r>
      <w:r w:rsidR="00185284">
        <w:t xml:space="preserve"> 2016. g.</w:t>
      </w:r>
      <w:r w:rsidR="006546F2">
        <w:t xml:space="preserve"> </w:t>
      </w:r>
      <w:r>
        <w:t xml:space="preserve"> podnio</w:t>
      </w:r>
      <w:r w:rsidR="007C65F4">
        <w:t xml:space="preserve"> prijedlog za pokretanje stečajnog postupka nad dužnikom </w:t>
      </w:r>
      <w:r w:rsidR="003742E8">
        <w:rPr>
          <w:b/>
        </w:rPr>
        <w:t xml:space="preserve">POLJOPRIVREDNA ZADRUGA KLAS, Matije Gupca 42, </w:t>
      </w:r>
      <w:proofErr w:type="spellStart"/>
      <w:r w:rsidR="003742E8">
        <w:rPr>
          <w:b/>
        </w:rPr>
        <w:t>Andrijaševci</w:t>
      </w:r>
      <w:proofErr w:type="spellEnd"/>
      <w:r w:rsidR="003742E8">
        <w:rPr>
          <w:b/>
        </w:rPr>
        <w:t xml:space="preserve">, MBS: 030057460, OIB: 12001753882 </w:t>
      </w:r>
      <w:r w:rsidR="00D773DD">
        <w:t xml:space="preserve">budući da </w:t>
      </w:r>
      <w:r w:rsidR="00B1313B">
        <w:t xml:space="preserve">dužnik </w:t>
      </w:r>
      <w:r w:rsidR="006546F2">
        <w:t xml:space="preserve">na dan </w:t>
      </w:r>
      <w:r w:rsidR="003742E8">
        <w:t>1. rujna</w:t>
      </w:r>
      <w:r w:rsidR="00C34A88">
        <w:t xml:space="preserve"> 2016. g.</w:t>
      </w:r>
      <w:r w:rsidR="00E32045">
        <w:t xml:space="preserve"> u Očevidniku redoslijedu osnova za plaćanje ima evidentirane neizvršene osnove za plaćanje u neprekinutom razdoblju od </w:t>
      </w:r>
      <w:r w:rsidR="003742E8">
        <w:t>891</w:t>
      </w:r>
      <w:r w:rsidR="00E32045">
        <w:t xml:space="preserve"> dana u ukupnom iznosu od </w:t>
      </w:r>
      <w:r w:rsidR="003742E8">
        <w:t>353.121,49</w:t>
      </w:r>
      <w:r w:rsidR="00E32045">
        <w:t xml:space="preserve"> kn u koji iznos je uračunata kamata i naknada FINE za provedbu ovrhe na novčanim sredstvima te da dužnik ima </w:t>
      </w:r>
      <w:r w:rsidR="003742E8">
        <w:t>1</w:t>
      </w:r>
      <w:r w:rsidR="00E32045">
        <w:t xml:space="preserve"> zaposlenika.</w:t>
      </w:r>
    </w:p>
    <w:p w:rsidRDefault="006546F2" w:rsidP="00E32045" w:rsidR="006546F2">
      <w:pPr>
        <w:ind w:firstLine="708"/>
        <w:jc w:val="both"/>
      </w:pPr>
    </w:p>
    <w:p w:rsidRDefault="006546F2" w:rsidP="006546F2" w:rsidR="00B80907">
      <w:pPr>
        <w:ind w:firstLine="708"/>
        <w:jc w:val="both"/>
      </w:pPr>
      <w:r>
        <w:t>Rješenjem Trgovačkog suda u Osijeku broj St-</w:t>
      </w:r>
      <w:r w:rsidR="003742E8">
        <w:t>528</w:t>
      </w:r>
      <w:r w:rsidR="00185284">
        <w:t>/16</w:t>
      </w:r>
      <w:r>
        <w:t xml:space="preserve"> od </w:t>
      </w:r>
      <w:r w:rsidR="003742E8">
        <w:t>4. studenog</w:t>
      </w:r>
      <w:r w:rsidR="00185284">
        <w:t xml:space="preserve"> </w:t>
      </w:r>
      <w:r>
        <w:t>2016. g. pokrenut je prethodni postupak radi utvrđivanja uvjeta za otvaranje stečajnog postupka nad dužnikom te je au</w:t>
      </w:r>
      <w:r w:rsidR="00C34A88">
        <w:t>tomatskim odabirom za privremenu</w:t>
      </w:r>
      <w:r>
        <w:t xml:space="preserve"> stečajn</w:t>
      </w:r>
      <w:r w:rsidR="00C34A88">
        <w:t>u</w:t>
      </w:r>
      <w:r>
        <w:t xml:space="preserve"> upravitelj</w:t>
      </w:r>
      <w:r w:rsidR="00C34A88">
        <w:t>icu</w:t>
      </w:r>
      <w:r>
        <w:t xml:space="preserve"> imenovan</w:t>
      </w:r>
      <w:r w:rsidR="00C34A88">
        <w:t xml:space="preserve">a je </w:t>
      </w:r>
      <w:r w:rsidR="003742E8">
        <w:t>Nada Gagro iz Vinkovaca.</w:t>
      </w:r>
    </w:p>
    <w:p w:rsidRDefault="006546F2" w:rsidP="006546F2" w:rsidR="006546F2" w:rsidRPr="00B80907">
      <w:pPr>
        <w:ind w:firstLine="708"/>
        <w:jc w:val="both"/>
      </w:pPr>
    </w:p>
    <w:p w:rsidRDefault="00B1313B" w:rsidP="00347F25" w:rsidR="00E32045">
      <w:pPr>
        <w:ind w:firstLine="708"/>
        <w:jc w:val="both"/>
      </w:pPr>
      <w:r>
        <w:t xml:space="preserve">Na održanom ročištu za ispitivanje uvjeta za otvaranje stečajnog postupka nad dužnikom dana </w:t>
      </w:r>
      <w:r w:rsidR="003742E8">
        <w:t>15. prosinca</w:t>
      </w:r>
      <w:r>
        <w:t xml:space="preserve"> </w:t>
      </w:r>
      <w:r w:rsidR="004216B4">
        <w:t>2016. g.</w:t>
      </w:r>
      <w:r>
        <w:t xml:space="preserve"> privremen</w:t>
      </w:r>
      <w:r w:rsidR="00C34A88">
        <w:t>a</w:t>
      </w:r>
      <w:r>
        <w:t xml:space="preserve"> stečajn</w:t>
      </w:r>
      <w:r w:rsidR="00C34A88">
        <w:t>a</w:t>
      </w:r>
      <w:r>
        <w:t xml:space="preserve"> upravitelj</w:t>
      </w:r>
      <w:r w:rsidR="00C34A88">
        <w:t>ica</w:t>
      </w:r>
      <w:r>
        <w:t xml:space="preserve"> podni</w:t>
      </w:r>
      <w:r w:rsidR="00C34A88">
        <w:t>jela</w:t>
      </w:r>
      <w:r>
        <w:t xml:space="preserve"> je pisano</w:t>
      </w:r>
      <w:r w:rsidR="00B80907" w:rsidRPr="00B80907">
        <w:t xml:space="preserve"> izvješće  o financijsko gospodarskom položaju stečajnog dužnika</w:t>
      </w:r>
      <w:r>
        <w:t xml:space="preserve"> koje je i usmeno izloži</w:t>
      </w:r>
      <w:r w:rsidR="00C34A88">
        <w:t>la</w:t>
      </w:r>
      <w:r>
        <w:t xml:space="preserve"> te</w:t>
      </w:r>
      <w:r w:rsidR="00B80907" w:rsidRPr="00B80907">
        <w:t xml:space="preserve"> iz kojeg </w:t>
      </w:r>
      <w:r>
        <w:t>proizlazi</w:t>
      </w:r>
      <w:r w:rsidR="00FF2A1E">
        <w:t xml:space="preserve"> </w:t>
      </w:r>
      <w:r w:rsidR="007C3243">
        <w:t>slijedeće:</w:t>
      </w:r>
    </w:p>
    <w:p w:rsidRDefault="003742E8" w:rsidP="003742E8" w:rsidR="003742E8" w:rsidRPr="00347F25">
      <w:pPr>
        <w:pStyle w:val="Bezproreda"/>
        <w:jc w:val="both"/>
        <w:rPr>
          <w:bCs/>
        </w:rPr>
      </w:pPr>
      <w:r>
        <w:lastRenderedPageBreak/>
        <w:t xml:space="preserve">      </w:t>
      </w:r>
      <w:r>
        <w:rPr>
          <w:b/>
          <w:bCs/>
        </w:rPr>
        <w:t xml:space="preserve">     </w:t>
      </w:r>
      <w:r w:rsidR="00347F25">
        <w:rPr>
          <w:bCs/>
        </w:rPr>
        <w:t>Z</w:t>
      </w:r>
      <w:r w:rsidRPr="00347F25">
        <w:rPr>
          <w:bCs/>
        </w:rPr>
        <w:t xml:space="preserve">akonski zastupnik Željko Lukač odbio </w:t>
      </w:r>
      <w:r w:rsidR="00347F25">
        <w:rPr>
          <w:bCs/>
        </w:rPr>
        <w:t>je dostaviti</w:t>
      </w:r>
      <w:r w:rsidRPr="00347F25">
        <w:rPr>
          <w:bCs/>
        </w:rPr>
        <w:t xml:space="preserve"> na uvid poslovnu dokumentaciju o kojoj činjenici  sam izv</w:t>
      </w:r>
      <w:r w:rsidR="00347F25">
        <w:rPr>
          <w:bCs/>
        </w:rPr>
        <w:t>i</w:t>
      </w:r>
      <w:r w:rsidRPr="00347F25">
        <w:rPr>
          <w:bCs/>
        </w:rPr>
        <w:t>jestila sud  i sud  ga je zaključkom od 02. prosinca 2016. godine,a koji sam zaprimila 05.prosinca 2016. godine  obvezao da preda poslovnu dokumentaciju stečajnog dužnika.</w:t>
      </w:r>
    </w:p>
    <w:p w:rsidRDefault="003742E8" w:rsidP="003742E8" w:rsidR="003742E8">
      <w:pPr>
        <w:pStyle w:val="Bezproreda"/>
        <w:jc w:val="both"/>
        <w:rPr>
          <w:b/>
          <w:bCs/>
        </w:rPr>
      </w:pPr>
      <w:r>
        <w:rPr>
          <w:b/>
          <w:bCs/>
        </w:rPr>
        <w:t xml:space="preserve">      </w:t>
      </w:r>
      <w:r w:rsidR="00347F25">
        <w:t xml:space="preserve">Međutim, budući da je obveza </w:t>
      </w:r>
      <w:r>
        <w:t>izraditi izvješće najkasnije 8 dana prije održavanja ročišta koje je zakazano za 15.prosinca 2016. godine,</w:t>
      </w:r>
      <w:r w:rsidR="00347F25">
        <w:t xml:space="preserve"> </w:t>
      </w:r>
      <w:r>
        <w:t xml:space="preserve">isto </w:t>
      </w:r>
      <w:r w:rsidR="00347F25">
        <w:t>se</w:t>
      </w:r>
      <w:r>
        <w:t xml:space="preserve"> temelji  na podacima pribav</w:t>
      </w:r>
      <w:r w:rsidR="00347F25">
        <w:t>ljenim od nadležnih institucija</w:t>
      </w:r>
      <w:r>
        <w:t>.</w:t>
      </w:r>
    </w:p>
    <w:p w:rsidRDefault="003742E8" w:rsidP="003742E8" w:rsidR="003742E8">
      <w:pPr>
        <w:pStyle w:val="Bezproreda"/>
        <w:jc w:val="both"/>
        <w:rPr>
          <w:b/>
          <w:bCs/>
        </w:rPr>
      </w:pPr>
    </w:p>
    <w:p w:rsidRDefault="003742E8" w:rsidP="003742E8" w:rsidR="003742E8">
      <w:pPr>
        <w:pStyle w:val="Bezproreda"/>
        <w:jc w:val="both"/>
      </w:pPr>
      <w:r>
        <w:t xml:space="preserve">     Dužnik je registriran  kao poljoprivredna zadruga MBS 030057460,OIB 12001753882 sa sjedištem u </w:t>
      </w:r>
      <w:proofErr w:type="spellStart"/>
      <w:r>
        <w:t>Andrijaševcima</w:t>
      </w:r>
      <w:proofErr w:type="spellEnd"/>
      <w:r>
        <w:t>, Matije Gupca 42.</w:t>
      </w:r>
    </w:p>
    <w:p w:rsidRDefault="003742E8" w:rsidP="003742E8" w:rsidR="003742E8">
      <w:pPr>
        <w:pStyle w:val="Bezproreda"/>
        <w:jc w:val="both"/>
      </w:pPr>
      <w:r>
        <w:t xml:space="preserve">      Upravitelj zadruge je Željko Lukač.</w:t>
      </w:r>
    </w:p>
    <w:p w:rsidRDefault="003742E8" w:rsidP="003742E8" w:rsidR="003742E8">
      <w:pPr>
        <w:pStyle w:val="Bezproreda"/>
        <w:jc w:val="both"/>
      </w:pPr>
      <w:r>
        <w:t xml:space="preserve">     U trenutku izrade izvješća Dužnik  nemam saznanja da li ima poslovnih aktivnosti, a sve iz razloga što zakonski  zastupnik nije dao potrebne podatke.</w:t>
      </w:r>
    </w:p>
    <w:p w:rsidRDefault="003742E8" w:rsidP="003742E8" w:rsidR="003742E8">
      <w:pPr>
        <w:pStyle w:val="Bezproreda"/>
        <w:jc w:val="both"/>
      </w:pPr>
      <w:r>
        <w:t xml:space="preserve">     Od HZMO Osijek sam zatraž</w:t>
      </w:r>
      <w:r w:rsidR="00347F25">
        <w:t>eni su podaci</w:t>
      </w:r>
      <w:r>
        <w:t xml:space="preserve"> da li ima zaposlenih radnika i dostavljena  je transakcija 117 iz koje je razvidno da se u radnom odnosu nalazi zakonski zastupnik i to  od 01.siječnja 1992.  godine.</w:t>
      </w:r>
    </w:p>
    <w:p w:rsidRDefault="003742E8" w:rsidP="003742E8" w:rsidR="003742E8">
      <w:pPr>
        <w:pStyle w:val="Bezproreda"/>
        <w:jc w:val="both"/>
      </w:pPr>
      <w:r>
        <w:t xml:space="preserve">      </w:t>
      </w:r>
    </w:p>
    <w:p w:rsidRDefault="003742E8" w:rsidP="003742E8" w:rsidR="003742E8">
      <w:pPr>
        <w:pStyle w:val="Bezproreda"/>
        <w:jc w:val="both"/>
      </w:pPr>
      <w:r>
        <w:t xml:space="preserve">     Žiro račun Dužnika je bio  u neprekidnoj blokadi od 26.ožujka 2013. godine,</w:t>
      </w:r>
      <w:r w:rsidR="00347F25">
        <w:t xml:space="preserve"> </w:t>
      </w:r>
      <w:r>
        <w:t xml:space="preserve">a podaci o blokadi su pribavljeni s portala </w:t>
      </w:r>
      <w:proofErr w:type="spellStart"/>
      <w:r>
        <w:t>Poslovna.hr</w:t>
      </w:r>
      <w:proofErr w:type="spellEnd"/>
      <w:r>
        <w:t>.</w:t>
      </w:r>
    </w:p>
    <w:p w:rsidRDefault="003742E8" w:rsidP="003742E8" w:rsidR="003742E8">
      <w:pPr>
        <w:pStyle w:val="Bezproreda"/>
        <w:jc w:val="both"/>
      </w:pPr>
      <w:r>
        <w:t xml:space="preserve">     </w:t>
      </w:r>
    </w:p>
    <w:p w:rsidRDefault="003742E8" w:rsidP="003742E8" w:rsidR="003742E8">
      <w:pPr>
        <w:pStyle w:val="Bezproreda"/>
        <w:jc w:val="both"/>
      </w:pPr>
      <w:r>
        <w:t xml:space="preserve">      Zakonski zastupnik nije postupio po odredbi čl. 110.st.2.Stečajnog zakona i podnio prijedlog za pokretanje stečajnog postupka,a to mu je bila dužnost.</w:t>
      </w:r>
    </w:p>
    <w:p w:rsidRDefault="003742E8" w:rsidP="003742E8" w:rsidR="003742E8">
      <w:pPr>
        <w:pStyle w:val="Bezproreda"/>
        <w:jc w:val="both"/>
      </w:pPr>
      <w:r>
        <w:t xml:space="preserve">      Dužnik  ne vodi  uredno  poslovne knjige,</w:t>
      </w:r>
      <w:r w:rsidR="00347F25">
        <w:t xml:space="preserve"> </w:t>
      </w:r>
      <w:r>
        <w:t xml:space="preserve">te su zadnja financijska izvješća predana za 2013. godinu, a </w:t>
      </w:r>
      <w:r w:rsidR="00347F25">
        <w:t>ti su podaci pribavljeni</w:t>
      </w:r>
      <w:r>
        <w:t xml:space="preserve"> od Porezne uprave  PU Vukovar Ispostava Vinkovci.</w:t>
      </w:r>
    </w:p>
    <w:p w:rsidRDefault="003742E8" w:rsidP="003742E8" w:rsidR="003742E8">
      <w:pPr>
        <w:pStyle w:val="Bezproreda"/>
        <w:jc w:val="both"/>
      </w:pPr>
      <w:r>
        <w:t xml:space="preserve">       Neposrednim uvidom u zemljišne knjige koje se vode kod </w:t>
      </w:r>
      <w:proofErr w:type="spellStart"/>
      <w:r>
        <w:t>Općniksog</w:t>
      </w:r>
      <w:proofErr w:type="spellEnd"/>
      <w:r>
        <w:t xml:space="preserve"> suda u Vukovaru Stalna služba u Vinkovcima </w:t>
      </w:r>
      <w:r w:rsidR="00347F25">
        <w:t>utvrđeno je</w:t>
      </w:r>
      <w:r>
        <w:t xml:space="preserve"> da je dužnik vlasnik slijedećih nekretnina:</w:t>
      </w:r>
    </w:p>
    <w:p w:rsidRDefault="003742E8" w:rsidP="003742E8" w:rsidR="003742E8">
      <w:pPr>
        <w:pStyle w:val="Bezproreda"/>
        <w:jc w:val="both"/>
      </w:pPr>
      <w:r>
        <w:t xml:space="preserve">zk.ul.967  k.o. </w:t>
      </w:r>
      <w:proofErr w:type="spellStart"/>
      <w:r>
        <w:t>Andrijaševci</w:t>
      </w:r>
      <w:proofErr w:type="spellEnd"/>
      <w:r>
        <w:t xml:space="preserve"> </w:t>
      </w:r>
      <w:proofErr w:type="spellStart"/>
      <w:r>
        <w:t>kč</w:t>
      </w:r>
      <w:proofErr w:type="spellEnd"/>
      <w:r>
        <w:t>,br.329 kuća br.42,pomoćna zgrada,izgrađeno zemljište,dvorište i oranica ul. Matije  Gupca s 3147 m2</w:t>
      </w:r>
    </w:p>
    <w:p w:rsidRDefault="003742E8" w:rsidP="003742E8" w:rsidR="003742E8">
      <w:pPr>
        <w:pStyle w:val="Bezproreda"/>
        <w:jc w:val="both"/>
      </w:pPr>
      <w:r>
        <w:t xml:space="preserve">zk.ul.240 k.o. </w:t>
      </w:r>
      <w:proofErr w:type="spellStart"/>
      <w:r>
        <w:t>Andriješevci</w:t>
      </w:r>
      <w:proofErr w:type="spellEnd"/>
      <w:r>
        <w:t xml:space="preserve"> kč.br.kuća,dvorište  i oranica u </w:t>
      </w:r>
      <w:proofErr w:type="spellStart"/>
      <w:r>
        <w:t>ul.Matije</w:t>
      </w:r>
      <w:proofErr w:type="spellEnd"/>
      <w:r>
        <w:t xml:space="preserve"> Gupca s 1349 m2.</w:t>
      </w:r>
    </w:p>
    <w:p w:rsidRDefault="003742E8" w:rsidP="003742E8" w:rsidR="003742E8">
      <w:pPr>
        <w:pStyle w:val="Bezproreda"/>
        <w:jc w:val="both"/>
      </w:pPr>
      <w:r>
        <w:t xml:space="preserve">      Na obje nekretnine je upisano založno pravo za korist RH MF PU Područni ured Vukovar u iznosu od 376.915,62 kn </w:t>
      </w:r>
      <w:proofErr w:type="spellStart"/>
      <w:r>
        <w:t>Ovr</w:t>
      </w:r>
      <w:proofErr w:type="spellEnd"/>
      <w:r>
        <w:t>-2149/13.</w:t>
      </w:r>
    </w:p>
    <w:p w:rsidRDefault="003742E8" w:rsidP="003742E8" w:rsidR="003742E8">
      <w:pPr>
        <w:pStyle w:val="Bezproreda"/>
        <w:jc w:val="both"/>
      </w:pPr>
      <w:r>
        <w:t xml:space="preserve">      Na nekretnini upisanoj u </w:t>
      </w:r>
      <w:proofErr w:type="spellStart"/>
      <w:r>
        <w:t>zk.ul</w:t>
      </w:r>
      <w:proofErr w:type="spellEnd"/>
      <w:r>
        <w:t xml:space="preserve">. 240  k.o. </w:t>
      </w:r>
      <w:proofErr w:type="spellStart"/>
      <w:r>
        <w:t>Andrijaševci</w:t>
      </w:r>
      <w:proofErr w:type="spellEnd"/>
      <w:r>
        <w:t xml:space="preserve"> pokrenut  je i ovršni postupak </w:t>
      </w:r>
      <w:proofErr w:type="spellStart"/>
      <w:r>
        <w:t>Ovr</w:t>
      </w:r>
      <w:proofErr w:type="spellEnd"/>
      <w:r>
        <w:t>-910/15.</w:t>
      </w:r>
    </w:p>
    <w:p w:rsidRDefault="003742E8" w:rsidP="003742E8" w:rsidR="003742E8">
      <w:pPr>
        <w:pStyle w:val="Bezproreda"/>
        <w:jc w:val="both"/>
      </w:pPr>
      <w:r>
        <w:t xml:space="preserve">     Od PP Vinkovci </w:t>
      </w:r>
      <w:r w:rsidR="00347F25">
        <w:t>pribavljeno je</w:t>
      </w:r>
      <w:r>
        <w:t xml:space="preserve"> uvjerenje iz kojeg je razvidno da se Dužnik još uvijek  vodi kao vlasnik pet motornih vozila, ali su sva odjavljena i sva su stara više od dvadeset godina, tako da je upitno da li ista fizički uopće postoje.</w:t>
      </w:r>
    </w:p>
    <w:p w:rsidRDefault="003742E8" w:rsidP="003742E8" w:rsidR="003742E8">
      <w:pPr>
        <w:pStyle w:val="Bezproreda"/>
        <w:jc w:val="both"/>
      </w:pPr>
    </w:p>
    <w:p w:rsidRDefault="003742E8" w:rsidP="003742E8" w:rsidR="003742E8">
      <w:pPr>
        <w:pStyle w:val="Bezproreda"/>
        <w:jc w:val="both"/>
      </w:pPr>
      <w:r>
        <w:t xml:space="preserve">      Prema podacima  </w:t>
      </w:r>
      <w:r w:rsidR="00347F25">
        <w:t>pribavljenih</w:t>
      </w:r>
      <w:r>
        <w:t xml:space="preserve"> od Porezne uprave Ispostava Vinkovci porezni dug na dan 07.prosinac 2016. godine iznosi 517.642,11 kn.</w:t>
      </w:r>
    </w:p>
    <w:p w:rsidRDefault="003742E8" w:rsidP="003742E8" w:rsidR="003742E8">
      <w:pPr>
        <w:pStyle w:val="Bezproreda"/>
        <w:jc w:val="both"/>
      </w:pPr>
    </w:p>
    <w:p w:rsidRDefault="003742E8" w:rsidP="003742E8" w:rsidR="003742E8">
      <w:pPr>
        <w:pStyle w:val="Bezproreda"/>
        <w:jc w:val="both"/>
      </w:pPr>
      <w:r>
        <w:t xml:space="preserve">     Prema bilanci  na dan 31. prosinca 2013. godine proizlazi da je:</w:t>
      </w:r>
    </w:p>
    <w:p w:rsidRDefault="003742E8" w:rsidP="003742E8" w:rsidR="003742E8">
      <w:pPr>
        <w:pStyle w:val="Bezproreda"/>
        <w:jc w:val="both"/>
      </w:pPr>
    </w:p>
    <w:p w:rsidRDefault="003742E8" w:rsidP="003742E8" w:rsidR="003742E8">
      <w:pPr>
        <w:pStyle w:val="Bezproreda"/>
        <w:jc w:val="both"/>
      </w:pPr>
      <w:r>
        <w:t>Aktiva</w:t>
      </w:r>
    </w:p>
    <w:p w:rsidRDefault="003742E8" w:rsidP="003742E8" w:rsidR="003742E8">
      <w:pPr>
        <w:pStyle w:val="Bezproreda"/>
        <w:jc w:val="both"/>
      </w:pPr>
      <w:r>
        <w:t>potraživanja za upisani,a neuplaćeni kapital            0,00 kn</w:t>
      </w:r>
    </w:p>
    <w:p w:rsidRDefault="003742E8" w:rsidP="003742E8" w:rsidR="003742E8">
      <w:pPr>
        <w:pStyle w:val="Bezproreda"/>
        <w:jc w:val="both"/>
      </w:pPr>
      <w:r>
        <w:t>dugotrajna imovina                                448.460,00 kn</w:t>
      </w:r>
    </w:p>
    <w:p w:rsidRDefault="003742E8" w:rsidP="003742E8" w:rsidR="003742E8">
      <w:pPr>
        <w:pStyle w:val="Bezproreda"/>
        <w:jc w:val="both"/>
      </w:pPr>
      <w:r>
        <w:t>materijalna imovina                               448.460,00 kn</w:t>
      </w:r>
    </w:p>
    <w:p w:rsidRDefault="003742E8" w:rsidP="003742E8" w:rsidR="003742E8">
      <w:pPr>
        <w:pStyle w:val="Bezproreda"/>
        <w:jc w:val="both"/>
      </w:pPr>
      <w:r>
        <w:t>kratkotrajna imovina                              669.840,00 kn</w:t>
      </w:r>
    </w:p>
    <w:p w:rsidRDefault="003742E8" w:rsidP="003742E8" w:rsidR="003742E8">
      <w:pPr>
        <w:pStyle w:val="Bezproreda"/>
        <w:jc w:val="both"/>
      </w:pPr>
      <w:r>
        <w:t xml:space="preserve">zalihe                                             </w:t>
      </w:r>
      <w:r w:rsidR="00347F25">
        <w:t xml:space="preserve">            </w:t>
      </w:r>
      <w:r>
        <w:t>41.519,00 kn</w:t>
      </w:r>
    </w:p>
    <w:p w:rsidRDefault="003742E8" w:rsidP="003742E8" w:rsidR="003742E8">
      <w:pPr>
        <w:pStyle w:val="Bezproreda"/>
        <w:jc w:val="both"/>
      </w:pPr>
      <w:proofErr w:type="spellStart"/>
      <w:r>
        <w:t>potraživnja</w:t>
      </w:r>
      <w:proofErr w:type="spellEnd"/>
      <w:r>
        <w:t xml:space="preserve">                                       </w:t>
      </w:r>
      <w:r w:rsidR="00347F25">
        <w:t xml:space="preserve">     </w:t>
      </w:r>
      <w:r>
        <w:t>628.321,00 kn</w:t>
      </w:r>
    </w:p>
    <w:p w:rsidRDefault="003742E8" w:rsidP="003742E8" w:rsidR="003742E8">
      <w:pPr>
        <w:pStyle w:val="Bezproreda"/>
        <w:jc w:val="both"/>
      </w:pPr>
      <w:r>
        <w:lastRenderedPageBreak/>
        <w:t>kratkotrajna financijska imovina                        0,00 kn</w:t>
      </w:r>
    </w:p>
    <w:p w:rsidRDefault="003742E8" w:rsidP="003742E8" w:rsidR="003742E8">
      <w:pPr>
        <w:pStyle w:val="Bezproreda"/>
        <w:jc w:val="both"/>
      </w:pPr>
      <w:r>
        <w:t>plaćeni troškovi  budućeg razdoblja                     0,00 kn</w:t>
      </w:r>
    </w:p>
    <w:p w:rsidRDefault="003742E8" w:rsidP="003742E8" w:rsidR="003742E8">
      <w:pPr>
        <w:pStyle w:val="Bezproreda"/>
        <w:jc w:val="both"/>
      </w:pPr>
      <w:r>
        <w:t>novac u blagajni                                        0,00 kn</w:t>
      </w:r>
    </w:p>
    <w:p w:rsidRDefault="003742E8" w:rsidP="003742E8" w:rsidR="003742E8">
      <w:pPr>
        <w:pStyle w:val="Bezproreda"/>
        <w:jc w:val="both"/>
      </w:pPr>
      <w:r>
        <w:t xml:space="preserve">ukupno aktiva                                   1.118.300,00 kn  </w:t>
      </w:r>
    </w:p>
    <w:p w:rsidRDefault="003742E8" w:rsidP="003742E8" w:rsidR="003742E8">
      <w:pPr>
        <w:pStyle w:val="Bezproreda"/>
        <w:jc w:val="both"/>
      </w:pPr>
    </w:p>
    <w:p w:rsidRDefault="003742E8" w:rsidP="003742E8" w:rsidR="003742E8">
      <w:pPr>
        <w:pStyle w:val="Bezproreda"/>
        <w:jc w:val="both"/>
      </w:pPr>
      <w:r>
        <w:t>Pasiva</w:t>
      </w:r>
    </w:p>
    <w:p w:rsidRDefault="003742E8" w:rsidP="003742E8" w:rsidR="003742E8">
      <w:pPr>
        <w:pStyle w:val="Bezproreda"/>
        <w:jc w:val="both"/>
      </w:pPr>
      <w:r>
        <w:t>kapital i rezerve                                 314.966,00 kn</w:t>
      </w:r>
    </w:p>
    <w:p w:rsidRDefault="003742E8" w:rsidP="003742E8" w:rsidR="003742E8">
      <w:pPr>
        <w:pStyle w:val="Bezproreda"/>
        <w:jc w:val="both"/>
      </w:pPr>
      <w:r>
        <w:t>temeljni kapital                                  993.600,00 kn</w:t>
      </w:r>
    </w:p>
    <w:p w:rsidRDefault="003742E8" w:rsidP="003742E8" w:rsidR="003742E8">
      <w:pPr>
        <w:pStyle w:val="Bezproreda"/>
        <w:jc w:val="both"/>
      </w:pPr>
      <w:r>
        <w:t>rezerve iz dobiti                                       0,00 kn</w:t>
      </w:r>
    </w:p>
    <w:p w:rsidRDefault="003742E8" w:rsidP="003742E8" w:rsidR="003742E8">
      <w:pPr>
        <w:pStyle w:val="Bezproreda"/>
        <w:jc w:val="both"/>
      </w:pPr>
      <w:r>
        <w:t>zadržana dobit                                   -583.266,00 kn</w:t>
      </w:r>
    </w:p>
    <w:p w:rsidRDefault="003742E8" w:rsidP="003742E8" w:rsidR="003742E8">
      <w:pPr>
        <w:pStyle w:val="Bezproreda"/>
        <w:jc w:val="both"/>
      </w:pPr>
      <w:r>
        <w:t>dobit ili gubitak poslovne godine                -140.368,00 kn</w:t>
      </w:r>
    </w:p>
    <w:p w:rsidRDefault="003742E8" w:rsidP="003742E8" w:rsidR="003742E8">
      <w:pPr>
        <w:pStyle w:val="Bezproreda"/>
        <w:jc w:val="both"/>
      </w:pPr>
      <w:r>
        <w:rPr>
          <w:b/>
          <w:bCs/>
        </w:rPr>
        <w:t xml:space="preserve">kratkoročne obveze  </w:t>
      </w:r>
      <w:r>
        <w:t xml:space="preserve">                              803.334,00 kn</w:t>
      </w:r>
    </w:p>
    <w:p w:rsidRDefault="003742E8" w:rsidP="003742E8" w:rsidR="003742E8">
      <w:pPr>
        <w:pStyle w:val="Bezproreda"/>
        <w:jc w:val="both"/>
      </w:pPr>
      <w:r>
        <w:t>obveze prema zaposlenima                           46.822,00 kn</w:t>
      </w:r>
    </w:p>
    <w:p w:rsidRDefault="003742E8" w:rsidP="003742E8" w:rsidR="003742E8">
      <w:pPr>
        <w:pStyle w:val="Bezproreda"/>
        <w:jc w:val="both"/>
      </w:pPr>
      <w:r>
        <w:t>obveze za poreze i doprinose                      425.490,00 kn</w:t>
      </w:r>
    </w:p>
    <w:p w:rsidRDefault="003742E8" w:rsidP="003742E8" w:rsidR="003742E8">
      <w:pPr>
        <w:pStyle w:val="Bezproreda"/>
        <w:jc w:val="both"/>
      </w:pPr>
      <w:r>
        <w:t>Ukupna pasiva                                   1.118.300,00 kn</w:t>
      </w:r>
    </w:p>
    <w:p w:rsidRDefault="003742E8" w:rsidP="003742E8" w:rsidR="003742E8">
      <w:pPr>
        <w:pStyle w:val="Bezproreda"/>
        <w:jc w:val="both"/>
      </w:pPr>
      <w:proofErr w:type="spellStart"/>
      <w:r>
        <w:t>Izvanbilančni</w:t>
      </w:r>
      <w:proofErr w:type="spellEnd"/>
      <w:r>
        <w:t xml:space="preserve"> zapisi                                    0,00 kn</w:t>
      </w:r>
    </w:p>
    <w:p w:rsidRDefault="003742E8" w:rsidP="003742E8" w:rsidR="003742E8">
      <w:pPr>
        <w:pStyle w:val="Bezproreda"/>
        <w:jc w:val="both"/>
      </w:pPr>
      <w:r>
        <w:t xml:space="preserve">   </w:t>
      </w:r>
    </w:p>
    <w:p w:rsidRDefault="003742E8" w:rsidP="003742E8" w:rsidR="003742E8">
      <w:pPr>
        <w:pStyle w:val="Bezproreda"/>
        <w:jc w:val="both"/>
      </w:pPr>
      <w:r>
        <w:t xml:space="preserve">         S obzirom na činjenicu da se podaci  iz bilance odnose na 2013. godine isti nisu vjerodostojni, tu se prvenstveno odnosi na kratkotrajnu imovinu, ali je nesporno  da postoji dugotrajna imovina, odnosno naprijed navedene nekretnine koje je nužno unovčiti u stečajnom postupku.   </w:t>
      </w:r>
    </w:p>
    <w:p w:rsidRDefault="003742E8" w:rsidP="003742E8" w:rsidR="003742E8">
      <w:pPr>
        <w:pStyle w:val="Bezproreda"/>
        <w:jc w:val="both"/>
        <w:rPr>
          <w:b/>
          <w:bCs/>
        </w:rPr>
      </w:pPr>
    </w:p>
    <w:p w:rsidRDefault="003742E8" w:rsidP="003742E8" w:rsidR="003742E8">
      <w:pPr>
        <w:pStyle w:val="Bezproreda"/>
        <w:jc w:val="both"/>
      </w:pPr>
      <w:r>
        <w:t xml:space="preserve">      Iz prezentiranih  raspoloživih podataka je razvidno da  kod Dužn</w:t>
      </w:r>
      <w:r w:rsidR="00347F25">
        <w:t>ika  postoje stečajni razlozi (</w:t>
      </w:r>
      <w:r>
        <w:t>nesposobnost za plaćanje) i da postoji imovina.</w:t>
      </w:r>
    </w:p>
    <w:p w:rsidRDefault="003742E8" w:rsidP="003742E8" w:rsidR="003742E8">
      <w:pPr>
        <w:pStyle w:val="Bezproreda"/>
        <w:jc w:val="both"/>
      </w:pPr>
    </w:p>
    <w:p w:rsidRDefault="003742E8" w:rsidP="003742E8" w:rsidR="003742E8">
      <w:pPr>
        <w:pStyle w:val="Bezproreda"/>
        <w:jc w:val="both"/>
      </w:pPr>
      <w:r>
        <w:t xml:space="preserve">       Stoga </w:t>
      </w:r>
      <w:r w:rsidR="00347F25">
        <w:t>je privremena stečajna upraviteljica predložila</w:t>
      </w:r>
      <w:r>
        <w:t xml:space="preserve"> da sud sukladno odredbi čl. 129. Stečajnog zakona donese rješenje o otvaranju stečajnog postupka i  da se ujedno izvrši upis zabilježbe  otvaranja stečajnog </w:t>
      </w:r>
      <w:proofErr w:type="spellStart"/>
      <w:r>
        <w:t>potupka</w:t>
      </w:r>
      <w:proofErr w:type="spellEnd"/>
      <w:r>
        <w:t xml:space="preserve"> na nekretninama dužnika  upisanim zk.ul.967  k.o. </w:t>
      </w:r>
      <w:proofErr w:type="spellStart"/>
      <w:r>
        <w:t>Andrijaševci</w:t>
      </w:r>
      <w:proofErr w:type="spellEnd"/>
      <w:r>
        <w:t xml:space="preserve"> </w:t>
      </w:r>
      <w:proofErr w:type="spellStart"/>
      <w:r>
        <w:t>kč</w:t>
      </w:r>
      <w:proofErr w:type="spellEnd"/>
      <w:r>
        <w:t>,br.329 kuća br.42,pomoćna zgrada,izgrađeno zemljište,dvorište i oranica ul. Matije  Gupca s 3147 m2  i u</w:t>
      </w:r>
    </w:p>
    <w:p w:rsidRDefault="003742E8" w:rsidP="003742E8" w:rsidR="003742E8">
      <w:pPr>
        <w:pStyle w:val="Bezproreda"/>
        <w:jc w:val="both"/>
      </w:pPr>
      <w:r>
        <w:t xml:space="preserve">zk.ul.240 k.o. </w:t>
      </w:r>
      <w:proofErr w:type="spellStart"/>
      <w:r>
        <w:t>Andriješevci</w:t>
      </w:r>
      <w:proofErr w:type="spellEnd"/>
      <w:r>
        <w:t xml:space="preserve"> kč.br.kuća,dvorište  i oranica u </w:t>
      </w:r>
      <w:proofErr w:type="spellStart"/>
      <w:r>
        <w:t>ul.Matije</w:t>
      </w:r>
      <w:proofErr w:type="spellEnd"/>
      <w:r>
        <w:t xml:space="preserve"> Gupca s 1349 m2 ,a koje se vode kod </w:t>
      </w:r>
      <w:proofErr w:type="spellStart"/>
      <w:r>
        <w:t>Općniskog</w:t>
      </w:r>
      <w:proofErr w:type="spellEnd"/>
      <w:r>
        <w:t xml:space="preserve"> suda u Vukovaru Stalna služba u Vinkovcima .</w:t>
      </w:r>
    </w:p>
    <w:p w:rsidRDefault="003742E8" w:rsidP="003742E8" w:rsidR="003742E8">
      <w:pPr>
        <w:jc w:val="both"/>
      </w:pPr>
    </w:p>
    <w:p w:rsidRDefault="003742E8" w:rsidP="003742E8" w:rsidR="00F448B7" w:rsidRPr="003742E8">
      <w:pPr>
        <w:jc w:val="both"/>
        <w:rPr>
          <w:bCs/>
        </w:rPr>
      </w:pPr>
      <w:r>
        <w:rPr>
          <w:bCs/>
        </w:rPr>
        <w:tab/>
        <w:t xml:space="preserve">ŽDO </w:t>
      </w:r>
      <w:r w:rsidR="00347F25">
        <w:rPr>
          <w:bCs/>
        </w:rPr>
        <w:t>se suglasio</w:t>
      </w:r>
      <w:r>
        <w:rPr>
          <w:bCs/>
        </w:rPr>
        <w:t xml:space="preserve"> s prijedlogom </w:t>
      </w:r>
      <w:proofErr w:type="spellStart"/>
      <w:r>
        <w:rPr>
          <w:bCs/>
        </w:rPr>
        <w:t>privr</w:t>
      </w:r>
      <w:r w:rsidR="00347F25">
        <w:rPr>
          <w:bCs/>
        </w:rPr>
        <w:t>remene</w:t>
      </w:r>
      <w:proofErr w:type="spellEnd"/>
      <w:r w:rsidR="00347F25">
        <w:rPr>
          <w:bCs/>
        </w:rPr>
        <w:t xml:space="preserve"> stečajne upraviteljice</w:t>
      </w:r>
      <w:r>
        <w:rPr>
          <w:bCs/>
        </w:rPr>
        <w:t xml:space="preserve"> te s njenim izvješćem.</w:t>
      </w:r>
    </w:p>
    <w:p w:rsidRDefault="00E32045" w:rsidP="00AF1369" w:rsidR="00185284" w:rsidRPr="001D4A12">
      <w:pPr>
        <w:pStyle w:val="Bezproreda"/>
        <w:jc w:val="both"/>
        <w:rPr>
          <w:bCs/>
          <w:lang w:bidi="hr-HR"/>
        </w:rPr>
      </w:pPr>
      <w:r w:rsidRPr="009B2EA1">
        <w:tab/>
      </w:r>
    </w:p>
    <w:p w:rsidRDefault="00B80907" w:rsidP="003742E8" w:rsidR="00B80907">
      <w:pPr>
        <w:pStyle w:val="Odlomakpopisa"/>
        <w:ind w:firstLine="708" w:left="0"/>
        <w:jc w:val="both"/>
      </w:pPr>
      <w:r w:rsidRPr="00B80907">
        <w:t xml:space="preserve">Na istom ročištu </w:t>
      </w:r>
      <w:r w:rsidR="00BE379D">
        <w:t>pročitana je priložena dokumentacija u spisu</w:t>
      </w:r>
      <w:r w:rsidRPr="00B80907">
        <w:t xml:space="preserve">: </w:t>
      </w:r>
      <w:r w:rsidR="003742E8">
        <w:t xml:space="preserve">prijedlog FINE za provedbu stečajnog postupka od 9.3.2016. g., povijesni izvadak iz sudskog registra za dužnika, osiguranici HZMO na dan 6.12.2016. g., podaci o žiro računu dužnika sa Internet stranice Poslovna Hrvatska, dopis RH MF Porezne uprave Vinkovci od 5.12.2016. g., izvadak iz </w:t>
      </w:r>
      <w:proofErr w:type="spellStart"/>
      <w:r w:rsidR="003742E8">
        <w:t>zk</w:t>
      </w:r>
      <w:proofErr w:type="spellEnd"/>
      <w:r w:rsidR="003742E8">
        <w:t xml:space="preserve">. </w:t>
      </w:r>
      <w:proofErr w:type="spellStart"/>
      <w:r w:rsidR="003742E8">
        <w:t>zk</w:t>
      </w:r>
      <w:proofErr w:type="spellEnd"/>
      <w:r w:rsidR="003742E8">
        <w:t xml:space="preserve">. odjela Vinkovci </w:t>
      </w:r>
      <w:proofErr w:type="spellStart"/>
      <w:r w:rsidR="003742E8">
        <w:t>zk</w:t>
      </w:r>
      <w:proofErr w:type="spellEnd"/>
      <w:r w:rsidR="003742E8">
        <w:t xml:space="preserve">. ul. 240 </w:t>
      </w:r>
      <w:proofErr w:type="spellStart"/>
      <w:r w:rsidR="003742E8">
        <w:t>kč</w:t>
      </w:r>
      <w:proofErr w:type="spellEnd"/>
      <w:r w:rsidR="003742E8">
        <w:t xml:space="preserve">. br. 330, </w:t>
      </w:r>
      <w:proofErr w:type="spellStart"/>
      <w:r w:rsidR="003742E8">
        <w:t>zk</w:t>
      </w:r>
      <w:proofErr w:type="spellEnd"/>
      <w:r w:rsidR="003742E8">
        <w:t xml:space="preserve">. ul. 967 </w:t>
      </w:r>
      <w:proofErr w:type="spellStart"/>
      <w:r w:rsidR="003742E8">
        <w:t>kč</w:t>
      </w:r>
      <w:proofErr w:type="spellEnd"/>
      <w:r w:rsidR="003742E8">
        <w:t>. br. 329, Uvjerenje o vlasništvu vozila MUP PU Vinkovci od 14.11.2016. g., Godišnje fin. izvješće za 2013. g., stanje računa poreznog obveznika na dan 7.12.2016. g. RH MF Porezne uprave Vinkovci.</w:t>
      </w:r>
    </w:p>
    <w:p w:rsidRDefault="00347F25" w:rsidP="003742E8" w:rsidR="00347F25">
      <w:pPr>
        <w:pStyle w:val="Odlomakpopisa"/>
        <w:ind w:firstLine="708" w:left="0"/>
        <w:jc w:val="both"/>
      </w:pPr>
    </w:p>
    <w:p w:rsidRDefault="00347F25" w:rsidP="003742E8" w:rsidR="00347F25">
      <w:pPr>
        <w:pStyle w:val="Odlomakpopisa"/>
        <w:ind w:firstLine="708" w:left="0"/>
        <w:jc w:val="both"/>
      </w:pPr>
    </w:p>
    <w:p w:rsidRDefault="00347F25" w:rsidP="003742E8" w:rsidR="00347F25">
      <w:pPr>
        <w:pStyle w:val="Odlomakpopisa"/>
        <w:ind w:firstLine="708" w:left="0"/>
        <w:jc w:val="both"/>
      </w:pPr>
    </w:p>
    <w:p w:rsidRDefault="00347F25" w:rsidP="003742E8" w:rsidR="00347F25">
      <w:pPr>
        <w:pStyle w:val="Odlomakpopisa"/>
        <w:ind w:firstLine="708" w:left="0"/>
        <w:jc w:val="both"/>
      </w:pPr>
    </w:p>
    <w:p w:rsidRDefault="00347F25" w:rsidP="003742E8" w:rsidR="00347F25">
      <w:pPr>
        <w:pStyle w:val="Odlomakpopisa"/>
        <w:ind w:firstLine="708" w:left="0"/>
        <w:jc w:val="both"/>
      </w:pPr>
    </w:p>
    <w:p w:rsidRDefault="00347F25" w:rsidP="003742E8" w:rsidR="00347F25">
      <w:pPr>
        <w:pStyle w:val="Odlomakpopisa"/>
        <w:ind w:firstLine="708" w:left="0"/>
        <w:jc w:val="both"/>
      </w:pPr>
    </w:p>
    <w:p w:rsidRDefault="00347F25" w:rsidP="003742E8" w:rsidR="00347F25">
      <w:pPr>
        <w:pStyle w:val="Odlomakpopisa"/>
        <w:ind w:firstLine="708" w:left="0"/>
        <w:jc w:val="both"/>
      </w:pPr>
    </w:p>
    <w:p w:rsidRDefault="00003D92" w:rsidP="00A15781" w:rsidR="00003D92">
      <w:pPr>
        <w:ind w:firstLine="708"/>
        <w:jc w:val="both"/>
      </w:pPr>
    </w:p>
    <w:p w:rsidRDefault="00B1313B" w:rsidP="00B1313B" w:rsidR="00B1313B">
      <w:pPr>
        <w:ind w:firstLine="708"/>
        <w:jc w:val="both"/>
      </w:pPr>
      <w:r>
        <w:t xml:space="preserve">Također, temeljem čl. 85 st. 2 SZ u vezi s čl. 84 st. 1 SZ </w:t>
      </w:r>
      <w:r w:rsidR="004E596F">
        <w:t xml:space="preserve"> automatskim odabirom – promjena uloge</w:t>
      </w:r>
      <w:r>
        <w:t xml:space="preserve"> imenovan</w:t>
      </w:r>
      <w:r w:rsidR="00F448B7">
        <w:t>a</w:t>
      </w:r>
      <w:r>
        <w:t xml:space="preserve"> je stečajn</w:t>
      </w:r>
      <w:r w:rsidR="00F448B7">
        <w:t>a</w:t>
      </w:r>
      <w:r>
        <w:t xml:space="preserve"> upravitelj</w:t>
      </w:r>
      <w:r w:rsidR="00F448B7">
        <w:t>ica</w:t>
      </w:r>
      <w:r>
        <w:t xml:space="preserve"> koji je uvršten</w:t>
      </w:r>
      <w:r w:rsidR="00F448B7">
        <w:t>a</w:t>
      </w:r>
      <w:r>
        <w:t xml:space="preserve"> u listu A stečajnih upravitelja za područje ovoga suda u osobi </w:t>
      </w:r>
      <w:r w:rsidR="003742E8">
        <w:rPr>
          <w:b/>
        </w:rPr>
        <w:t>Nada Gagro iz Vinkovaca</w:t>
      </w:r>
      <w:r w:rsidR="00185284">
        <w:rPr>
          <w:b/>
        </w:rPr>
        <w:t>.</w:t>
      </w:r>
    </w:p>
    <w:p w:rsidRDefault="00A15781" w:rsidP="00BE379D" w:rsidR="00A15781">
      <w:pPr>
        <w:jc w:val="both"/>
      </w:pPr>
    </w:p>
    <w:p w:rsidRDefault="004E596F" w:rsidP="00BE379D" w:rsidR="004E596F">
      <w:pPr>
        <w:jc w:val="both"/>
      </w:pPr>
    </w:p>
    <w:p w:rsidRDefault="004E596F" w:rsidP="00BE379D" w:rsidR="004E596F" w:rsidRPr="00B80907">
      <w:pPr>
        <w:jc w:val="both"/>
      </w:pPr>
    </w:p>
    <w:p w:rsidRDefault="00B80907" w:rsidP="004E596F" w:rsidR="00003D92">
      <w:pPr>
        <w:jc w:val="center"/>
      </w:pPr>
      <w:r w:rsidRPr="00B80907">
        <w:t xml:space="preserve">U Osijeku </w:t>
      </w:r>
      <w:r w:rsidR="003742E8">
        <w:t>16. prosinca</w:t>
      </w:r>
      <w:r w:rsidR="004216B4">
        <w:t xml:space="preserve"> 2016. g.</w:t>
      </w:r>
    </w:p>
    <w:p w:rsidRDefault="004E596F" w:rsidP="004E596F" w:rsidR="004E596F">
      <w:pPr>
        <w:jc w:val="center"/>
      </w:pPr>
    </w:p>
    <w:p w:rsidRDefault="004E596F" w:rsidP="004E596F" w:rsidR="004E596F">
      <w:pPr>
        <w:jc w:val="center"/>
      </w:pPr>
    </w:p>
    <w:p w:rsidRDefault="004E596F" w:rsidP="004E596F" w:rsidR="004E596F">
      <w:pPr>
        <w:jc w:val="center"/>
      </w:pPr>
    </w:p>
    <w:p w:rsidRDefault="004E596F" w:rsidP="004E596F" w:rsidR="004E596F">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1464FD" w:rsidP="00CB179B" w:rsidR="001464FD">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4E596F" w:rsidP="001D4A12" w:rsidR="004E596F">
      <w:pPr>
        <w:jc w:val="both"/>
      </w:pPr>
    </w:p>
    <w:p w:rsidRDefault="004E596F" w:rsidP="001D4A12" w:rsidR="004E596F">
      <w:pPr>
        <w:jc w:val="both"/>
      </w:pPr>
    </w:p>
    <w:p w:rsidRDefault="00CB179B" w:rsidP="00CB179B" w:rsidR="00CB179B">
      <w:pPr>
        <w:pStyle w:val="Tijeloteksta"/>
      </w:pPr>
      <w:r>
        <w:t>DNA</w:t>
      </w:r>
    </w:p>
    <w:p w:rsidRDefault="00AF1369" w:rsidP="00CB179B" w:rsidR="0005137F">
      <w:pPr>
        <w:pStyle w:val="Tijeloteksta"/>
        <w:numPr>
          <w:ilvl w:val="0"/>
          <w:numId w:val="9"/>
        </w:numPr>
        <w:spacing w:after="0"/>
      </w:pPr>
      <w:r>
        <w:t xml:space="preserve">St. upraviteljica </w:t>
      </w:r>
      <w:r w:rsidR="003742E8">
        <w:t>Nada Gagro</w:t>
      </w:r>
    </w:p>
    <w:p w:rsidRDefault="001D4A12" w:rsidP="00CB179B" w:rsidR="001D4A12" w:rsidRPr="00185284">
      <w:pPr>
        <w:pStyle w:val="Tijeloteksta"/>
        <w:numPr>
          <w:ilvl w:val="0"/>
          <w:numId w:val="9"/>
        </w:numPr>
        <w:spacing w:after="0"/>
      </w:pPr>
      <w:r>
        <w:t>FINA</w:t>
      </w:r>
    </w:p>
    <w:p w:rsidRDefault="00142E09" w:rsidP="00CB179B" w:rsidR="000D6F64">
      <w:pPr>
        <w:pStyle w:val="Tijeloteksta"/>
        <w:numPr>
          <w:ilvl w:val="0"/>
          <w:numId w:val="9"/>
        </w:numPr>
        <w:spacing w:after="0"/>
      </w:pPr>
      <w:r>
        <w:t>dužnik</w:t>
      </w:r>
    </w:p>
    <w:p w:rsidRDefault="00AF1369" w:rsidP="00CB179B" w:rsidR="00A06FDB">
      <w:pPr>
        <w:pStyle w:val="Tijeloteksta"/>
        <w:numPr>
          <w:ilvl w:val="0"/>
          <w:numId w:val="9"/>
        </w:numPr>
        <w:spacing w:after="0"/>
      </w:pPr>
      <w:r>
        <w:t xml:space="preserve">ŽDO </w:t>
      </w:r>
      <w:r w:rsidR="00347F25">
        <w:t>Vukovar</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347F25">
        <w:t>Vukovar SS Vinkovci</w:t>
      </w:r>
      <w:r w:rsidR="00AF1369">
        <w:t xml:space="preserve"> </w:t>
      </w:r>
      <w:proofErr w:type="spellStart"/>
      <w:r w:rsidR="00AF1369">
        <w:t>zk</w:t>
      </w:r>
      <w:proofErr w:type="spellEnd"/>
      <w:r w:rsidR="00AF1369">
        <w:t xml:space="preserve">. odjel </w:t>
      </w:r>
      <w:r w:rsidR="00347F25">
        <w:t>Vinkovci</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3742E8">
        <w:t>7.3</w:t>
      </w:r>
      <w:r w:rsidR="00E32045">
        <w:t>.2017. g.</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750C27" w:rsidP="00524E58" w:rsidR="00CB179B">
      <w:pPr>
        <w:jc w:val="both"/>
      </w:pPr>
      <w:r>
        <w:lastRenderedPageBreak/>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B8F" w:rsidR="00BD0B8F">
      <w:r>
        <w:separator/>
      </w:r>
    </w:p>
  </w:endnote>
  <w:endnote w:id="0" w:type="continuationSeparator">
    <w:p w:rsidRDefault="00BD0B8F" w:rsidR="00BD0B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B8F" w:rsidR="00BD0B8F">
      <w:r>
        <w:separator/>
      </w:r>
    </w:p>
  </w:footnote>
  <w:footnote w:id="0" w:type="continuationSeparator">
    <w:p w:rsidRDefault="00BD0B8F" w:rsidR="00BD0B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4E58">
      <w:rPr>
        <w:rStyle w:val="Brojstranice"/>
        <w:noProof/>
      </w:rPr>
      <w:t>4</w:t>
    </w:r>
    <w:r>
      <w:rPr>
        <w:rStyle w:val="Brojstranice"/>
      </w:rPr>
      <w:fldChar w:fldCharType="end"/>
    </w:r>
  </w:p>
  <w:p w:rsidRDefault="00C16D77" w:rsidR="00C16D77">
    <w:pPr>
      <w:pStyle w:val="Zaglavlje"/>
    </w:pPr>
  </w:p>
  <w:p w:rsidRDefault="00C16D77" w:rsidR="00C16D77">
    <w:pPr>
      <w:pStyle w:val="Zaglavlje"/>
    </w:pPr>
  </w:p>
  <w:p w:rsidRDefault="00C16D77" w:rsidP="003742E8" w:rsidR="003742E8">
    <w:pPr>
      <w:jc w:val="right"/>
    </w:pPr>
    <w:r>
      <w:tab/>
    </w:r>
    <w:r>
      <w:tab/>
    </w:r>
    <w:r w:rsidR="003742E8">
      <w:t>Broj: 6 St-528/16-</w:t>
    </w:r>
    <w:proofErr w:type="spellStart"/>
    <w:r w:rsidR="003742E8">
      <w:t>16</w:t>
    </w:r>
    <w:proofErr w:type="spellEnd"/>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A3D752F"/>
    <w:multiLevelType w:val="multilevel"/>
    <w:tmpl w:val="7A2C84FA"/>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3">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5">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1D91090B"/>
    <w:multiLevelType w:val="hybridMultilevel"/>
    <w:tmpl w:val="8C0C2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5">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7B97B6F"/>
    <w:multiLevelType w:val="hybridMultilevel"/>
    <w:tmpl w:val="6F6CE9F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B7D6CD2"/>
    <w:multiLevelType w:val="hybridMultilevel"/>
    <w:tmpl w:val="766A3C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2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4">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5">
    <w:nsid w:val="4A4466D8"/>
    <w:multiLevelType w:val="hybridMultilevel"/>
    <w:tmpl w:val="93B2AFF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9">
    <w:nsid w:val="5274760B"/>
    <w:multiLevelType w:val="multilevel"/>
    <w:tmpl w:val="6FE65ADC"/>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30">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5C5279BD"/>
    <w:multiLevelType w:val="hybridMultilevel"/>
    <w:tmpl w:val="B84CD4B0"/>
    <w:lvl w:tplc="2EB66630" w:ilvl="0">
      <w:start w:val="13"/>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2">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7">
    <w:nsid w:val="663A0F60"/>
    <w:multiLevelType w:val="hybridMultilevel"/>
    <w:tmpl w:val="30CED8C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7B60896"/>
    <w:multiLevelType w:val="hybridMultilevel"/>
    <w:tmpl w:val="2B582FD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715C347E"/>
    <w:multiLevelType w:val="hybridMultilevel"/>
    <w:tmpl w:val="5FB65792"/>
    <w:lvl w:tplc="94A635A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0">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1">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4"/>
  </w:num>
  <w:num w:numId="3">
    <w:abstractNumId w:val="15"/>
  </w:num>
  <w:num w:numId="4">
    <w:abstractNumId w:val="26"/>
  </w:num>
  <w:num w:numId="5">
    <w:abstractNumId w:val="34"/>
  </w:num>
  <w:num w:numId="6">
    <w:abstractNumId w:val="13"/>
  </w:num>
  <w:num w:numId="7">
    <w:abstractNumId w:val="4"/>
  </w:num>
  <w:num w:numId="8">
    <w:abstractNumId w:val="1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0"/>
  </w:num>
  <w:num w:numId="12">
    <w:abstractNumId w:val="33"/>
  </w:num>
  <w:num w:numId="13">
    <w:abstractNumId w:val="16"/>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3"/>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7"/>
  </w:num>
  <w:num w:numId="23">
    <w:abstractNumId w:val="43"/>
  </w:num>
  <w:num w:numId="24">
    <w:abstractNumId w:val="12"/>
  </w:num>
  <w:num w:numId="25">
    <w:abstractNumId w:val="36"/>
  </w:num>
  <w:num w:numId="26">
    <w:abstractNumId w:val="11"/>
  </w:num>
  <w:num w:numId="27">
    <w:abstractNumId w:val="22"/>
  </w:num>
  <w:num w:numId="28">
    <w:abstractNumId w:val="42"/>
  </w:num>
  <w:num w:numId="29">
    <w:abstractNumId w:val="7"/>
  </w:num>
  <w:num w:numId="30">
    <w:abstractNumId w:val="5"/>
  </w:num>
  <w:num w:numId="31">
    <w:abstractNumId w:val="17"/>
  </w:num>
  <w:num w:numId="32">
    <w:abstractNumId w:val="6"/>
  </w:num>
  <w:num w:numId="33">
    <w:abstractNumId w:val="3"/>
  </w:num>
  <w:num w:numId="34">
    <w:abstractNumId w:val="41"/>
  </w:num>
  <w:num w:numId="35">
    <w:abstractNumId w:val="39"/>
  </w:num>
  <w:num w:numId="36">
    <w:abstractNumId w:val="25"/>
  </w:num>
  <w:num w:numId="37">
    <w:abstractNumId w:val="19"/>
  </w:num>
  <w:num w:numId="38">
    <w:abstractNumId w:val="37"/>
  </w:num>
  <w:num w:numId="39">
    <w:abstractNumId w:val="3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2AED"/>
    <w:rsid w:val="0004596D"/>
    <w:rsid w:val="0005137F"/>
    <w:rsid w:val="00065A06"/>
    <w:rsid w:val="000667F6"/>
    <w:rsid w:val="000767AF"/>
    <w:rsid w:val="00080EA3"/>
    <w:rsid w:val="00092325"/>
    <w:rsid w:val="00094AB4"/>
    <w:rsid w:val="00095333"/>
    <w:rsid w:val="000C16FC"/>
    <w:rsid w:val="000C260B"/>
    <w:rsid w:val="000C280D"/>
    <w:rsid w:val="000D6F64"/>
    <w:rsid w:val="000E7C5E"/>
    <w:rsid w:val="000F0E95"/>
    <w:rsid w:val="000F3AB2"/>
    <w:rsid w:val="00113AA4"/>
    <w:rsid w:val="00117421"/>
    <w:rsid w:val="00120827"/>
    <w:rsid w:val="00121017"/>
    <w:rsid w:val="00142E09"/>
    <w:rsid w:val="001464FD"/>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A12"/>
    <w:rsid w:val="001E706D"/>
    <w:rsid w:val="001F165C"/>
    <w:rsid w:val="001F2334"/>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18D8"/>
    <w:rsid w:val="003140E1"/>
    <w:rsid w:val="00324D5C"/>
    <w:rsid w:val="00327EF5"/>
    <w:rsid w:val="00334822"/>
    <w:rsid w:val="00334A47"/>
    <w:rsid w:val="003370DD"/>
    <w:rsid w:val="00345F56"/>
    <w:rsid w:val="00347442"/>
    <w:rsid w:val="00347F25"/>
    <w:rsid w:val="003657CF"/>
    <w:rsid w:val="00373A40"/>
    <w:rsid w:val="003742E8"/>
    <w:rsid w:val="0038001E"/>
    <w:rsid w:val="003A3555"/>
    <w:rsid w:val="003A457C"/>
    <w:rsid w:val="003B2A9F"/>
    <w:rsid w:val="003B41CA"/>
    <w:rsid w:val="003C7A9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96F"/>
    <w:rsid w:val="004E5D07"/>
    <w:rsid w:val="004F0F1C"/>
    <w:rsid w:val="004F6EDF"/>
    <w:rsid w:val="004F78B4"/>
    <w:rsid w:val="005055A9"/>
    <w:rsid w:val="005236FD"/>
    <w:rsid w:val="00524E58"/>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19A5"/>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6517E"/>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1369"/>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2B2"/>
    <w:rsid w:val="00BC1D41"/>
    <w:rsid w:val="00BC4886"/>
    <w:rsid w:val="00BD0B8F"/>
    <w:rsid w:val="00BD0BF4"/>
    <w:rsid w:val="00BD471E"/>
    <w:rsid w:val="00BE0FFD"/>
    <w:rsid w:val="00BE379D"/>
    <w:rsid w:val="00BF2141"/>
    <w:rsid w:val="00BF24FF"/>
    <w:rsid w:val="00BF3D9A"/>
    <w:rsid w:val="00BF4B76"/>
    <w:rsid w:val="00BF6544"/>
    <w:rsid w:val="00BF6740"/>
    <w:rsid w:val="00C16D77"/>
    <w:rsid w:val="00C17DEA"/>
    <w:rsid w:val="00C17E51"/>
    <w:rsid w:val="00C34A88"/>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31F9"/>
    <w:rsid w:val="00E043D9"/>
    <w:rsid w:val="00E06BE0"/>
    <w:rsid w:val="00E10C8F"/>
    <w:rsid w:val="00E134B5"/>
    <w:rsid w:val="00E14CC0"/>
    <w:rsid w:val="00E2173D"/>
    <w:rsid w:val="00E32045"/>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41F4F"/>
    <w:rsid w:val="00F448B7"/>
    <w:rsid w:val="00F502A6"/>
    <w:rsid w:val="00F75FFC"/>
    <w:rsid w:val="00F81300"/>
    <w:rsid w:val="00F82865"/>
    <w:rsid w:val="00F906CF"/>
    <w:rsid w:val="00FA237D"/>
    <w:rsid w:val="00FA2578"/>
    <w:rsid w:val="00FA3D7B"/>
    <w:rsid w:val="00FB3196"/>
    <w:rsid w:val="00FB38C7"/>
    <w:rsid w:val="00FC0174"/>
    <w:rsid w:val="00FE4EA3"/>
    <w:rsid w:val="00FE707F"/>
    <w:rsid w:val="00FE790C"/>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524E58"/>
    <w:rPr>
      <w:color w:val="808080"/>
      <w:bdr w:space="0" w:sz="0" w:color="auto" w:val="none"/>
      <w:shd w:fill="CCFFFF" w:color="auto" w:val="clear"/>
    </w:rPr>
  </w:style>
  <w:style w:customStyle="true" w:styleId="eSPISCCParagraphDefaultFont" w:type="character">
    <w:name w:val="eSPIS_CC_Paragraph Default Font"/>
    <w:basedOn w:val="Zadanifontodlomka"/>
    <w:rsid w:val="00524E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E58"/>
    <w:rPr>
      <w:bdr w:space="0" w:sz="0" w:color="auto" w:val="none"/>
      <w:shd w:fill="FFFFCC" w:color="auto" w:val="clear"/>
      <w:lang w:val="hr-HR"/>
    </w:rPr>
  </w:style>
  <w:style w:customStyle="true" w:styleId="PozadinaSvijetloCrvena" w:type="character">
    <w:name w:val="Pozadina_SvijetloCrvena"/>
    <w:basedOn w:val="eSPISCCParagraphDefaultFont"/>
    <w:rsid w:val="00524E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E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524E58"/>
    <w:rPr>
      <w:color w:val="808080"/>
      <w:bdr w:color="auto" w:space="0" w:sz="0" w:val="none"/>
      <w:shd w:color="auto" w:fill="CCFFFF" w:val="clear"/>
    </w:rPr>
  </w:style>
  <w:style w:customStyle="1" w:styleId="eSPISCCParagraphDefaultFont" w:type="character">
    <w:name w:val="eSPIS_CC_Paragraph Default Font"/>
    <w:basedOn w:val="Zadanifontodlomka"/>
    <w:rsid w:val="00524E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E58"/>
    <w:rPr>
      <w:bdr w:color="auto" w:space="0" w:sz="0" w:val="none"/>
      <w:shd w:color="auto" w:fill="FFFFCC" w:val="clear"/>
      <w:lang w:val="hr-HR"/>
    </w:rPr>
  </w:style>
  <w:style w:customStyle="1" w:styleId="PozadinaSvijetloCrvena" w:type="character">
    <w:name w:val="Pozadina_SvijetloCrvena"/>
    <w:basedOn w:val="eSPISCCParagraphDefaultFont"/>
    <w:rsid w:val="00524E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E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3790955">
      <w:bodyDiv w:val="true"/>
      <w:marLeft w:val="0"/>
      <w:marRight w:val="0"/>
      <w:marTop w:val="0"/>
      <w:marBottom w:val="0"/>
      <w:divBdr>
        <w:top w:space="0" w:sz="0" w:color="auto" w:val="none"/>
        <w:left w:space="0" w:sz="0" w:color="auto" w:val="none"/>
        <w:bottom w:space="0" w:sz="0" w:color="auto" w:val="none"/>
        <w:right w:space="0" w:sz="0" w:color="auto" w:val="none"/>
      </w:divBdr>
    </w:div>
    <w:div w:id="1358385040">
      <w:bodyDiv w:val="true"/>
      <w:marLeft w:val="0"/>
      <w:marRight w:val="0"/>
      <w:marTop w:val="0"/>
      <w:marBottom w:val="0"/>
      <w:divBdr>
        <w:top w:space="0" w:sz="0" w:color="auto" w:val="none"/>
        <w:left w:space="0" w:sz="0" w:color="auto" w:val="none"/>
        <w:bottom w:space="0" w:sz="0" w:color="auto" w:val="none"/>
        <w:right w:space="0" w:sz="0" w:color="auto" w:val="none"/>
      </w:divBdr>
    </w:div>
    <w:div w:id="17763670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KLAS</izvorni_sadrzaj>
    <derivirana_varijabla naziv="DomainObject.Predmet.ProtustrankaFormated_1">  POLJOPRIVREDNA ZADRUGA KLAS</derivirana_varijabla>
  </DomainObject.Predmet.ProtustrankaFormated>
  <DomainObject.Predmet.ProtustrankaFormatedOIB>
    <izvorni_sadrzaj>  POLJOPRIVREDNA ZADRUGA KLAS, OIB 12001753882</izvorni_sadrzaj>
    <derivirana_varijabla naziv="DomainObject.Predmet.ProtustrankaFormatedOIB_1">  POLJOPRIVREDNA ZADRUGA KLAS, OIB 12001753882</derivirana_varijabla>
  </DomainObject.Predmet.ProtustrankaFormatedOIB>
  <DomainObject.Predmet.ProtustrankaFormatedWithAdress>
    <izvorni_sadrzaj> POLJOPRIVREDNA ZADRUGA KLAS, Matije Gupca 42, 32271 Andrijaševci</izvorni_sadrzaj>
    <derivirana_varijabla naziv="DomainObject.Predmet.ProtustrankaFormatedWithAdress_1"> POLJOPRIVREDNA ZADRUGA KLAS, Matije Gupca 42, 32271 Andrijaševci</derivirana_varijabla>
  </DomainObject.Predmet.ProtustrankaFormatedWithAdress>
  <DomainObject.Predmet.ProtustrankaFormatedWithAdressOIB>
    <izvorni_sadrzaj> POLJOPRIVREDNA ZADRUGA KLAS, OIB 12001753882, Matije Gupca 42, 32271 Andrijaševci</izvorni_sadrzaj>
    <derivirana_varijabla naziv="DomainObject.Predmet.ProtustrankaFormatedWithAdressOIB_1"> POLJOPRIVREDNA ZADRUGA KLAS, OIB 12001753882, Matije Gupca 42, 32271 Andrijaševci</derivirana_varijabla>
  </DomainObject.Predmet.ProtustrankaFormatedWithAdressOIB>
  <DomainObject.Predmet.ProtustrankaWithAdress>
    <izvorni_sadrzaj>POLJOPRIVREDNA ZADRUGA KLAS Matije Gupca 42, 32271 Andrijaševci</izvorni_sadrzaj>
    <derivirana_varijabla naziv="DomainObject.Predmet.ProtustrankaWithAdress_1">POLJOPRIVREDNA ZADRUGA KLAS Matije Gupca 42, 32271 Andrijaševci</derivirana_varijabla>
  </DomainObject.Predmet.ProtustrankaWithAdress>
  <DomainObject.Predmet.ProtustrankaWithAdressOIB>
    <izvorni_sadrzaj>POLJOPRIVREDNA ZADRUGA KLAS, OIB 12001753882, Matije Gupca 42, 32271 Andrijaševci</izvorni_sadrzaj>
    <derivirana_varijabla naziv="DomainObject.Predmet.ProtustrankaWithAdressOIB_1">POLJOPRIVREDNA ZADRUGA KLAS, OIB 12001753882, Matije Gupca 42, 32271 Andrijaševci</derivirana_varijabla>
  </DomainObject.Predmet.ProtustrankaWithAdressOIB>
  <DomainObject.Predmet.ProtustrankaNazivFormated>
    <izvorni_sadrzaj>POLJOPRIVREDNA ZADRUGA KLAS</izvorni_sadrzaj>
    <derivirana_varijabla naziv="DomainObject.Predmet.ProtustrankaNazivFormated_1">POLJOPRIVREDNA ZADRUGA KLAS</derivirana_varijabla>
  </DomainObject.Predmet.ProtustrankaNazivFormated>
  <DomainObject.Predmet.ProtustrankaNazivFormatedOIB>
    <izvorni_sadrzaj>POLJOPRIVREDNA ZADRUGA KLAS, OIB 12001753882</izvorni_sadrzaj>
    <derivirana_varijabla naziv="DomainObject.Predmet.ProtustrankaNazivFormatedOIB_1">POLJOPRIVREDNA ZADRUGA KLAS, OIB 12001753882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KLAS</item>
    </izvorni_sadrzaj>
    <derivirana_varijabla naziv="DomainObject.Predmet.ProtuStrankaListFormated_1">
      <item>POLJOPRIVREDNA ZADRUGA KLAS</item>
    </derivirana_varijabla>
  </DomainObject.Predmet.ProtuStrankaListFormated>
  <DomainObject.Predmet.ProtuStrankaListFormatedOIB>
    <izvorni_sadrzaj>
      <item>POLJOPRIVREDNA ZADRUGA KLAS, OIB 12001753882</item>
    </izvorni_sadrzaj>
    <derivirana_varijabla naziv="DomainObject.Predmet.ProtuStrankaListFormatedOIB_1">
      <item>POLJOPRIVREDNA ZADRUGA KLAS, OIB 12001753882</item>
    </derivirana_varijabla>
  </DomainObject.Predmet.ProtuStrankaListFormatedOIB>
  <DomainObject.Predmet.ProtuStrankaListFormatedWithAdress>
    <izvorni_sadrzaj>
      <item>POLJOPRIVREDNA ZADRUGA KLAS, Matije Gupca 42, 32271 Andrijaševci</item>
    </izvorni_sadrzaj>
    <derivirana_varijabla naziv="DomainObject.Predmet.ProtuStrankaListFormatedWithAdress_1">
      <item>POLJOPRIVREDNA ZADRUGA KLAS, Matije Gupca 42, 32271 Andrijaševci</item>
    </derivirana_varijabla>
  </DomainObject.Predmet.ProtuStrankaListFormatedWithAdress>
  <DomainObject.Predmet.ProtuStrankaListFormatedWithAdressOIB>
    <izvorni_sadrzaj>
      <item>POLJOPRIVREDNA ZADRUGA KLAS, OIB 12001753882, Matije Gupca 42, 32271 Andrijaševci</item>
    </izvorni_sadrzaj>
    <derivirana_varijabla naziv="DomainObject.Predmet.ProtuStrankaListFormatedWithAdressOIB_1">
      <item>POLJOPRIVREDNA ZADRUGA KLAS, OIB 12001753882, Matije Gupca 42, 32271 Andrijaševci</item>
    </derivirana_varijabla>
  </DomainObject.Predmet.ProtuStrankaListFormatedWithAdressOIB>
  <DomainObject.Predmet.ProtuStrankaListNazivFormated>
    <izvorni_sadrzaj>
      <item>POLJOPRIVREDNA ZADRUGA KLAS</item>
    </izvorni_sadrzaj>
    <derivirana_varijabla naziv="DomainObject.Predmet.ProtuStrankaListNazivFormated_1">
      <item>POLJOPRIVREDNA ZADRUGA KLAS</item>
    </derivirana_varijabla>
  </DomainObject.Predmet.ProtuStrankaListNazivFormated>
  <DomainObject.Predmet.ProtuStrankaListNazivFormatedOIB>
    <izvorni_sadrzaj>
      <item>POLJOPRIVREDNA ZADRUGA KLAS, OIB 12001753882</item>
    </izvorni_sadrzaj>
    <derivirana_varijabla naziv="DomainObject.Predmet.ProtuStrankaListNazivFormatedOIB_1">
      <item>POLJOPRIVREDNA ZADRUGA KLAS, OIB 12001753882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KLAS</izvorni_sadrzaj>
    <derivirana_varijabla naziv="DomainObject.Predmet.ProtustrankaIDrugi_1">POLJOPRIVREDNA ZADRUGA KLAS</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POLJOPRIVREDNA ZADRUGA KLAS, OIB 12001753882, Matije Gupca 42, 32271 Andrijaševci</izvorni_sadrzaj>
    <derivirana_varijabla naziv="DomainObject.Predmet.ProtustrankaIDrugiAdressOIB_1">POLJOPRIVREDNA ZADRUGA KLAS, OIB 12001753882, Matije Gupca 42, 32271 Andrijaševci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KLAS</item>
    </izvorni_sadrzaj>
    <derivirana_varijabla naziv="DomainObject.Predmet.SudioniciListNaziv_1">
      <item>FINA RC OSIJEK</item>
      <item>POLJOPRIVREDNA ZADRUGA KLAS</item>
    </derivirana_varijabla>
  </DomainObject.Predmet.SudioniciListNaziv>
  <DomainObject.Predmet.SudioniciListAdressOIB>
    <izvorni_sadrzaj>
      <item>FINA RC OSIJEK, OIB 85821130368, L. JEGERA 3,31000 Osijek</item>
      <item>POLJOPRIVREDNA ZADRUGA KLAS, OIB 12001753882, Matije Gupca 42,32271 Andrijaševci</item>
    </izvorni_sadrzaj>
    <derivirana_varijabla naziv="DomainObject.Predmet.SudioniciListAdressOIB_1">
      <item>FINA RC OSIJEK, OIB 85821130368, L. JEGERA 3,31000 Osijek</item>
      <item>POLJOPRIVREDNA ZADRUGA KLAS, OIB 12001753882, Matije Gupca 42,32271 Andrijaševci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12001753882</item>
    </izvorni_sadrzaj>
    <derivirana_varijabla naziv="DomainObject.Predmet.SudioniciListNazivOIB_1">
      <item>, OIB 85821130368</item>
      <item>, OIB 12001753882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tem>Nada Gagro, OIB 04212100945, Glagoljaška 52 Vinkovci</item>
    </izvorni_sadrzaj>
    <derivirana_varijabla naziv="DomainObject.Predmet.StecajniUpraviteljiListAddressOIB_1">
      <item>Nada Gagro, OIB 04212100945, Glagoljaška 52 Vinkovci</item>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255BA6-081F-420A-AD04-AB7AF4D777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1669</properties:Words>
  <properties:Characters>9067</properties:Characters>
  <properties:Lines>243</properties:Lines>
  <properties:Paragraphs>89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2016-12-16T07:10:00Z</dcterms:created>
  <dc:creator>banka</dc:creator>
  <cp:lastModifiedBy>Danijela Sekulić</cp:lastModifiedBy>
  <cp:lastPrinted>2016-12-16T08:02:00Z</cp:lastPrinted>
  <dcterms:modified xmlns:xsi="http://www.w3.org/2001/XMLSchema-instance" xsi:type="dcterms:W3CDTF">2016-12-16T08:06:00Z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