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5f14" w14:paraId="b775f14" w:rsidRDefault="00AB7899" w:rsidP="00AB7899" w:rsidR="00AB7899">
      <w:pPr>
        <w15:collapsed w:val="false"/>
      </w:pPr>
      <w:bookmarkStart w:name="_GoBack" w:id="0"/>
      <w:bookmarkEnd w:id="0"/>
      <w:r>
        <w:t xml:space="preserve">       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/>
            <a:graphic>
              <a:graphicData uri="http://schemas.openxmlformats.org/drawingml/2006/picture">
                <pic:pic>
                  <pic:nvPicPr>
                    <pic:cNvPr name="Slika 1" id="4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7899" w:rsidP="00AB7899" w:rsidR="00AB7899">
      <w:r>
        <w:rPr>
          <w:rFonts w:eastAsia="MS Mincho"/>
        </w:rPr>
        <w:t xml:space="preserve">  REPUBLIKA HRVATSKA</w:t>
      </w:r>
    </w:p>
    <w:p w:rsidRDefault="00AB7899" w:rsidP="001A5F3A" w:rsidR="00AB7899">
      <w:r>
        <w:rPr>
          <w:rFonts w:eastAsia="MS Mincho"/>
        </w:rPr>
        <w:t>TRGOVAČKI SUD U RIJECI</w:t>
      </w:r>
    </w:p>
    <w:p w:rsidRDefault="00AB7899" w:rsidR="00AB789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81175D" w:rsidRPr="0081175D">
        <w:rPr>
          <w:rFonts w:cs="Arial"/>
        </w:rPr>
        <w:t>Trgovački sud u Rijeci, OIB 88785964957</w:t>
      </w:r>
      <w:r w:rsidR="0081175D">
        <w:rPr>
          <w:rFonts w:cs="Arial"/>
        </w:rPr>
        <w:t>,</w:t>
      </w:r>
      <w:r w:rsidR="0081175D" w:rsidRPr="0081175D">
        <w:rPr>
          <w:rFonts w:cs="Arial"/>
        </w:rPr>
        <w:t xml:space="preserve"> po sucu pojedincu Danieli Korlević, odlučujući o prijedlogu Milana Asić iz Gospića, Miroslava Kraljevića 13, OIB 85364053591 osobe ovlaštene za zastupanje dužnika HRVATSKI RADIO – RADIO GOSPIĆ društvo s ograničenom odgovornošću za radijsku djelatnost, Gospić, Budačka 12, OIB 34653520221 za otvaranje stečajnog postupka nad dužnikom </w:t>
      </w:r>
      <w:r w:rsidR="0081175D" w:rsidRPr="0081175D">
        <w:rPr>
          <w:rFonts w:cs="Arial"/>
          <w:b/>
        </w:rPr>
        <w:t>HRVATSKI RADIO – RADIO GOSPIĆ društvo s ograničenom odgovornošću za radijsku djelatnost, Gospić, Budačka 12, OIB 34653520221</w:t>
      </w:r>
      <w:r w:rsidR="0081175D" w:rsidRPr="0081175D">
        <w:rPr>
          <w:rFonts w:cs="Arial"/>
        </w:rPr>
        <w:t xml:space="preserve">, </w:t>
      </w:r>
      <w:r w:rsidR="007F30F2" w:rsidRPr="007F30F2">
        <w:rPr>
          <w:rFonts w:cs="Arial"/>
        </w:rPr>
        <w:t xml:space="preserve">dana </w:t>
      </w:r>
      <w:r w:rsidR="004A0BBE">
        <w:rPr>
          <w:rFonts w:cs="Arial"/>
        </w:rPr>
        <w:t>18</w:t>
      </w:r>
      <w:r w:rsidR="002F7616">
        <w:rPr>
          <w:rFonts w:cs="Arial"/>
        </w:rPr>
        <w:t>. srpnja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81175D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81175D" w:rsidRPr="0081175D">
        <w:rPr>
          <w:rFonts w:cs="Arial"/>
          <w:b/>
        </w:rPr>
        <w:t>HRVATSKI RADIO – RADIO GOSPIĆ društvo s ograničenom odgovornošću za radijsku djelatnost, Gospić, Budačka 12, OIB 34653520221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07794D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 w:rsidR="00755401">
        <w:t xml:space="preserve"> </w:t>
      </w:r>
      <w:r w:rsidR="004A0BBE">
        <w:t>Jure Matković iz Rijeke, Labinska 18, OIB 77997550993</w:t>
      </w:r>
      <w:r w:rsidR="00755401">
        <w:t>.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</w:t>
      </w:r>
      <w:r w:rsidR="009940E6">
        <w:t>razlozi</w:t>
      </w:r>
      <w:r w:rsidRPr="00BF24A6">
        <w:t xml:space="preserve">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4A0BBE" w:rsidR="004A0BBE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2F7616" w:rsidP="004A0BBE" w:rsidR="00BF24A6" w:rsidRPr="004A0BBE">
      <w:pPr>
        <w:pStyle w:val="Odlomakpopisa"/>
        <w:numPr>
          <w:ilvl w:val="0"/>
          <w:numId w:val="14"/>
        </w:numPr>
        <w:jc w:val="center"/>
      </w:pPr>
      <w:r w:rsidRPr="004A0BBE">
        <w:rPr>
          <w:b/>
          <w:bCs/>
        </w:rPr>
        <w:t xml:space="preserve">listopada </w:t>
      </w:r>
      <w:r w:rsidR="00BF24A6" w:rsidRPr="004A0BBE">
        <w:rPr>
          <w:b/>
          <w:bCs/>
        </w:rPr>
        <w:t>201</w:t>
      </w:r>
      <w:r w:rsidR="002A6B0C" w:rsidRPr="004A0BBE">
        <w:rPr>
          <w:b/>
          <w:bCs/>
        </w:rPr>
        <w:t>6</w:t>
      </w:r>
      <w:r w:rsidR="00367E18" w:rsidRPr="004A0BBE">
        <w:rPr>
          <w:b/>
          <w:bCs/>
        </w:rPr>
        <w:t xml:space="preserve">. godine u </w:t>
      </w:r>
      <w:r w:rsidR="0081175D">
        <w:rPr>
          <w:b/>
          <w:bCs/>
        </w:rPr>
        <w:t>11</w:t>
      </w:r>
      <w:r w:rsidR="00BF24A6" w:rsidRPr="004A0BBE">
        <w:rPr>
          <w:b/>
          <w:bCs/>
        </w:rPr>
        <w:t>:</w:t>
      </w:r>
      <w:r w:rsidR="004A0BBE">
        <w:rPr>
          <w:b/>
          <w:bCs/>
        </w:rPr>
        <w:t>00</w:t>
      </w:r>
      <w:r w:rsidR="00BF24A6" w:rsidRPr="004A0BBE">
        <w:rPr>
          <w:b/>
          <w:bCs/>
        </w:rPr>
        <w:t xml:space="preserve"> sati</w:t>
      </w:r>
    </w:p>
    <w:p w:rsidRDefault="004A0BBE" w:rsidP="00BF24A6" w:rsidR="009940E6">
      <w:pPr>
        <w:jc w:val="center"/>
        <w:rPr>
          <w:b/>
        </w:rPr>
      </w:pPr>
      <w:r>
        <w:rPr>
          <w:b/>
        </w:rPr>
        <w:t xml:space="preserve">             </w:t>
      </w:r>
      <w:r w:rsidR="00BF24A6" w:rsidRPr="00BF24A6">
        <w:rPr>
          <w:b/>
        </w:rPr>
        <w:t xml:space="preserve">kod </w:t>
      </w:r>
      <w:r w:rsidR="009940E6">
        <w:rPr>
          <w:b/>
        </w:rPr>
        <w:t xml:space="preserve">Trgovačkog </w:t>
      </w:r>
      <w:r w:rsidR="00BF24A6" w:rsidRPr="00BF24A6">
        <w:rPr>
          <w:b/>
        </w:rPr>
        <w:t>suda</w:t>
      </w:r>
      <w:r w:rsidR="009940E6">
        <w:rPr>
          <w:b/>
        </w:rPr>
        <w:t xml:space="preserve"> u Rijeci</w:t>
      </w:r>
      <w:r w:rsidR="00BF24A6" w:rsidRPr="00BF24A6">
        <w:rPr>
          <w:b/>
        </w:rPr>
        <w:t xml:space="preserve">, </w:t>
      </w:r>
    </w:p>
    <w:p w:rsidRDefault="004A0BBE" w:rsidP="00BF24A6" w:rsidR="00BF24A6" w:rsidRPr="00BF24A6">
      <w:pPr>
        <w:jc w:val="center"/>
        <w:rPr>
          <w:b/>
        </w:rPr>
      </w:pPr>
      <w:r>
        <w:rPr>
          <w:b/>
        </w:rPr>
        <w:t xml:space="preserve">            </w:t>
      </w:r>
      <w:r w:rsidR="00BF24A6" w:rsidRPr="00BF24A6">
        <w:rPr>
          <w:b/>
        </w:rPr>
        <w:t>Zadarska ulica 1 i 3,</w:t>
      </w:r>
    </w:p>
    <w:p w:rsidRDefault="004A0BBE" w:rsidP="00BF24A6" w:rsidR="00BF24A6" w:rsidRPr="00BF24A6">
      <w:pPr>
        <w:jc w:val="center"/>
        <w:rPr>
          <w:b/>
        </w:rPr>
      </w:pPr>
      <w:r>
        <w:rPr>
          <w:b/>
        </w:rPr>
        <w:t xml:space="preserve">          </w:t>
      </w:r>
      <w:r w:rsidR="00BF24A6"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81175D" w:rsidP="00BF24A6" w:rsidR="00BF24A6" w:rsidRPr="00BF24A6">
      <w:pPr>
        <w:jc w:val="both"/>
      </w:pPr>
      <w:r>
        <w:t xml:space="preserve">- predlagatelj - </w:t>
      </w:r>
      <w:r w:rsidR="00BF24A6" w:rsidRPr="00BF24A6">
        <w:t xml:space="preserve">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</w:r>
      <w:r w:rsidR="0081175D">
        <w:t>Osoba ovlaštena za zastupanje dužnika po zakonu</w:t>
      </w:r>
      <w:r w:rsidR="00727D2D">
        <w:t xml:space="preserve"> podnijela je ovome sudu prijedlog za otvaranje stečajnog postupka nad dužnikom </w:t>
      </w:r>
      <w:r w:rsidR="0081175D" w:rsidRPr="0081175D">
        <w:t xml:space="preserve">HRVATSKI RADIO – RADIO GOSPIĆ društvo s ograničenom odgovornošću za radijsku djelatnost, Gospić, Budačka 12, OIB 34653520221 </w:t>
      </w:r>
      <w:r w:rsidR="00727D2D">
        <w:t>(dalje: dužnik) temeljem čl.</w:t>
      </w:r>
      <w:r w:rsidR="0081175D">
        <w:t>109</w:t>
      </w:r>
      <w:r w:rsidR="00727D2D">
        <w:t>. st.</w:t>
      </w:r>
      <w:r w:rsidR="0081175D">
        <w:t>4</w:t>
      </w:r>
      <w:r w:rsidR="00727D2D">
        <w:t>. Stečajnog zakona (</w:t>
      </w:r>
      <w:r w:rsidR="002F7616">
        <w:t>Narodne novine, br.</w:t>
      </w:r>
      <w:r w:rsidR="00727D2D">
        <w:t xml:space="preserve"> 71/15, dalje: SZ-a). </w:t>
      </w:r>
    </w:p>
    <w:p w:rsidRDefault="00727D2D" w:rsidP="007F30F2" w:rsidR="0081175D">
      <w:pPr>
        <w:jc w:val="both"/>
      </w:pPr>
      <w:r>
        <w:tab/>
        <w:t xml:space="preserve">Predlagatelj je u prijedlogu naveo da </w:t>
      </w:r>
      <w:r w:rsidR="0081175D">
        <w:t xml:space="preserve">je ostvaren stečajni razlog: nesposobnost za plaćanje budući dužnik nije isplatio tri uzastopne plaće koje radniku pripadaju prema Ugovoru o radu, pravnilnika o radu, kolektivnom ugovoru ili posebnom propisu, odnosno drugom aktu kojim se određuju obveze poslodavca prema radniku. Uz prijedlog, predlagatelj je dostavio obračun neisplaćenih plaća s potvrdom Ministarstva financija – Porezne uprave, kojom se potvrđuje da su dostavljeni obračuni o neisplati plaće sastavljeni u skladu s propisima.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4A0BBE">
        <w:rPr>
          <w:b/>
        </w:rPr>
        <w:t>18</w:t>
      </w:r>
      <w:r w:rsidR="002F7616">
        <w:rPr>
          <w:b/>
        </w:rPr>
        <w:t>. srpnja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2F7616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</w:p>
    <w:p w:rsidRDefault="00ED5721" w:rsidP="00016072" w:rsidR="00722C92" w:rsidRPr="00016072">
      <w:pPr>
        <w:ind w:left="2160"/>
        <w:jc w:val="right"/>
        <w:rPr>
          <w:b/>
        </w:rPr>
      </w:pPr>
      <w:r>
        <w:rPr>
          <w:b/>
        </w:rPr>
        <w:t xml:space="preserve"> </w:t>
      </w:r>
      <w:r w:rsidR="00722C92" w:rsidRPr="00ED5721">
        <w:rPr>
          <w:b/>
        </w:rPr>
        <w:t xml:space="preserve"> </w:t>
      </w:r>
      <w:r w:rsidR="004C57B3">
        <w:rPr>
          <w:b/>
        </w:rPr>
        <w:t>S</w:t>
      </w:r>
      <w:r w:rsidR="00722C92" w:rsidRPr="00016072">
        <w:rPr>
          <w:b/>
        </w:rPr>
        <w:t>udac</w:t>
      </w:r>
    </w:p>
    <w:p w:rsidRDefault="00722C92" w:rsidP="00D17DEB" w:rsidR="00D17DEB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240A4B">
        <w:rPr>
          <w:b/>
        </w:rPr>
        <w:t xml:space="preserve"> </w:t>
      </w:r>
      <w:r w:rsidR="00D17DEB">
        <w:t xml:space="preserve"> </w:t>
      </w:r>
    </w:p>
    <w:p w:rsidRDefault="00C87349" w:rsidP="004B0D6F" w:rsidR="00C87349" w:rsidRPr="00016072">
      <w:pPr>
        <w:ind w:left="2160"/>
        <w:jc w:val="right"/>
        <w:rPr>
          <w:b/>
        </w:rPr>
      </w:pP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0E125D" w:rsidR="000E125D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C616C1" w:rsidRPr="0060629B">
      <w:pPr>
        <w:numPr>
          <w:ilvl w:val="0"/>
          <w:numId w:val="1"/>
        </w:numPr>
        <w:jc w:val="both"/>
        <w:rPr>
          <w:sz w:val="20"/>
          <w:szCs w:val="20"/>
        </w:rPr>
      </w:pPr>
      <w:r w:rsidRPr="0060629B">
        <w:rPr>
          <w:sz w:val="20"/>
          <w:szCs w:val="20"/>
        </w:rPr>
        <w:t>p</w:t>
      </w:r>
      <w:r w:rsidR="00C616C1" w:rsidRPr="0060629B">
        <w:rPr>
          <w:sz w:val="20"/>
          <w:szCs w:val="20"/>
        </w:rPr>
        <w:t>redlagatelju</w:t>
      </w:r>
      <w:r w:rsidR="0060629B">
        <w:rPr>
          <w:sz w:val="20"/>
          <w:szCs w:val="20"/>
        </w:rPr>
        <w:t xml:space="preserve"> - </w:t>
      </w:r>
      <w:r w:rsidRPr="0060629B">
        <w:rPr>
          <w:sz w:val="20"/>
          <w:szCs w:val="20"/>
        </w:rPr>
        <w:t>zastupni</w:t>
      </w:r>
      <w:r w:rsidR="00240A4B" w:rsidRPr="0060629B">
        <w:rPr>
          <w:sz w:val="20"/>
          <w:szCs w:val="20"/>
        </w:rPr>
        <w:t>ku</w:t>
      </w:r>
      <w:r w:rsidR="009940E6" w:rsidRPr="0060629B">
        <w:rPr>
          <w:sz w:val="20"/>
          <w:szCs w:val="20"/>
        </w:rPr>
        <w:t xml:space="preserve"> </w:t>
      </w:r>
      <w:r w:rsidRPr="0060629B">
        <w:rPr>
          <w:sz w:val="20"/>
          <w:szCs w:val="20"/>
        </w:rPr>
        <w:t xml:space="preserve">dužnika po zakonu </w:t>
      </w:r>
      <w:r w:rsidR="0060629B" w:rsidRPr="0060629B">
        <w:rPr>
          <w:sz w:val="20"/>
          <w:szCs w:val="20"/>
        </w:rPr>
        <w:t>Milan Asić</w:t>
      </w:r>
      <w:r w:rsidR="002F7616" w:rsidRPr="0060629B">
        <w:rPr>
          <w:sz w:val="20"/>
          <w:szCs w:val="20"/>
        </w:rPr>
        <w:t xml:space="preserve"> na adresu dužnika 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FINA </w:t>
      </w:r>
      <w:r w:rsidR="0060629B">
        <w:rPr>
          <w:sz w:val="20"/>
          <w:szCs w:val="20"/>
        </w:rPr>
        <w:t>Gospić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D26597" w:rsidP="00D26597" w:rsidR="00D26597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D26597">
        <w:rPr>
          <w:sz w:val="20"/>
          <w:szCs w:val="20"/>
        </w:rPr>
        <w:t>18</w:t>
      </w:r>
      <w:r w:rsidR="002F7616">
        <w:rPr>
          <w:sz w:val="20"/>
          <w:szCs w:val="20"/>
        </w:rPr>
        <w:t>.7</w:t>
      </w:r>
      <w:r w:rsidR="000E125D">
        <w:rPr>
          <w:sz w:val="20"/>
          <w:szCs w:val="20"/>
        </w:rPr>
        <w:t>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789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81175D">
      <w:t>477</w:t>
    </w:r>
    <w:r w:rsidR="002F7616">
      <w:t>/16-</w:t>
    </w:r>
    <w:r w:rsidR="0081175D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665A6"/>
    <w:multiLevelType w:val="hybridMultilevel"/>
    <w:tmpl w:val="9DFEBEF0"/>
    <w:lvl w:tplc="DE589758" w:ilvl="0">
      <w:start w:val="18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455FB8"/>
    <w:multiLevelType w:val="hybridMultilevel"/>
    <w:tmpl w:val="0C94ED9A"/>
    <w:lvl w:tplc="2802429E" w:ilvl="0">
      <w:start w:val="13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">
    <w:nsid w:val="15CC7877"/>
    <w:multiLevelType w:val="hybridMultilevel"/>
    <w:tmpl w:val="3CE46C22"/>
    <w:lvl w:tplc="3156FCF0" w:ilvl="0">
      <w:start w:val="18"/>
      <w:numFmt w:val="decimal"/>
      <w:lvlText w:val="%1.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A5B4A59"/>
    <w:multiLevelType w:val="hybridMultilevel"/>
    <w:tmpl w:val="948EBAE8"/>
    <w:lvl w:tplc="EF0430D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D32442A"/>
    <w:multiLevelType w:val="hybridMultilevel"/>
    <w:tmpl w:val="8E0CD82A"/>
    <w:lvl w:tplc="0804C20A" w:ilvl="0">
      <w:start w:val="12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6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563446FD"/>
    <w:multiLevelType w:val="hybridMultilevel"/>
    <w:tmpl w:val="08EA5E46"/>
    <w:lvl w:tplc="D946D452" w:ilvl="0">
      <w:start w:val="16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0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0CB6F2A"/>
    <w:multiLevelType w:val="hybridMultilevel"/>
    <w:tmpl w:val="712408AE"/>
    <w:lvl w:tplc="72BE5118" w:ilvl="0">
      <w:start w:val="15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2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E542276"/>
    <w:multiLevelType w:val="hybridMultilevel"/>
    <w:tmpl w:val="B6B4B42A"/>
    <w:lvl w:tplc="6C78C686" w:ilvl="0">
      <w:start w:val="2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6"/>
  </w:num>
  <w:num w:numId="5">
    <w:abstractNumId w:val="7"/>
  </w:num>
  <w:num w:numId="6">
    <w:abstractNumId w:val="12"/>
  </w:num>
  <w:num w:numId="7">
    <w:abstractNumId w:val="3"/>
  </w:num>
  <w:num w:numId="8">
    <w:abstractNumId w:val="13"/>
  </w:num>
  <w:num w:numId="9">
    <w:abstractNumId w:val="11"/>
  </w:num>
  <w:num w:numId="10">
    <w:abstractNumId w:val="9"/>
  </w:num>
  <w:num w:numId="11">
    <w:abstractNumId w:val="1"/>
  </w:num>
  <w:num w:numId="12">
    <w:abstractNumId w:val="5"/>
  </w:num>
  <w:num w:numId="13">
    <w:abstractNumId w:val="0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00E49"/>
    <w:rsid w:val="00016072"/>
    <w:rsid w:val="000168E6"/>
    <w:rsid w:val="000257A2"/>
    <w:rsid w:val="0004116B"/>
    <w:rsid w:val="000673BD"/>
    <w:rsid w:val="000713C5"/>
    <w:rsid w:val="0007794D"/>
    <w:rsid w:val="000C3590"/>
    <w:rsid w:val="000C4209"/>
    <w:rsid w:val="000D7323"/>
    <w:rsid w:val="000E125D"/>
    <w:rsid w:val="000F4EC2"/>
    <w:rsid w:val="001023D8"/>
    <w:rsid w:val="001109DC"/>
    <w:rsid w:val="00113914"/>
    <w:rsid w:val="001704C1"/>
    <w:rsid w:val="001851D8"/>
    <w:rsid w:val="00185B2A"/>
    <w:rsid w:val="00193BAA"/>
    <w:rsid w:val="001B6375"/>
    <w:rsid w:val="001D51B8"/>
    <w:rsid w:val="002052BD"/>
    <w:rsid w:val="00222CB6"/>
    <w:rsid w:val="00226C34"/>
    <w:rsid w:val="00240A4B"/>
    <w:rsid w:val="002A6B0C"/>
    <w:rsid w:val="002F7616"/>
    <w:rsid w:val="00321827"/>
    <w:rsid w:val="00344D37"/>
    <w:rsid w:val="00367E18"/>
    <w:rsid w:val="003859A7"/>
    <w:rsid w:val="003D4F6A"/>
    <w:rsid w:val="003F3E25"/>
    <w:rsid w:val="004A0BBE"/>
    <w:rsid w:val="004B0D6F"/>
    <w:rsid w:val="004C57B3"/>
    <w:rsid w:val="00537A36"/>
    <w:rsid w:val="005436EC"/>
    <w:rsid w:val="00570290"/>
    <w:rsid w:val="00573792"/>
    <w:rsid w:val="0060629B"/>
    <w:rsid w:val="0061436B"/>
    <w:rsid w:val="0063766F"/>
    <w:rsid w:val="00683C57"/>
    <w:rsid w:val="006962A2"/>
    <w:rsid w:val="007002EC"/>
    <w:rsid w:val="00722C92"/>
    <w:rsid w:val="00727D2D"/>
    <w:rsid w:val="00745630"/>
    <w:rsid w:val="00755401"/>
    <w:rsid w:val="007F30F2"/>
    <w:rsid w:val="007F7AF6"/>
    <w:rsid w:val="0081175D"/>
    <w:rsid w:val="00821538"/>
    <w:rsid w:val="00866417"/>
    <w:rsid w:val="008E181E"/>
    <w:rsid w:val="00945219"/>
    <w:rsid w:val="009940E6"/>
    <w:rsid w:val="009B219F"/>
    <w:rsid w:val="009B744A"/>
    <w:rsid w:val="009F349D"/>
    <w:rsid w:val="00A46343"/>
    <w:rsid w:val="00A63D14"/>
    <w:rsid w:val="00AB7899"/>
    <w:rsid w:val="00AD1EA9"/>
    <w:rsid w:val="00B1315C"/>
    <w:rsid w:val="00B65371"/>
    <w:rsid w:val="00B67AA0"/>
    <w:rsid w:val="00B95B33"/>
    <w:rsid w:val="00B97064"/>
    <w:rsid w:val="00BF24A6"/>
    <w:rsid w:val="00BF7669"/>
    <w:rsid w:val="00C616C1"/>
    <w:rsid w:val="00C87349"/>
    <w:rsid w:val="00CC7166"/>
    <w:rsid w:val="00CC7396"/>
    <w:rsid w:val="00CE185C"/>
    <w:rsid w:val="00D17DEB"/>
    <w:rsid w:val="00D26597"/>
    <w:rsid w:val="00D31687"/>
    <w:rsid w:val="00D62065"/>
    <w:rsid w:val="00D6764D"/>
    <w:rsid w:val="00D71472"/>
    <w:rsid w:val="00D74F2E"/>
    <w:rsid w:val="00DA66D5"/>
    <w:rsid w:val="00DB54E4"/>
    <w:rsid w:val="00DB579A"/>
    <w:rsid w:val="00DD612F"/>
    <w:rsid w:val="00DE6A39"/>
    <w:rsid w:val="00DF7E85"/>
    <w:rsid w:val="00E37B45"/>
    <w:rsid w:val="00E41540"/>
    <w:rsid w:val="00EB0BD1"/>
    <w:rsid w:val="00EB5F77"/>
    <w:rsid w:val="00ED5721"/>
    <w:rsid w:val="00EE1FB0"/>
    <w:rsid w:val="00F016A5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17D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7D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4F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F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F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F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F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17D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7D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4F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F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F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F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F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St-477/2016</izvorni_sadrzaj>
    <derivirana_varijabla naziv="DomainObject.Predmet.OznakaBroj_1">St-477/2016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RADIO - RADIO GOSPIĆ d.o.o.</izvorni_sadrzaj>
    <derivirana_varijabla naziv="DomainObject.Predmet.ProtustrankaFormated_1">  HRVATSKI RADIO - RADIO GOSPIĆ d.o.o.</derivirana_varijabla>
  </DomainObject.Predmet.ProtustrankaFormated>
  <DomainObject.Predmet.ProtustrankaFormatedOIB>
    <izvorni_sadrzaj>  HRVATSKI RADIO - RADIO GOSPIĆ d.o.o., OIB 34653520221</izvorni_sadrzaj>
    <derivirana_varijabla naziv="DomainObject.Predmet.ProtustrankaFormatedOIB_1">  HRVATSKI RADIO - RADIO GOSPIĆ d.o.o., OIB 34653520221</derivirana_varijabla>
  </DomainObject.Predmet.ProtustrankaFormatedOIB>
  <DomainObject.Predmet.ProtustrankaFormatedWithAdress>
    <izvorni_sadrzaj> HRVATSKI RADIO - RADIO GOSPIĆ d.o.o., Budačka 12, 53000 Gospić</izvorni_sadrzaj>
    <derivirana_varijabla naziv="DomainObject.Predmet.ProtustrankaFormatedWithAdress_1"> HRVATSKI RADIO - RADIO GOSPIĆ d.o.o., Budačka 12, 53000 Gospić</derivirana_varijabla>
  </DomainObject.Predmet.ProtustrankaFormatedWithAdress>
  <DomainObject.Predmet.ProtustrankaFormatedWithAdressOIB>
    <izvorni_sadrzaj> HRVATSKI RADIO - RADIO GOSPIĆ d.o.o., OIB 34653520221, Budačka 12, 53000 Gospić</izvorni_sadrzaj>
    <derivirana_varijabla naziv="DomainObject.Predmet.ProtustrankaFormatedWithAdressOIB_1"> HRVATSKI RADIO - RADIO GOSPIĆ d.o.o., OIB 34653520221, Budačka 12, 53000 Gospić</derivirana_varijabla>
  </DomainObject.Predmet.ProtustrankaFormatedWithAdressOIB>
  <DomainObject.Predmet.ProtustrankaWithAdress>
    <izvorni_sadrzaj>HRVATSKI RADIO - RADIO GOSPIĆ d.o.o. Budačka 12, 53000 Gospić</izvorni_sadrzaj>
    <derivirana_varijabla naziv="DomainObject.Predmet.ProtustrankaWithAdress_1">HRVATSKI RADIO - RADIO GOSPIĆ d.o.o. Budačka 12, 53000 Gospić</derivirana_varijabla>
  </DomainObject.Predmet.ProtustrankaWithAdress>
  <DomainObject.Predmet.ProtustrankaWithAdressOIB>
    <izvorni_sadrzaj>HRVATSKI RADIO - RADIO GOSPIĆ d.o.o., OIB 34653520221, Budačka 12, 53000 Gospić</izvorni_sadrzaj>
    <derivirana_varijabla naziv="DomainObject.Predmet.ProtustrankaWithAdressOIB_1">HRVATSKI RADIO - RADIO GOSPIĆ d.o.o., OIB 34653520221, Budačka 12, 53000 Gospić</derivirana_varijabla>
  </DomainObject.Predmet.ProtustrankaWithAdressOIB>
  <DomainObject.Predmet.ProtustrankaNazivFormated>
    <izvorni_sadrzaj>HRVATSKI RADIO - RADIO GOSPIĆ d.o.o.</izvorni_sadrzaj>
    <derivirana_varijabla naziv="DomainObject.Predmet.ProtustrankaNazivFormated_1">HRVATSKI RADIO - RADIO GOSPIĆ d.o.o.</derivirana_varijabla>
  </DomainObject.Predmet.ProtustrankaNazivFormated>
  <DomainObject.Predmet.ProtustrankaNazivFormatedOIB>
    <izvorni_sadrzaj>HRVATSKI RADIO - RADIO GOSPIĆ d.o.o., OIB 34653520221</izvorni_sadrzaj>
    <derivirana_varijabla naziv="DomainObject.Predmet.ProtustrankaNazivFormatedOIB_1">HRVATSKI RADIO - RADIO GOSPIĆ d.o.o., OIB 34653520221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ASIĆ</izvorni_sadrzaj>
    <derivirana_varijabla naziv="DomainObject.Predmet.StrankaFormated_1">  MILAN ASIĆ</derivirana_varijabla>
  </DomainObject.Predmet.StrankaFormated>
  <DomainObject.Predmet.StrankaFormatedOIB>
    <izvorni_sadrzaj>  MILAN ASIĆ, OIB 85364053591</izvorni_sadrzaj>
    <derivirana_varijabla naziv="DomainObject.Predmet.StrankaFormatedOIB_1">  MILAN ASIĆ, OIB 85364053591</derivirana_varijabla>
  </DomainObject.Predmet.StrankaFormatedOIB>
  <DomainObject.Predmet.StrankaFormatedWithAdress>
    <izvorni_sadrzaj> MILAN ASIĆ, Budačka 12, 53000 Gospić</izvorni_sadrzaj>
    <derivirana_varijabla naziv="DomainObject.Predmet.StrankaFormatedWithAdress_1"> MILAN ASIĆ, Budačka 12, 53000 Gospić</derivirana_varijabla>
  </DomainObject.Predmet.StrankaFormatedWithAdress>
  <DomainObject.Predmet.StrankaFormatedWithAdressOIB>
    <izvorni_sadrzaj> MILAN ASIĆ, OIB 85364053591, Budačka 12, 53000 Gospić</izvorni_sadrzaj>
    <derivirana_varijabla naziv="DomainObject.Predmet.StrankaFormatedWithAdressOIB_1"> MILAN ASIĆ, OIB 85364053591, Budačka 12, 53000 Gospić</derivirana_varijabla>
  </DomainObject.Predmet.StrankaFormatedWithAdressOIB>
  <DomainObject.Predmet.StrankaWithAdress>
    <izvorni_sadrzaj>MILAN ASIĆ Budačka 12,53000 Gospić</izvorni_sadrzaj>
    <derivirana_varijabla naziv="DomainObject.Predmet.StrankaWithAdress_1">MILAN ASIĆ Budačka 12,53000 Gospić</derivirana_varijabla>
  </DomainObject.Predmet.StrankaWithAdress>
  <DomainObject.Predmet.StrankaWithAdressOIB>
    <izvorni_sadrzaj>MILAN ASIĆ, OIB 85364053591, Budačka 12,53000 Gospić</izvorni_sadrzaj>
    <derivirana_varijabla naziv="DomainObject.Predmet.StrankaWithAdressOIB_1">MILAN ASIĆ, OIB 85364053591, Budačka 12,53000 Gospić</derivirana_varijabla>
  </DomainObject.Predmet.StrankaWithAdressOIB>
  <DomainObject.Predmet.StrankaNazivFormated>
    <izvorni_sadrzaj>MILAN ASIĆ</izvorni_sadrzaj>
    <derivirana_varijabla naziv="DomainObject.Predmet.StrankaNazivFormated_1">MILAN ASIĆ</derivirana_varijabla>
  </DomainObject.Predmet.StrankaNazivFormated>
  <DomainObject.Predmet.StrankaNazivFormatedOIB>
    <izvorni_sadrzaj>MILAN ASIĆ, OIB 85364053591</izvorni_sadrzaj>
    <derivirana_varijabla naziv="DomainObject.Predmet.StrankaNazivFormatedOIB_1">MILAN ASIĆ, OIB 85364053591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MILAN ASIĆ</item>
    </izvorni_sadrzaj>
    <derivirana_varijabla naziv="DomainObject.Predmet.StrankaListFormated_1">
      <item>MILAN ASIĆ</item>
    </derivirana_varijabla>
  </DomainObject.Predmet.StrankaListFormated>
  <DomainObject.Predmet.StrankaListFormatedOIB>
    <izvorni_sadrzaj>
      <item>MILAN ASIĆ, OIB 85364053591</item>
    </izvorni_sadrzaj>
    <derivirana_varijabla naziv="DomainObject.Predmet.StrankaListFormatedOIB_1">
      <item>MILAN ASIĆ, OIB 85364053591</item>
    </derivirana_varijabla>
  </DomainObject.Predmet.StrankaListFormatedOIB>
  <DomainObject.Predmet.StrankaListFormatedWithAdress>
    <izvorni_sadrzaj>
      <item>MILAN ASIĆ, Budačka 12, 53000 Gospić</item>
    </izvorni_sadrzaj>
    <derivirana_varijabla naziv="DomainObject.Predmet.StrankaListFormatedWithAdress_1">
      <item>MILAN ASIĆ, Budačka 12, 53000 Gospić</item>
    </derivirana_varijabla>
  </DomainObject.Predmet.StrankaListFormatedWithAdress>
  <DomainObject.Predmet.StrankaListFormatedWithAdressOIB>
    <izvorni_sadrzaj>
      <item>MILAN ASIĆ, OIB 85364053591, Budačka 12, 53000 Gospić</item>
    </izvorni_sadrzaj>
    <derivirana_varijabla naziv="DomainObject.Predmet.StrankaListFormatedWithAdressOIB_1">
      <item>MILAN ASIĆ, OIB 85364053591, Budačka 12, 53000 Gospić</item>
    </derivirana_varijabla>
  </DomainObject.Predmet.StrankaListFormatedWithAdressOIB>
  <DomainObject.Predmet.StrankaListNazivFormated>
    <izvorni_sadrzaj>
      <item>MILAN ASIĆ</item>
    </izvorni_sadrzaj>
    <derivirana_varijabla naziv="DomainObject.Predmet.StrankaListNazivFormated_1">
      <item>MILAN ASIĆ</item>
    </derivirana_varijabla>
  </DomainObject.Predmet.StrankaListNazivFormated>
  <DomainObject.Predmet.StrankaListNazivFormatedOIB>
    <izvorni_sadrzaj>
      <item>MILAN ASIĆ, OIB 85364053591</item>
    </izvorni_sadrzaj>
    <derivirana_varijabla naziv="DomainObject.Predmet.StrankaListNazivFormatedOIB_1">
      <item>MILAN ASIĆ, OIB 85364053591</item>
    </derivirana_varijabla>
  </DomainObject.Predmet.StrankaListNazivFormatedOIB>
  <DomainObject.Predmet.ProtuStrankaListFormated>
    <izvorni_sadrzaj>
      <item>HRVATSKI RADIO - RADIO GOSPIĆ d.o.o.</item>
    </izvorni_sadrzaj>
    <derivirana_varijabla naziv="DomainObject.Predmet.ProtuStrankaListFormated_1">
      <item>HRVATSKI RADIO - RADIO GOSPIĆ d.o.o.</item>
    </derivirana_varijabla>
  </DomainObject.Predmet.ProtuStrankaListFormated>
  <DomainObject.Predmet.ProtuStrankaListFormatedOIB>
    <izvorni_sadrzaj>
      <item>HRVATSKI RADIO - RADIO GOSPIĆ d.o.o., OIB 34653520221</item>
    </izvorni_sadrzaj>
    <derivirana_varijabla naziv="DomainObject.Predmet.ProtuStrankaListFormatedOIB_1">
      <item>HRVATSKI RADIO - RADIO GOSPIĆ d.o.o., OIB 34653520221</item>
    </derivirana_varijabla>
  </DomainObject.Predmet.ProtuStrankaListFormatedOIB>
  <DomainObject.Predmet.ProtuStrankaListFormatedWithAdress>
    <izvorni_sadrzaj>
      <item>HRVATSKI RADIO - RADIO GOSPIĆ d.o.o., Budačka 12, 53000 Gospić</item>
    </izvorni_sadrzaj>
    <derivirana_varijabla naziv="DomainObject.Predmet.ProtuStrankaListFormatedWithAdress_1">
      <item>HRVATSKI RADIO - RADIO GOSPIĆ d.o.o., Budačka 12, 53000 Gospić</item>
    </derivirana_varijabla>
  </DomainObject.Predmet.ProtuStrankaListFormatedWithAdress>
  <DomainObject.Predmet.ProtuStrankaListFormatedWithAdressOIB>
    <izvorni_sadrzaj>
      <item>HRVATSKI RADIO - RADIO GOSPIĆ d.o.o., OIB 34653520221, Budačka 12, 53000 Gospić</item>
    </izvorni_sadrzaj>
    <derivirana_varijabla naziv="DomainObject.Predmet.ProtuStrankaListFormatedWithAdressOIB_1">
      <item>HRVATSKI RADIO - RADIO GOSPIĆ d.o.o., OIB 34653520221, Budačka 12, 53000 Gospić</item>
    </derivirana_varijabla>
  </DomainObject.Predmet.ProtuStrankaListFormatedWithAdressOIB>
  <DomainObject.Predmet.ProtuStrankaListNazivFormated>
    <izvorni_sadrzaj>
      <item>HRVATSKI RADIO - RADIO GOSPIĆ d.o.o.</item>
    </izvorni_sadrzaj>
    <derivirana_varijabla naziv="DomainObject.Predmet.ProtuStrankaListNazivFormated_1">
      <item>HRVATSKI RADIO - RADIO GOSPIĆ d.o.o.</item>
    </derivirana_varijabla>
  </DomainObject.Predmet.ProtuStrankaListNazivFormated>
  <DomainObject.Predmet.ProtuStrankaListNazivFormatedOIB>
    <izvorni_sadrzaj>
      <item>HRVATSKI RADIO - RADIO GOSPIĆ d.o.o., OIB 34653520221</item>
    </izvorni_sadrzaj>
    <derivirana_varijabla naziv="DomainObject.Predmet.ProtuStrankaListNazivFormatedOIB_1">
      <item>HRVATSKI RADIO - RADIO GOSPIĆ d.o.o., OIB 34653520221</item>
    </derivirana_varijabla>
  </DomainObject.Predmet.ProtuStrankaListNazivFormatedOIB>
  <DomainObject.Predmet.OstaliListFormated>
    <izvorni_sadrzaj>
      <item>MILAN ASIĆ</item>
    </izvorni_sadrzaj>
    <derivirana_varijabla naziv="DomainObject.Predmet.OstaliListFormated_1">
      <item>MILAN ASIĆ</item>
    </derivirana_varijabla>
  </DomainObject.Predmet.OstaliListFormated>
  <DomainObject.Predmet.OstaliListFormatedOIB>
    <izvorni_sadrzaj>
      <item>MILAN ASIĆ</item>
    </izvorni_sadrzaj>
    <derivirana_varijabla naziv="DomainObject.Predmet.OstaliListFormatedOIB_1">
      <item>MILAN ASIĆ</item>
    </derivirana_varijabla>
  </DomainObject.Predmet.OstaliListFormatedOIB>
  <DomainObject.Predmet.OstaliListFormatedWithAdress>
    <izvorni_sadrzaj>
      <item>MILAN ASIĆ</item>
    </izvorni_sadrzaj>
    <derivirana_varijabla naziv="DomainObject.Predmet.OstaliListFormatedWithAdress_1">
      <item>MILAN ASIĆ</item>
    </derivirana_varijabla>
  </DomainObject.Predmet.OstaliListFormatedWithAdress>
  <DomainObject.Predmet.OstaliListFormatedWithAdressOIB>
    <izvorni_sadrzaj>
      <item>MILAN ASIĆ</item>
    </izvorni_sadrzaj>
    <derivirana_varijabla naziv="DomainObject.Predmet.OstaliListFormatedWithAdressOIB_1">
      <item>MILAN ASIĆ</item>
    </derivirana_varijabla>
  </DomainObject.Predmet.OstaliListFormatedWithAdressOIB>
  <DomainObject.Predmet.OstaliListNazivFormated>
    <izvorni_sadrzaj>
      <item>MILAN ASIĆ</item>
    </izvorni_sadrzaj>
    <derivirana_varijabla naziv="DomainObject.Predmet.OstaliListNazivFormated_1">
      <item>MILAN ASIĆ</item>
    </derivirana_varijabla>
  </DomainObject.Predmet.OstaliListNazivFormated>
  <DomainObject.Predmet.OstaliListNazivFormatedOIB>
    <izvorni_sadrzaj>
      <item>MILAN ASIĆ</item>
    </izvorni_sadrzaj>
    <derivirana_varijabla naziv="DomainObject.Predmet.OstaliListNazivFormatedOIB_1">
      <item>MILAN ASIĆ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ASIĆ</izvorni_sadrzaj>
    <derivirana_varijabla naziv="DomainObject.Predmet.StrankaIDrugi_1">MILAN ASIĆ</derivirana_varijabla>
  </DomainObject.Predmet.StrankaIDrugi>
  <DomainObject.Predmet.ProtustrankaIDrugi>
    <izvorni_sadrzaj>HRVATSKI RADIO - RADIO GOSPIĆ d.o.o.</izvorni_sadrzaj>
    <derivirana_varijabla naziv="DomainObject.Predmet.ProtustrankaIDrugi_1">HRVATSKI RADIO - RADIO GOSPIĆ d.o.o.</derivirana_varijabla>
  </DomainObject.Predmet.ProtustrankaIDrugi>
  <DomainObject.Predmet.StrankaIDrugiAdressOIB>
    <izvorni_sadrzaj>MILAN ASIĆ, OIB 85364053591, Budačka 12, 53000 Gospić</izvorni_sadrzaj>
    <derivirana_varijabla naziv="DomainObject.Predmet.StrankaIDrugiAdressOIB_1">MILAN ASIĆ, OIB 85364053591, Budačka 12, 53000 Gospić</derivirana_varijabla>
  </DomainObject.Predmet.StrankaIDrugiAdressOIB>
  <DomainObject.Predmet.ProtustrankaIDrugiAdressOIB>
    <izvorni_sadrzaj>HRVATSKI RADIO - RADIO GOSPIĆ d.o.o., OIB 34653520221, Budačka 12, 53000 Gospić</izvorni_sadrzaj>
    <derivirana_varijabla naziv="DomainObject.Predmet.ProtustrankaIDrugiAdressOIB_1">HRVATSKI RADIO - RADIO GOSPIĆ d.o.o., OIB 34653520221, Budačka 12,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ASIĆ</item>
      <item>HRVATSKI RADIO - RADIO GOSPIĆ d.o.o.</item>
      <item>MILAN ASIĆ</item>
    </izvorni_sadrzaj>
    <derivirana_varijabla naziv="DomainObject.Predmet.SudioniciListNaziv_1">
      <item>MILAN ASIĆ</item>
      <item>HRVATSKI RADIO - RADIO GOSPIĆ d.o.o.</item>
      <item>MILAN ASIĆ</item>
    </derivirana_varijabla>
  </DomainObject.Predmet.SudioniciListNaziv>
  <DomainObject.Predmet.SudioniciListAdressOIB>
    <izvorni_sadrzaj>
      <item>MILAN ASIĆ, OIB 85364053591, Budačka 12,53000 Gospić</item>
      <item>HRVATSKI RADIO - RADIO GOSPIĆ d.o.o., OIB 34653520221, Budačka 12,53000 Gospić</item>
      <item>MILAN ASIĆ</item>
    </izvorni_sadrzaj>
    <derivirana_varijabla naziv="DomainObject.Predmet.SudioniciListAdressOIB_1">
      <item>MILAN ASIĆ, OIB 85364053591, Budačka 12,53000 Gospić</item>
      <item>HRVATSKI RADIO - RADIO GOSPIĆ d.o.o., OIB 34653520221, Budačka 12,53000 Gospić</item>
      <item>MILAN ASIĆ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85364053591</item>
      <item>, OIB 34653520221</item>
      <item>, OIB null</item>
    </izvorni_sadrzaj>
    <derivirana_varijabla naziv="DomainObject.Predmet.SudioniciListNazivOIB_1">
      <item>, OIB 85364053591</item>
      <item>, OIB 34653520221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A35DD2-830F-4DB1-AA5C-C0AB2D1C57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582</properties:Words>
  <properties:Characters>3321</properties:Characters>
  <properties:Lines>96</properties:Lines>
  <properties:Paragraphs>42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2016-07-18T09:19:00Z</dcterms:created>
  <dc:creator>stecaj</dc:creator>
  <cp:lastModifiedBy>Jasna Radulović</cp:lastModifiedBy>
  <cp:lastPrinted>2016-07-18T09:37:00Z</cp:lastPrinted>
  <dcterms:modified xmlns:xsi="http://www.w3.org/2001/XMLSchema-instance" xsi:type="dcterms:W3CDTF">2016-07-18T09:41:00Z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