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24EA8" w:rsidR="00624EA8">
        <w:tc>
          <w:tcPr>
            <w:tcW w:type="dxa" w:w="2985"/>
            <w:hideMark/>
          </w:tcPr>
          <w:p w:rsidRDefault="00624EA8" w:rsidP="00624EA8" w:rsidR="00624EA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24EA8" w:rsidP="00624EA8" w:rsidR="00624EA8">
            <w:pPr>
              <w:spacing w:after="0"/>
              <w:jc w:val="center"/>
            </w:pPr>
            <w:r>
              <w:t>Republika Hrvatska</w:t>
            </w:r>
          </w:p>
          <w:p w:rsidRDefault="00624EA8" w:rsidP="00624EA8" w:rsidR="00624EA8">
            <w:pPr>
              <w:spacing w:after="0"/>
              <w:jc w:val="center"/>
            </w:pPr>
            <w:r>
              <w:t>Trgovački sud u Varaždinu</w:t>
            </w:r>
          </w:p>
          <w:p w:rsidRDefault="00624EA8" w:rsidP="00624EA8" w:rsidR="00624EA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a118f8" w14:paraId="fa118f8" w:rsidRDefault="00624EA8" w:rsidP="00624EA8" w:rsidR="00624EA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624EA8" w:rsidP="00624EA8" w:rsidR="00624EA8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St-112/2015-332</w:t>
      </w:r>
    </w:p>
    <w:p w:rsidRDefault="00624EA8" w:rsidP="00624EA8" w:rsidR="00624EA8">
      <w:pPr>
        <w:spacing w:after="0"/>
        <w:jc w:val="both"/>
      </w:pPr>
    </w:p>
    <w:p w:rsidRDefault="00624EA8" w:rsidP="00624EA8" w:rsidR="00624EA8">
      <w:pPr>
        <w:spacing w:after="0"/>
        <w:jc w:val="both"/>
      </w:pPr>
    </w:p>
    <w:p w:rsidRDefault="00624EA8" w:rsidP="00624EA8" w:rsidR="00624EA8">
      <w:pPr>
        <w:spacing w:after="0"/>
        <w:jc w:val="both"/>
      </w:pPr>
    </w:p>
    <w:p w:rsidRDefault="00624EA8" w:rsidP="00624EA8" w:rsidR="00624EA8">
      <w:pPr>
        <w:spacing w:after="0"/>
        <w:ind w:firstLine="708"/>
        <w:jc w:val="both"/>
      </w:pPr>
      <w:r>
        <w:t>Trgovački sud u Varaždinu, po sucu toga suda Jasni Lekić, u stečajnom postupku nad stečajnim dužnikom PPI VARAŽDINKA d.o.o. "u stečaju", Varaždin, Optujska 184, MBS: 070009251, OIB: 32603561404, dana 02. travnja 2019. godine donio je slijedeći</w:t>
      </w:r>
    </w:p>
    <w:p w:rsidRDefault="00624EA8" w:rsidP="00624EA8" w:rsidR="00624EA8">
      <w:pPr>
        <w:spacing w:after="0"/>
        <w:ind w:firstLine="708"/>
        <w:jc w:val="both"/>
      </w:pPr>
    </w:p>
    <w:p w:rsidRDefault="00624EA8" w:rsidP="00624EA8" w:rsidR="00624EA8">
      <w:pPr>
        <w:spacing w:after="0"/>
        <w:jc w:val="both"/>
      </w:pPr>
    </w:p>
    <w:p w:rsidRDefault="00624EA8" w:rsidP="00624EA8" w:rsidR="00624EA8">
      <w:pPr>
        <w:spacing w:after="0"/>
        <w:jc w:val="center"/>
      </w:pPr>
      <w:r>
        <w:t>Z A K LJ U Č A K</w:t>
      </w:r>
    </w:p>
    <w:p w:rsidRDefault="00624EA8" w:rsidP="00624EA8" w:rsidR="00624EA8">
      <w:pPr>
        <w:spacing w:after="0"/>
        <w:jc w:val="center"/>
        <w:rPr>
          <w:b/>
        </w:rPr>
      </w:pPr>
    </w:p>
    <w:p w:rsidRDefault="00624EA8" w:rsidP="00624EA8" w:rsidR="00624EA8">
      <w:pPr>
        <w:spacing w:after="0"/>
        <w:ind w:firstLine="708"/>
        <w:jc w:val="both"/>
      </w:pPr>
      <w:r>
        <w:t>Nalaže se Financijskoj agenciji vraćanje novčanih sredstava uplaćenih s osnova jamčevine za elektroničke javne dražbe koje su se provodile vezano na prodaju nekretnina stečajnog dužnika PPI VARAŽDINKA d.o.o. "u stečaju", Varaždin, Optujska 184, OIB: 32603561404, kako slijedi:</w:t>
      </w:r>
    </w:p>
    <w:p w:rsidRDefault="00624EA8" w:rsidP="00624EA8" w:rsidR="00624EA8">
      <w:pPr>
        <w:spacing w:after="0"/>
        <w:ind w:firstLine="708"/>
        <w:jc w:val="both"/>
      </w:pPr>
    </w:p>
    <w:p w:rsidRDefault="00624EA8" w:rsidP="00624EA8" w:rsidR="00624EA8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Uplatitelju jamčevine Veterinarska stanica d.d. Varaždin, Trg Ivana Perkovca 24, OIB: 41540201755, za ID nadmetanja 10391, u iznosu od 88.000,00 kn uplaćenih 7. rujna 2018., sa računa Financijske agencije-jamčevine broj IBAN: HR3323900011300028779 na račun uplatitelja jamčevine IBAN: HR4923600001101741590.</w:t>
      </w:r>
    </w:p>
    <w:p w:rsidRDefault="00624EA8" w:rsidP="00624EA8" w:rsidR="00624EA8">
      <w:pPr>
        <w:spacing w:after="0"/>
        <w:jc w:val="both"/>
        <w:rPr>
          <w:rFonts w:cs="Times New Roman"/>
        </w:rPr>
      </w:pPr>
    </w:p>
    <w:p w:rsidRDefault="00624EA8" w:rsidP="00624EA8" w:rsidR="00624EA8">
      <w:pPr>
        <w:spacing w:after="0"/>
        <w:jc w:val="both"/>
      </w:pPr>
    </w:p>
    <w:p w:rsidRDefault="00624EA8" w:rsidP="00624EA8" w:rsidR="00624EA8">
      <w:pPr>
        <w:spacing w:after="0"/>
        <w:jc w:val="center"/>
      </w:pPr>
      <w:r>
        <w:t xml:space="preserve">Varaždin, 2. travnja 2019. </w:t>
      </w:r>
    </w:p>
    <w:p w:rsidRDefault="00624EA8" w:rsidP="00624EA8" w:rsidR="00624EA8">
      <w:pPr>
        <w:spacing w:after="0"/>
        <w:jc w:val="center"/>
      </w:pPr>
    </w:p>
    <w:p w:rsidRDefault="00624EA8" w:rsidP="00624EA8" w:rsidR="00624EA8">
      <w:pPr>
        <w:spacing w:after="0"/>
        <w:jc w:val="center"/>
      </w:pPr>
    </w:p>
    <w:p w:rsidRDefault="00624EA8" w:rsidP="00624EA8" w:rsidR="00624EA8">
      <w:pPr>
        <w:spacing w:after="0"/>
        <w:ind w:firstLine="720" w:left="5040"/>
        <w:jc w:val="both"/>
      </w:pPr>
      <w:r>
        <w:t xml:space="preserve">                Sudac:</w:t>
      </w:r>
    </w:p>
    <w:p w:rsidRDefault="00624EA8" w:rsidP="00624EA8" w:rsidR="00624EA8">
      <w:pPr>
        <w:spacing w:after="0"/>
        <w:ind w:firstLine="720" w:left="5040"/>
        <w:jc w:val="both"/>
      </w:pPr>
    </w:p>
    <w:p w:rsidRDefault="00624EA8" w:rsidP="00624EA8" w:rsidR="00624EA8">
      <w:pPr>
        <w:spacing w:after="0"/>
        <w:ind w:firstLine="720" w:left="5040"/>
        <w:jc w:val="both"/>
      </w:pPr>
      <w:r>
        <w:t xml:space="preserve">        Jasna Lekić, v. r.</w:t>
      </w:r>
    </w:p>
    <w:p w:rsidRDefault="00624EA8" w:rsidP="00624EA8" w:rsidR="00624EA8">
      <w:pPr>
        <w:spacing w:after="0"/>
        <w:ind w:firstLine="720" w:left="5040"/>
        <w:jc w:val="both"/>
      </w:pPr>
    </w:p>
    <w:p w:rsidRDefault="00624EA8" w:rsidP="00624EA8" w:rsidR="00624EA8">
      <w:pPr>
        <w:spacing w:after="0"/>
        <w:jc w:val="both"/>
      </w:pPr>
    </w:p>
    <w:p w:rsidRDefault="00624EA8" w:rsidP="00624EA8" w:rsidR="00624EA8">
      <w:pPr>
        <w:spacing w:after="0"/>
        <w:ind w:left="2832"/>
      </w:pPr>
      <w:r>
        <w:t xml:space="preserve">                                       Za točnost otpravka-ovlašteni službenik:</w:t>
      </w:r>
    </w:p>
    <w:p w:rsidRDefault="00624EA8" w:rsidP="00624EA8" w:rsidR="00624EA8">
      <w:pPr>
        <w:spacing w:after="0"/>
        <w:ind w:left="2832"/>
      </w:pPr>
    </w:p>
    <w:p w:rsidRDefault="00624EA8" w:rsidP="00624EA8" w:rsidR="00624EA8">
      <w:pPr>
        <w:spacing w:after="0"/>
        <w:ind w:left="2832"/>
      </w:pPr>
    </w:p>
    <w:p w:rsidRDefault="00624EA8" w:rsidP="00624EA8" w:rsidR="00624EA8">
      <w:pPr>
        <w:spacing w:after="0"/>
      </w:pPr>
    </w:p>
    <w:p w:rsidRDefault="00624EA8" w:rsidP="00624EA8" w:rsidR="00624EA8">
      <w:pPr>
        <w:spacing w:after="0"/>
      </w:pPr>
      <w:r>
        <w:tab/>
        <w:t>POUKA O PRAVNOM LIJEKU:</w:t>
      </w:r>
    </w:p>
    <w:p w:rsidRDefault="00624EA8" w:rsidP="00624EA8" w:rsidR="00624EA8">
      <w:pPr>
        <w:spacing w:after="0"/>
        <w:jc w:val="both"/>
        <w:rPr>
          <w:b/>
          <w:u w:val="single"/>
        </w:rPr>
      </w:pPr>
    </w:p>
    <w:p w:rsidRDefault="00624EA8" w:rsidP="00624EA8" w:rsidR="00624EA8">
      <w:pPr>
        <w:spacing w:after="0"/>
        <w:ind w:firstLine="708"/>
        <w:jc w:val="both"/>
      </w:pPr>
      <w:r>
        <w:t xml:space="preserve">Protiv ovog zaključka nije dopuštena žalba (čl.11.st.9. Stečajnog zakona). </w:t>
      </w:r>
    </w:p>
    <w:p w:rsidRDefault="00624EA8" w:rsidP="00624EA8" w:rsidR="00624EA8">
      <w:pPr>
        <w:spacing w:after="0"/>
        <w:ind w:firstLine="708"/>
        <w:jc w:val="both"/>
      </w:pPr>
    </w:p>
    <w:p w:rsidRDefault="00624EA8" w:rsidP="00624EA8" w:rsidR="00624EA8">
      <w:pPr>
        <w:spacing w:after="0"/>
        <w:jc w:val="both"/>
      </w:pPr>
    </w:p>
    <w:p w:rsidRDefault="00624EA8" w:rsidP="00624EA8" w:rsidR="00624EA8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>DNA : 1.</w:t>
      </w:r>
      <w:r>
        <w:t xml:space="preserve"> </w:t>
      </w:r>
      <w:r>
        <w:rPr>
          <w:rFonts w:cs="Times New Roman"/>
        </w:rPr>
        <w:t>Financijska agencija Zagreb, Ulica grada Vukovara 70</w:t>
      </w:r>
    </w:p>
    <w:p w:rsidRDefault="00624EA8" w:rsidP="00624EA8" w:rsidR="00AE649C" w:rsidRPr="00624EA8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         2. Veterinarska stanica d.d. Varaždin, putem e-Oglasne ploče suda    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624EA8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01F" w:rsidP="00537B78" w:rsidR="00D8001F">
      <w:r>
        <w:separator/>
      </w:r>
    </w:p>
  </w:endnote>
  <w:endnote w:id="0" w:type="continuationSeparator">
    <w:p w:rsidRDefault="00D8001F" w:rsidP="00537B78" w:rsidR="00D80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01F" w:rsidP="00537B78" w:rsidR="00D8001F">
      <w:r>
        <w:separator/>
      </w:r>
    </w:p>
  </w:footnote>
  <w:footnote w:id="0" w:type="continuationSeparator">
    <w:p w:rsidRDefault="00D8001F" w:rsidP="00537B78" w:rsidR="00D80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EA8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4D1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01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173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St-112/2015-332</izvorni_sadrzaj>
    <derivirana_varijabla naziv="DomainObject.Oznaka_1">St-112/2015-332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Ovr-24/18 od 17.10.2018.
ŽALBE 21.03.2017; 23.3.2017
ŽALBA 24.8.2018, 30.8.2018, ŽALBA 3.1.2019</izvorni_sadrzaj>
    <derivirana_varijabla naziv="DomainObject.Predmet.PrimjedbaSuca_1">Prileži Ovr-24/18 od 17.10.2018.
ŽALBE 21.03.2017; 23.3.2017
ŽALBA 24.8.2018, 30.8.2018, ŽALBA 3.1.2019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izvorni_sadrzaj>
    <derivirana_varijabla naziv="DomainObject.Predmet.OstaliListFormated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derivirana_varijabla>
  </DomainObject.Predmet.OstaliListFormated>
  <DomainObject.Predmet.OstaliListFormatedOIB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odvjetnik, OIB 14383492310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  <item>Željka Brlečić, OIB 72410036068</item>
      <item>OCULUS društvo s ograničenom odgovornoću za elektroinstalacije i montažu, OIB 41963706283</item>
    </izvorni_sadrzaj>
    <derivirana_varijabla naziv="DomainObject.Predmet.OstaliListFormatedOIB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odvjetnik, OIB 14383492310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  <item>Željka Brlečić, OIB 72410036068</item>
      <item>OCULUS društvo s ograničenom odgovornoću za elektroinstalacije i montažu, OIB 41963706283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  <item>Financijska agencija, Ulica grada Vukovara 70, 10000 Zagreb</item>
      <item>Željka Brlečić, Optujska ulica 25/I, 42000 Varaždin</item>
      <item>OCULUS društvo s ograničenom odgovornoću za elektroinstalacije i montažu, Petra Zrinskog 1, 42000 Hrašćica</item>
    </izvorni_sadrzaj>
    <derivirana_varijabla naziv="DomainObject.Predmet.OstaliListFormatedWithAdress_1"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  <item>Financijska agencija, Ulica grada Vukovara 70, 10000 Zagreb</item>
      <item>Željka Brlečić, Optujska ulica 25/I, 42000 Varaždin</item>
      <item>OCULUS društvo s ograničenom odgovornoću za elektroinstalacije i montažu, Petra Zrinskog 1, 42000 Hrašćica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odvjetnik, OIB 14383492310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  <item>Financijska agencija, OIB 85821130368, Ulica grada Vukovara 70, 10000 Zagreb</item>
      <item>Željka Brlečić, OIB 72410036068, Optujska ulica 25/I, 42000 Varaždin</item>
      <item>OCULUS društvo s ograničenom odgovornoću za elektroinstalacije i montažu, OIB 41963706283, Petra Zrinskog 1, 42000 Hrašćica</item>
    </izvorni_sadrzaj>
    <derivirana_varijabla naziv="DomainObject.Predmet.OstaliListFormatedWithAdressOIB_1"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odvjetnik, OIB 14383492310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  <item>Financijska agencija, OIB 85821130368, Ulica grada Vukovara 70, 10000 Zagreb</item>
      <item>Željka Brlečić, OIB 72410036068, Optujska ulica 25/I, 42000 Varaždin</item>
      <item>OCULUS društvo s ograničenom odgovornoću za elektroinstalacije i montažu, OIB 41963706283, Petra Zrinskog 1, 42000 Hrašćica</item>
    </derivirana_varijabla>
  </DomainObject.Predmet.OstaliListFormatedWithAdressOIB>
  <DomainObject.Predmet.OstaliListNazivFormated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izvorni_sadrzaj>
    <derivirana_varijabla naziv="DomainObject.Predmet.OstaliListNazivFormated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derivirana_varijabla>
  </DomainObject.Predmet.OstaliListNazivFormated>
  <DomainObject.Predmet.OstaliListNazivFormatedOIB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odvjetnik, OIB 14383492310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  <item>Željka Brlečić, OIB 72410036068</item>
      <item>OCULUS društvo s ograničenom odgovornoću za elektroinstalacije i montažu, OIB 41963706283</item>
    </izvorni_sadrzaj>
    <derivirana_varijabla naziv="DomainObject.Predmet.OstaliListNazivFormatedOIB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odvjetnik, OIB 14383492310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  <item>Željka Brlečić, OIB 72410036068</item>
      <item>OCULUS društvo s ograničenom odgovornoću za elektroinstalacije i montažu, OIB 41963706283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St-112/2015-332</izvorni_sadrzaj>
    <derivirana_varijabla naziv="DomainObject.PoslovniBrojDokumenta_1">St-112/2015-332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odvjetnik, OIB 14383492310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  <item>Financijska agencija, OIB 85821130368, Ulica grada Vukovara 70,10000 Zagreb</item>
      <item>Željka Brlečić, OIB 72410036068, Optujska ulica 25/I,42000 Varaždin</item>
      <item>OCULUS društvo s ograničenom odgovornoću za elektroinstalacije i montažu, OIB 41963706283, Petra Zrinskog 1,42000 Hrašćica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odvjetnik, OIB 14383492310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  <item>Financijska agencija, OIB 85821130368, Ulica grada Vukovara 70,10000 Zagreb</item>
      <item>Željka Brlečić, OIB 72410036068, Optujska ulica 25/I,42000 Varaždin</item>
      <item>OCULUS društvo s ograničenom odgovornoću za elektroinstalacije i montažu, OIB 41963706283, Petra Zrinskog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FF17C-BC7B-4E85-879A-421D6BFC8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178</properties:Words>
  <properties:Characters>1091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2019-04-02T06:09:00Z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St-112/2015-332 / Odluka - Zaključak (odluka_St-112_2015-332.docx)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