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11af" w14:paraId="00011af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3F61A8">
        <w:t>335/11</w:t>
      </w:r>
      <w:r w:rsidR="007D3869">
        <w:t>-</w:t>
      </w:r>
      <w:r w:rsidR="003F61A8">
        <w:t>105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stečajnom masom stečajnog dužnika</w:t>
      </w:r>
      <w:r w:rsidR="004616BF" w:rsidRPr="009219F7">
        <w:t xml:space="preserve"> </w:t>
      </w:r>
      <w:r w:rsidR="003F61A8">
        <w:t>BAGAT - ELEKTROKOMERC</w:t>
      </w:r>
      <w:r w:rsidR="003F61A8" w:rsidRPr="00EC361A">
        <w:t xml:space="preserve"> </w:t>
      </w:r>
      <w:r w:rsidR="003F61A8">
        <w:t xml:space="preserve">d.d. Zadar </w:t>
      </w:r>
      <w:r w:rsidR="003F61A8" w:rsidRPr="00EC361A">
        <w:t>u stečaju</w:t>
      </w:r>
      <w:r w:rsidR="00A562E3" w:rsidRPr="001A7D60">
        <w:t>,</w:t>
      </w:r>
      <w:r w:rsidR="00DB2B7A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3F61A8">
        <w:t>Ante Poljak</w:t>
      </w:r>
      <w:r w:rsidRPr="009219F7">
        <w:t xml:space="preserve">, dana </w:t>
      </w:r>
      <w:r w:rsidR="003F61A8">
        <w:t>09. lipnja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3F61A8">
        <w:t>335</w:t>
      </w:r>
      <w:r w:rsidR="007D3869">
        <w:t>/</w:t>
      </w:r>
      <w:r w:rsidR="003F61A8">
        <w:t>11</w:t>
      </w:r>
      <w:r w:rsidR="007D3869">
        <w:t>-</w:t>
      </w:r>
      <w:r w:rsidR="003F61A8">
        <w:t>79</w:t>
      </w:r>
      <w:r w:rsidR="00A8047A">
        <w:t xml:space="preserve"> od </w:t>
      </w:r>
      <w:r w:rsidR="003F61A8">
        <w:t>02. rujna 2014</w:t>
      </w:r>
      <w:r w:rsidR="00F8344A">
        <w:t>.</w:t>
      </w:r>
      <w:r>
        <w:t xml:space="preserve"> dopunjuje se na način </w:t>
      </w:r>
      <w:r w:rsidR="00071091">
        <w:t xml:space="preserve">da se dodaju točke </w:t>
      </w:r>
      <w:r w:rsidR="00261DA2" w:rsidRPr="000F0617">
        <w:t xml:space="preserve"> </w:t>
      </w:r>
      <w:r w:rsidR="00750E4E">
        <w:t>V</w:t>
      </w:r>
      <w:r w:rsidR="001C3F7F">
        <w:t xml:space="preserve"> i V</w:t>
      </w:r>
      <w:r w:rsidR="00B74200">
        <w:t>I</w:t>
      </w:r>
      <w:r w:rsidR="0014223C">
        <w:t xml:space="preserve"> </w:t>
      </w:r>
      <w:r w:rsidR="00261DA2">
        <w:t>koje glase</w:t>
      </w:r>
      <w:r w:rsidR="00FA0250">
        <w:t>:</w:t>
      </w:r>
    </w:p>
    <w:p w:rsidRDefault="00071091" w:rsidP="00071091" w:rsidR="00071091">
      <w:pPr>
        <w:pStyle w:val="Tijeloteksta"/>
        <w:ind w:firstLine="708"/>
      </w:pPr>
    </w:p>
    <w:p w:rsidRDefault="001C3F7F" w:rsidP="00071091" w:rsidR="00071091">
      <w:pPr>
        <w:ind w:firstLine="708"/>
        <w:jc w:val="both"/>
      </w:pPr>
      <w:r>
        <w:t>V</w:t>
      </w:r>
      <w:r w:rsidR="00071091">
        <w:t xml:space="preserve"> Stečajna masa stečajnog dužnika </w:t>
      </w:r>
      <w:r w:rsidR="003F61A8">
        <w:t>BAGAT - ELEKTROKOMERC</w:t>
      </w:r>
      <w:r w:rsidR="003F61A8" w:rsidRPr="00EC361A">
        <w:t xml:space="preserve"> </w:t>
      </w:r>
      <w:r w:rsidR="003F61A8">
        <w:t xml:space="preserve">d.d. Zadar </w:t>
      </w:r>
      <w:r w:rsidR="003F61A8" w:rsidRPr="00EC361A">
        <w:t>u stečaju</w:t>
      </w:r>
      <w:r w:rsidR="003F61A8" w:rsidRPr="00D2556F">
        <w:t xml:space="preserve">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261DA2" w:rsidP="003F61A8" w:rsidR="00071091" w:rsidRPr="00FF5F2A">
      <w:pPr>
        <w:ind w:firstLine="708"/>
        <w:jc w:val="both"/>
      </w:pPr>
      <w:r w:rsidRPr="00261DA2">
        <w:t>V</w:t>
      </w:r>
      <w:r w:rsidR="00DB2B7A">
        <w:t>I</w:t>
      </w:r>
      <w:r w:rsidR="00071091">
        <w:t xml:space="preserve"> Stečajn</w:t>
      </w:r>
      <w:r w:rsidR="00951138">
        <w:t>i</w:t>
      </w:r>
      <w:r w:rsidR="00071091">
        <w:t xml:space="preserve"> upravitelj stečajne mase stečajnog dužnika </w:t>
      </w:r>
      <w:r w:rsidR="003F61A8">
        <w:t>BAGAT - ELEKTROKOMERC</w:t>
      </w:r>
      <w:r w:rsidR="003F61A8" w:rsidRPr="00EC361A">
        <w:t xml:space="preserve"> </w:t>
      </w:r>
      <w:r w:rsidR="003F61A8">
        <w:t xml:space="preserve">d.d. Zadar </w:t>
      </w:r>
      <w:r w:rsidR="003F61A8" w:rsidRPr="00EC361A">
        <w:t>u stečaju</w:t>
      </w:r>
      <w:r w:rsidR="003F61A8" w:rsidRPr="00D2556F">
        <w:t xml:space="preserve"> </w:t>
      </w:r>
      <w:r w:rsidR="00071091">
        <w:t xml:space="preserve">je </w:t>
      </w:r>
      <w:r w:rsidR="003F61A8" w:rsidRPr="00FC45F0">
        <w:t>Ante Poljak iz Zadra, Grigora Viteza 6, (OIB 30653663301, osobna iskaznica</w:t>
      </w:r>
      <w:r w:rsidR="003F61A8">
        <w:t xml:space="preserve"> </w:t>
      </w:r>
      <w:r w:rsidR="003F61A8" w:rsidRPr="00FC45F0">
        <w:t xml:space="preserve">broj 104176320, izdana od PU Zadarska, datum rođenja 05.07.1942.), </w:t>
      </w:r>
      <w:r w:rsidR="00E36BDA" w:rsidRPr="00FF5F2A">
        <w:t xml:space="preserve"> </w:t>
      </w:r>
      <w:r w:rsidR="00071091" w:rsidRPr="00FF5F2A">
        <w:t xml:space="preserve">koji podatak će se upisati u sudski registar. </w:t>
      </w:r>
      <w:r w:rsidR="003F61A8">
        <w:t xml:space="preserve">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3F61A8">
        <w:t>335</w:t>
      </w:r>
      <w:r w:rsidR="00ED5C30">
        <w:t>/</w:t>
      </w:r>
      <w:r w:rsidR="003F61A8">
        <w:t>11</w:t>
      </w:r>
      <w:r w:rsidR="00ED5C30">
        <w:t>-</w:t>
      </w:r>
      <w:r w:rsidR="003F61A8">
        <w:t>79</w:t>
      </w:r>
      <w:r w:rsidR="00ED5C30">
        <w:t xml:space="preserve"> od </w:t>
      </w:r>
      <w:r w:rsidR="003F61A8">
        <w:t>02. rujna 2014</w:t>
      </w:r>
      <w:r w:rsidR="00C26CF1">
        <w:t xml:space="preserve">. </w:t>
      </w:r>
      <w:r w:rsidR="00A22C46">
        <w:t xml:space="preserve">obustavljen je i </w:t>
      </w:r>
      <w:r>
        <w:t>zaključen</w:t>
      </w:r>
      <w:r w:rsidR="00FA0250">
        <w:t xml:space="preserve"> </w:t>
      </w:r>
      <w:r>
        <w:t xml:space="preserve">stečajni postupak nad stečajnim dužnikom </w:t>
      </w:r>
      <w:r w:rsidR="003F61A8">
        <w:t>BAGAT - ELEKTROKOMERC</w:t>
      </w:r>
      <w:r w:rsidR="003F61A8" w:rsidRPr="00EC361A">
        <w:t xml:space="preserve"> </w:t>
      </w:r>
      <w:r w:rsidR="003F61A8">
        <w:t xml:space="preserve">d.d. Zadar </w:t>
      </w:r>
      <w:r w:rsidR="003F61A8" w:rsidRPr="00EC361A">
        <w:t>u stečaju</w:t>
      </w:r>
      <w:r>
        <w:t>.</w:t>
      </w:r>
    </w:p>
    <w:p w:rsidRDefault="003D16F6" w:rsidP="00CE56A0" w:rsidR="003F61A8">
      <w:pPr>
        <w:pStyle w:val="Tijeloteksta"/>
        <w:ind w:firstLine="709"/>
      </w:pPr>
      <w:r>
        <w:t xml:space="preserve">Podneskom od </w:t>
      </w:r>
      <w:r w:rsidR="003F61A8">
        <w:t>12. veljače 2016</w:t>
      </w:r>
      <w:r>
        <w:t>. stečajn</w:t>
      </w:r>
      <w:r w:rsidR="00061B79">
        <w:t>i</w:t>
      </w:r>
      <w:r>
        <w:t xml:space="preserve"> upravitelj stečajne mase stečajnog dužnika </w:t>
      </w:r>
      <w:r w:rsidR="003F61A8">
        <w:t xml:space="preserve">je izvijestio sud da stečajna masa stečajnog dužnika ima status stranke u postupku utvrđivanja prava vlasništva nad nekretninama koji postupak treba nastaviti i zbog čega mu je nužno potreban OIB stečajne mase. </w:t>
      </w:r>
    </w:p>
    <w:p w:rsidRDefault="003F61A8" w:rsidP="00CE56A0" w:rsidR="003F61A8">
      <w:pPr>
        <w:pStyle w:val="Tijeloteksta"/>
        <w:ind w:firstLine="709"/>
      </w:pPr>
      <w:r>
        <w:t>Stoga je primjenom odredbe čl. 285. st. 4. i 5. Stečajnog zakona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3F61A8">
        <w:t>09. lipnja</w:t>
      </w:r>
      <w:r w:rsidR="007D3869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6E5A16" w:rsidP="007D3869" w:rsidR="0018685C">
      <w:pPr>
        <w:jc w:val="right"/>
      </w:pPr>
      <w:r>
        <w:t>S</w:t>
      </w:r>
      <w:r w:rsidR="0018685C" w:rsidRPr="002C500F">
        <w:t>u</w:t>
      </w:r>
      <w:r w:rsidR="0018685C">
        <w:t>tkinja:</w:t>
      </w:r>
    </w:p>
    <w:p w:rsidRDefault="0018685C" w:rsidP="007D3869" w:rsidR="0018685C" w:rsidRPr="00F60CD9">
      <w:pPr>
        <w:jc w:val="right"/>
      </w:pPr>
      <w:r>
        <w:t xml:space="preserve">    </w:t>
      </w:r>
      <w:r w:rsidR="007D3869">
        <w:t>Ardena Bajlo</w:t>
      </w:r>
    </w:p>
    <w:p w:rsidRDefault="0018685C" w:rsidP="0018685C" w:rsidR="0018685C"/>
    <w:p w:rsidRDefault="00567BEB" w:rsidP="00567BEB" w:rsidR="00567BEB"/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5FE" w:rsidP="0020186C" w:rsidR="000325FE">
      <w:r>
        <w:separator/>
      </w:r>
    </w:p>
  </w:endnote>
  <w:endnote w:id="0" w:type="continuationSeparator">
    <w:p w:rsidRDefault="000325FE" w:rsidP="0020186C" w:rsidR="00032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5FE" w:rsidP="0020186C" w:rsidR="000325FE">
      <w:r>
        <w:separator/>
      </w:r>
    </w:p>
  </w:footnote>
  <w:footnote w:id="0" w:type="continuationSeparator">
    <w:p w:rsidRDefault="000325FE" w:rsidP="0020186C" w:rsidR="00032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0325FE" w:rsidP="00F8344A" w:rsidR="000325FE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943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3F61A8">
          <w:t>335/11</w:t>
        </w:r>
        <w:r w:rsidR="007D3869">
          <w:t>-</w:t>
        </w:r>
        <w:r w:rsidR="003F61A8">
          <w:t>105</w:t>
        </w:r>
      </w:p>
      <w:p w:rsidRDefault="000325FE" w:rsidP="0020186C" w:rsidR="000325FE" w:rsidRPr="009219F7">
        <w:pPr>
          <w:pStyle w:val="Tijeloteksta"/>
          <w:jc w:val="right"/>
        </w:pPr>
      </w:p>
      <w:p w:rsidRDefault="00B76943" w:rsidR="000325FE">
        <w:pPr>
          <w:pStyle w:val="Zaglavlje"/>
          <w:jc w:val="center"/>
        </w:pPr>
      </w:p>
    </w:sdtContent>
  </w:sdt>
  <w:p w:rsidRDefault="000325FE" w:rsidR="000325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25FE"/>
    <w:rsid w:val="00061B79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8685C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3F1C92"/>
    <w:rsid w:val="003F61A8"/>
    <w:rsid w:val="004616BF"/>
    <w:rsid w:val="004B42D9"/>
    <w:rsid w:val="004D3A06"/>
    <w:rsid w:val="004D663C"/>
    <w:rsid w:val="004E41F3"/>
    <w:rsid w:val="00567BEB"/>
    <w:rsid w:val="006356E9"/>
    <w:rsid w:val="006466C1"/>
    <w:rsid w:val="00657942"/>
    <w:rsid w:val="006639AA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8021B9"/>
    <w:rsid w:val="00846D27"/>
    <w:rsid w:val="008E1367"/>
    <w:rsid w:val="008E6DB3"/>
    <w:rsid w:val="009219F7"/>
    <w:rsid w:val="00951138"/>
    <w:rsid w:val="00961C56"/>
    <w:rsid w:val="00A22C46"/>
    <w:rsid w:val="00A562E3"/>
    <w:rsid w:val="00A60889"/>
    <w:rsid w:val="00A8047A"/>
    <w:rsid w:val="00A87ABA"/>
    <w:rsid w:val="00A94666"/>
    <w:rsid w:val="00AA7BE2"/>
    <w:rsid w:val="00AB02AB"/>
    <w:rsid w:val="00AD608D"/>
    <w:rsid w:val="00AE03AE"/>
    <w:rsid w:val="00B2536D"/>
    <w:rsid w:val="00B74200"/>
    <w:rsid w:val="00B76943"/>
    <w:rsid w:val="00BB02CD"/>
    <w:rsid w:val="00BE6C59"/>
    <w:rsid w:val="00C26CF1"/>
    <w:rsid w:val="00CE56A0"/>
    <w:rsid w:val="00D13B38"/>
    <w:rsid w:val="00D86209"/>
    <w:rsid w:val="00DB2B7A"/>
    <w:rsid w:val="00E00E4D"/>
    <w:rsid w:val="00E36BDA"/>
    <w:rsid w:val="00E52B77"/>
    <w:rsid w:val="00ED5C30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2011.</izvorni_sadrzaj>
    <derivirana_varijabla naziv="DomainObject.Predmet.DatumOsnivanja_1">2.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2015.</izvorni_sadrzaj>
    <derivirana_varijabla naziv="DomainObject.Predmet.DatumRjesavanja_1">12.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St-335/2011</izvorni_sadrzaj>
    <derivirana_varijabla naziv="DomainObject.Predmet.OznakaBroj_1">St-335/2011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07.10.14.
Stečajna masa Bagat-Elektrokomerc d.d. Zadar</izvorni_sadrzaj>
    <derivirana_varijabla naziv="DomainObject.Predmet.PrimjedbaSuca_1">BRISAN 07.10.14.
Stečajna masa Bagat-Elektrokomerc d.d. Zadar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BAGAT-ELEKTROKOMERC dioničko društvo za elektroinstalacijske radove i trgovinu, ZADAR</izvorni_sadrzaj>
    <derivirana_varijabla naziv="DomainObject.Predmet.ProtustrankaFormated_1">  BAGAT-ELEKTROKOMERC dioničko društvo za elektroinstalacijske radove i trgovinu, ZADAR</derivirana_varijabla>
  </DomainObject.Predmet.ProtustrankaFormated>
  <DomainObject.Predmet.ProtustrankaFormatedOIB>
    <izvorni_sadrzaj>  BAGAT-ELEKTROKOMERC dioničko društvo za elektroinstalacijske radove i trgovinu, ZADAR, OIB 74124309401</izvorni_sadrzaj>
    <derivirana_varijabla naziv="DomainObject.Predmet.ProtustrankaFormatedOIB_1">  BAGAT-ELEKTROKOMERC dioničko društvo za elektroinstalacijske radove i trgovinu, ZADAR, OIB 74124309401</derivirana_varijabla>
  </DomainObject.Predmet.ProtustrankaFormatedOIB>
  <DomainObject.Predmet.ProtustrankaFormatedWithAdress>
    <izvorni_sadrzaj> BAGAT-ELEKTROKOMERC dioničko društvo za elektroinstalacijske radove i trgovinu, ZADAR, Put Nikole Tesle/bb, Zadar</izvorni_sadrzaj>
    <derivirana_varijabla naziv="DomainObject.Predmet.ProtustrankaFormatedWithAdress_1"> BAGAT-ELEKTROKOMERC dioničko društvo za elektroinstalacijske radove i trgovinu, ZADAR, Put Nikole Tesle/bb, Zadar</derivirana_varijabla>
  </DomainObject.Predmet.ProtustrankaFormatedWithAdress>
  <DomainObject.Predmet.ProtustrankaFormatedWithAdressOIB>
    <izvorni_sadrzaj> BAGAT-ELEKTROKOMERC dioničko društvo za elektroinstalacijske radove i trgovinu, ZADAR, OIB 74124309401, Put Nikole Tesle/bb, Zadar</izvorni_sadrzaj>
    <derivirana_varijabla naziv="DomainObject.Predmet.ProtustrankaFormatedWithAdressOIB_1"> BAGAT-ELEKTROKOMERC dioničko društvo za elektroinstalacijske radove i trgovinu, ZADAR, OIB 74124309401, Put Nikole Tesle/bb, Zadar</derivirana_varijabla>
  </DomainObject.Predmet.ProtustrankaFormatedWithAdressOIB>
  <DomainObject.Predmet.ProtustrankaWithAdress>
    <izvorni_sadrzaj>BAGAT-ELEKTROKOMERC dioničko društvo za elektroinstalacijske radove i trgovinu, ZADAR Put Nikole Tesle/bb, Zadar</izvorni_sadrzaj>
    <derivirana_varijabla naziv="DomainObject.Predmet.ProtustrankaWithAdress_1">BAGAT-ELEKTROKOMERC dioničko društvo za elektroinstalacijske radove i trgovinu, ZADAR Put Nikole Tesle/bb, Zadar</derivirana_varijabla>
  </DomainObject.Predmet.ProtustrankaWithAdress>
  <DomainObject.Predmet.ProtustrankaWithAdressOIB>
    <izvorni_sadrzaj>BAGAT-ELEKTROKOMERC dioničko društvo za elektroinstalacijske radove i trgovinu, ZADAR, OIB 74124309401, Put Nikole Tesle/bb, Zadar</izvorni_sadrzaj>
    <derivirana_varijabla naziv="DomainObject.Predmet.ProtustrankaWithAdressOIB_1">BAGAT-ELEKTROKOMERC dioničko društvo za elektroinstalacijske radove i trgovinu, ZADAR, OIB 74124309401, Put Nikole Tesle/bb, Zadar</derivirana_varijabla>
  </DomainObject.Predmet.ProtustrankaWithAdressOIB>
  <DomainObject.Predmet.ProtustrankaNazivFormated>
    <izvorni_sadrzaj>BAGAT-ELEKTROKOMERC dioničko društvo za elektroinstalacijske radove i trgovinu, ZADAR</izvorni_sadrzaj>
    <derivirana_varijabla naziv="DomainObject.Predmet.ProtustrankaNazivFormated_1">BAGAT-ELEKTROKOMERC dioničko društvo za elektroinstalacijske radove i trgovinu, ZADAR</derivirana_varijabla>
  </DomainObject.Predmet.ProtustrankaNazivFormated>
  <DomainObject.Predmet.ProtustrankaNazivFormatedOIB>
    <izvorni_sadrzaj>BAGAT-ELEKTROKOMERC dioničko društvo za elektroinstalacijske radove i trgovinu, ZADAR, OIB 74124309401</izvorni_sadrzaj>
    <derivirana_varijabla naziv="DomainObject.Predmet.ProtustrankaNazivFormatedOIB_1">BAGAT-ELEKTROKOMERC dioničko društvo za elektroinstalacijske radove i trgovinu, ZADAR, OIB 74124309401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ODJEL ZADAR, ODJEL ZA OVRH</izvorni_sadrzaj>
    <derivirana_varijabla naziv="DomainObject.Predmet.StrankaFormated_1">  MF, POREZNA UPRAVA, PODRUČNI ODJEL ZADAR, ODJEL ZA OVRH</derivirana_varijabla>
  </DomainObject.Predmet.StrankaFormated>
  <DomainObject.Predmet.StrankaFormatedOIB>
    <izvorni_sadrzaj>  MF, POREZNA UPRAVA, PODRUČNI ODJEL ZADAR, ODJEL ZA OVRH, OIB 18683136487</izvorni_sadrzaj>
    <derivirana_varijabla naziv="DomainObject.Predmet.StrankaFormatedOIB_1">  MF, POREZNA UPRAVA, PODRUČNI ODJEL ZADAR, ODJEL ZA OVRH, OIB 18683136487</derivirana_varijabla>
  </DomainObject.Predmet.StrankaFormatedOIB>
  <DomainObject.Predmet.StrankaFormatedWithAdress>
    <izvorni_sadrzaj> MF, POREZNA UPRAVA, PODRUČNI ODJEL ZADAR, ODJEL ZA OVRH</izvorni_sadrzaj>
    <derivirana_varijabla naziv="DomainObject.Predmet.StrankaFormatedWithAdress_1"> MF, POREZNA UPRAVA, PODRUČNI ODJEL ZADAR, ODJEL ZA OVRH</derivirana_varijabla>
  </DomainObject.Predmet.StrankaFormatedWithAdress>
  <DomainObject.Predmet.StrankaFormatedWithAdressOIB>
    <izvorni_sadrzaj> MF, POREZNA UPRAVA, PODRUČNI ODJEL ZADAR, ODJEL ZA OVRH, OIB 18683136487</izvorni_sadrzaj>
    <derivirana_varijabla naziv="DomainObject.Predmet.StrankaFormatedWithAdressOIB_1"> MF, POREZNA UPRAVA, PODRUČNI ODJEL ZADAR, ODJEL ZA OVRH, OIB 18683136487</derivirana_varijabla>
  </DomainObject.Predmet.StrankaFormatedWithAdressOIB>
  <DomainObject.Predmet.StrankaWithAdress>
    <izvorni_sadrzaj>MF, POREZNA UPRAVA, PODRUČNI ODJEL ZADAR, ODJEL ZA OVRH </izvorni_sadrzaj>
    <derivirana_varijabla naziv="DomainObject.Predmet.StrankaWithAdress_1">MF, POREZNA UPRAVA, PODRUČNI ODJEL ZADAR, ODJEL ZA OVRH </derivirana_varijabla>
  </DomainObject.Predmet.StrankaWithAdress>
  <DomainObject.Predmet.StrankaWithAdressOIB>
    <izvorni_sadrzaj>MF, POREZNA UPRAVA, PODRUČNI ODJEL ZADAR, ODJEL ZA OVRH, OIB 18683136487</izvorni_sadrzaj>
    <derivirana_varijabla naziv="DomainObject.Predmet.StrankaWithAdressOIB_1">MF, POREZNA UPRAVA, PODRUČNI ODJEL ZADAR, ODJEL ZA OVRH, OIB 18683136487</derivirana_varijabla>
  </DomainObject.Predmet.StrankaWithAdressOIB>
  <DomainObject.Predmet.StrankaNazivFormated>
    <izvorni_sadrzaj>MF, POREZNA UPRAVA, PODRUČNI ODJEL ZADAR, ODJEL ZA OVRH</izvorni_sadrzaj>
    <derivirana_varijabla naziv="DomainObject.Predmet.StrankaNazivFormated_1">MF, POREZNA UPRAVA, PODRUČNI ODJEL ZADAR, ODJEL ZA OVRH</derivirana_varijabla>
  </DomainObject.Predmet.StrankaNazivFormated>
  <DomainObject.Predmet.StrankaNazivFormatedOIB>
    <izvorni_sadrzaj>MF, POREZNA UPRAVA, PODRUČNI ODJEL ZADAR, ODJEL ZA OVRH, OIB 18683136487</izvorni_sadrzaj>
    <derivirana_varijabla naziv="DomainObject.Predmet.StrankaNazivFormatedOIB_1">MF, POREZNA UPRAVA, PODRUČNI ODJEL ZADAR, ODJEL ZA OVRH,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251526.69</izvorni_sadrzaj>
    <derivirana_varijabla naziv="DomainObject.Predmet.TrenutnaVrijednost_1">251526.69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PODRUČNI ODJEL ZADAR, ODJEL ZA OVRH</item>
    </izvorni_sadrzaj>
    <derivirana_varijabla naziv="DomainObject.Predmet.StrankaListFormated_1">
      <item>MF, POREZNA UPRAVA, PODRUČNI ODJEL ZADAR, ODJEL ZA OVRH</item>
    </derivirana_varijabla>
  </DomainObject.Predmet.StrankaListFormated>
  <DomainObject.Predmet.StrankaListFormatedOIB>
    <izvorni_sadrzaj>
      <item>MF, POREZNA UPRAVA, PODRUČNI ODJEL ZADAR, ODJEL ZA OVRH, OIB 18683136487</item>
    </izvorni_sadrzaj>
    <derivirana_varijabla naziv="DomainObject.Predmet.StrankaListFormatedOIB_1">
      <item>MF, POREZNA UPRAVA, PODRUČNI ODJEL ZADAR, ODJEL ZA OVRH, OIB 18683136487</item>
    </derivirana_varijabla>
  </DomainObject.Predmet.StrankaListFormatedOIB>
  <DomainObject.Predmet.StrankaListFormatedWithAdress>
    <izvorni_sadrzaj>
      <item>MF, POREZNA UPRAVA, PODRUČNI ODJEL ZADAR, ODJEL ZA OVRH</item>
    </izvorni_sadrzaj>
    <derivirana_varijabla naziv="DomainObject.Predmet.StrankaListFormatedWithAdress_1">
      <item>MF, POREZNA UPRAVA, PODRUČNI ODJEL ZADAR, ODJEL ZA OVRH</item>
    </derivirana_varijabla>
  </DomainObject.Predmet.StrankaListFormatedWithAdress>
  <DomainObject.Predmet.StrankaListFormatedWithAdressOIB>
    <izvorni_sadrzaj>
      <item>MF, POREZNA UPRAVA, PODRUČNI ODJEL ZADAR, ODJEL ZA OVRH, OIB 18683136487</item>
    </izvorni_sadrzaj>
    <derivirana_varijabla naziv="DomainObject.Predmet.StrankaListFormatedWithAdressOIB_1">
      <item>MF, POREZNA UPRAVA, PODRUČNI ODJEL ZADAR, ODJEL ZA OVRH, OIB 18683136487</item>
    </derivirana_varijabla>
  </DomainObject.Predmet.StrankaListFormatedWithAdressOIB>
  <DomainObject.Predmet.StrankaListNazivFormated>
    <izvorni_sadrzaj>
      <item>MF, POREZNA UPRAVA, PODRUČNI ODJEL ZADAR, ODJEL ZA OVRH</item>
    </izvorni_sadrzaj>
    <derivirana_varijabla naziv="DomainObject.Predmet.StrankaListNazivFormated_1">
      <item>MF, POREZNA UPRAVA, PODRUČNI ODJEL ZADAR, ODJEL ZA OVRH</item>
    </derivirana_varijabla>
  </DomainObject.Predmet.StrankaListNazivFormated>
  <DomainObject.Predmet.StrankaListNazivFormatedOIB>
    <izvorni_sadrzaj>
      <item>MF, POREZNA UPRAVA, PODRUČNI ODJEL ZADAR, ODJEL ZA OVRH, OIB 18683136487</item>
    </izvorni_sadrzaj>
    <derivirana_varijabla naziv="DomainObject.Predmet.StrankaListNazivFormatedOIB_1">
      <item>MF, POREZNA UPRAVA, PODRUČNI ODJEL ZADAR, ODJEL ZA OVRH, OIB 18683136487</item>
    </derivirana_varijabla>
  </DomainObject.Predmet.StrankaListNazivFormatedOIB>
  <DomainObject.Predmet.ProtuStrankaListFormated>
    <izvorni_sadrzaj>
      <item>BAGAT-ELEKTROKOMERC dioničko društvo za elektroinstalacijske radove i trgovinu, ZADAR</item>
    </izvorni_sadrzaj>
    <derivirana_varijabla naziv="DomainObject.Predmet.ProtuStrankaListFormated_1">
      <item>BAGAT-ELEKTROKOMERC dioničko društvo za elektroinstalacijske radove i trgovinu, ZADAR</item>
    </derivirana_varijabla>
  </DomainObject.Predmet.ProtuStrankaListFormated>
  <DomainObject.Predmet.ProtuStrankaListFormatedOIB>
    <izvorni_sadrzaj>
      <item>BAGAT-ELEKTROKOMERC dioničko društvo za elektroinstalacijske radove i trgovinu, ZADAR, OIB 74124309401</item>
    </izvorni_sadrzaj>
    <derivirana_varijabla naziv="DomainObject.Predmet.ProtuStrankaListFormatedOIB_1">
      <item>BAGAT-ELEKTROKOMERC dioničko društvo za elektroinstalacijske radove i trgovinu, ZADAR, OIB 74124309401</item>
    </derivirana_varijabla>
  </DomainObject.Predmet.ProtuStrankaListFormatedOIB>
  <DomainObject.Predmet.ProtuStrankaListFormatedWithAdress>
    <izvorni_sadrzaj>
      <item>BAGAT-ELEKTROKOMERC dioničko društvo za elektroinstalacijske radove i trgovinu, ZADAR, Put Nikole Tesle/bb, Zadar</item>
    </izvorni_sadrzaj>
    <derivirana_varijabla naziv="DomainObject.Predmet.ProtuStrankaListFormatedWithAdress_1">
      <item>BAGAT-ELEKTROKOMERC dioničko društvo za elektroinstalacijske radove i trgovinu, ZADAR, Put Nikole Tesle/bb, Zadar</item>
    </derivirana_varijabla>
  </DomainObject.Predmet.ProtuStrankaListFormatedWithAdress>
  <DomainObject.Predmet.ProtuStrankaListFormatedWithAdressOIB>
    <izvorni_sadrzaj>
      <item>BAGAT-ELEKTROKOMERC dioničko društvo za elektroinstalacijske radove i trgovinu, ZADAR, OIB 74124309401, Put Nikole Tesle/bb, Zadar</item>
    </izvorni_sadrzaj>
    <derivirana_varijabla naziv="DomainObject.Predmet.ProtuStrankaListFormatedWithAdressOIB_1">
      <item>BAGAT-ELEKTROKOMERC dioničko društvo za elektroinstalacijske radove i trgovinu, ZADAR, OIB 74124309401, Put Nikole Tesle/bb, Zadar</item>
    </derivirana_varijabla>
  </DomainObject.Predmet.ProtuStrankaListFormatedWithAdressOIB>
  <DomainObject.Predmet.ProtuStrankaListNazivFormated>
    <izvorni_sadrzaj>
      <item>BAGAT-ELEKTROKOMERC dioničko društvo za elektroinstalacijske radove i trgovinu, ZADAR</item>
    </izvorni_sadrzaj>
    <derivirana_varijabla naziv="DomainObject.Predmet.ProtuStrankaListNazivFormated_1">
      <item>BAGAT-ELEKTROKOMERC dioničko društvo za elektroinstalacijske radove i trgovinu, ZADAR</item>
    </derivirana_varijabla>
  </DomainObject.Predmet.ProtuStrankaListNazivFormated>
  <DomainObject.Predmet.ProtuStrankaListNazivFormatedOIB>
    <izvorni_sadrzaj>
      <item>BAGAT-ELEKTROKOMERC dioničko društvo za elektroinstalacijske radove i trgovinu, ZADAR, OIB 74124309401</item>
    </izvorni_sadrzaj>
    <derivirana_varijabla naziv="DomainObject.Predmet.ProtuStrankaListNazivFormatedOIB_1">
      <item>BAGAT-ELEKTROKOMERC dioničko društvo za elektroinstalacijske radove i trgovinu, ZADAR, OIB 74124309401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ODJEL ZADAR, ODJEL ZA OVRH</izvorni_sadrzaj>
    <derivirana_varijabla naziv="DomainObject.Predmet.StrankaIDrugi_1">MF, POREZNA UPRAVA, PODRUČNI ODJEL ZADAR, ODJEL ZA OVRH</derivirana_varijabla>
  </DomainObject.Predmet.StrankaIDrugi>
  <DomainObject.Predmet.ProtustrankaIDrugi>
    <izvorni_sadrzaj>BAGAT-ELEKTROKOMERC dioničko društvo za elektroinstalacijske radove i trgovinu, ZADAR</izvorni_sadrzaj>
    <derivirana_varijabla naziv="DomainObject.Predmet.ProtustrankaIDrugi_1">BAGAT-ELEKTROKOMERC dioničko društvo za elektroinstalacijske radove i trgovinu, ZADAR</derivirana_varijabla>
  </DomainObject.Predmet.ProtustrankaIDrugi>
  <DomainObject.Predmet.StrankaIDrugiAdressOIB>
    <izvorni_sadrzaj>MF, POREZNA UPRAVA, PODRUČNI ODJEL ZADAR, ODJEL ZA OVRH, OIB 18683136487</izvorni_sadrzaj>
    <derivirana_varijabla naziv="DomainObject.Predmet.StrankaIDrugiAdressOIB_1">MF, POREZNA UPRAVA, PODRUČNI ODJEL ZADAR, ODJEL ZA OVRH, OIB 18683136487</derivirana_varijabla>
  </DomainObject.Predmet.StrankaIDrugiAdressOIB>
  <DomainObject.Predmet.ProtustrankaIDrugiAdressOIB>
    <izvorni_sadrzaj>BAGAT-ELEKTROKOMERC dioničko društvo za elektroinstalacijske radove i trgovinu, ZADAR, OIB 74124309401, Put Nikole Tesle/bb, Zadar</izvorni_sadrzaj>
    <derivirana_varijabla naziv="DomainObject.Predmet.ProtustrankaIDrugiAdressOIB_1">BAGAT-ELEKTROKOMERC dioničko društvo za elektroinstalacijske radove i trgovinu, ZADAR, OIB 74124309401, Put Nikole Tesle/bb,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rujna 2014.</izvorni_sadrzaj>
    <derivirana_varijabla naziv="DomainObject.Predmet.OdlukaRjesenje.DatumDonosenjaOdluke_1">2. rujna 2014.</derivirana_varijabla>
  </DomainObject.Predmet.OdlukaRjesenje.DatumDonosenjaOdluke>
  <DomainObject.Predmet.OdlukaRjesenje.DatumPravomocnosti>
    <izvorni_sadrzaj>18. rujna 2014.</izvorni_sadrzaj>
    <derivirana_varijabla naziv="DomainObject.Predmet.OdlukaRjesenje.DatumPravomocnosti_1">18. rujna 2014.</derivirana_varijabla>
  </DomainObject.Predmet.OdlukaRjesenje.DatumPravomocnosti>
  <DomainObject.Predmet.OdlukaRjesenje.Oznaka>
    <izvorni_sadrzaj>St-335/2011-63</izvorni_sadrzaj>
    <derivirana_varijabla naziv="DomainObject.Predmet.OdlukaRjesenje.Oznaka_1">St-335/2011-63</derivirana_varijabla>
  </DomainObject.Predmet.OdlukaRjesenje.Oznaka>
  <DomainObject.Predmet.SudioniciListNaziv>
    <izvorni_sadrzaj>
      <item>BAGAT-ELEKTROKOMERC dioničko društvo za elektroinstalacijske radove i trgovinu, ZADAR</item>
      <item>MF, POREZNA UPRAVA, PODRUČNI ODJEL ZADAR, ODJEL ZA OVRH</item>
    </izvorni_sadrzaj>
    <derivirana_varijabla naziv="DomainObject.Predmet.SudioniciListNaziv_1">
      <item>BAGAT-ELEKTROKOMERC dioničko društvo za elektroinstalacijske radove i trgovinu, ZADAR</item>
      <item>MF, POREZNA UPRAVA, PODRUČNI ODJEL ZADAR, ODJEL ZA OVRH</item>
    </derivirana_varijabla>
  </DomainObject.Predmet.SudioniciListNaziv>
  <DomainObject.Predmet.SudioniciListAdressOIB>
    <izvorni_sadrzaj>
      <item>BAGAT-ELEKTROKOMERC dioničko društvo za elektroinstalacijske radove i trgovinu, ZADAR, OIB 74124309401, Put Nikole Tesle/bb,Zadar</item>
      <item>MF, POREZNA UPRAVA, PODRUČNI ODJEL ZADAR, ODJEL ZA OVRH, OIB 18683136487</item>
    </izvorni_sadrzaj>
    <derivirana_varijabla naziv="DomainObject.Predmet.SudioniciListAdressOIB_1">
      <item>BAGAT-ELEKTROKOMERC dioničko društvo za elektroinstalacijske radove i trgovinu, ZADAR, OIB 74124309401, Put Nikole Tesle/bb,Zadar</item>
      <item>MF, POREZNA UPRAVA, PODRUČNI ODJEL ZADAR, ODJEL ZA OVRH,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74124309401</item>
      <item>, OIB 18683136487</item>
    </izvorni_sadrzaj>
    <derivirana_varijabla naziv="DomainObject.Predmet.SudioniciListNazivOIB_1">
      <item>, OIB 74124309401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325</properties:Words>
  <properties:Characters>1514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2016-06-09T08:48:00Z</dcterms:created>
  <dc:creator>Ardena Bajlo</dc:creator>
  <cp:lastModifiedBy>wsadmin</cp:lastModifiedBy>
  <cp:lastPrinted>2016-05-06T05:52:00Z</cp:lastPrinted>
  <dcterms:modified xmlns:xsi="http://www.w3.org/2001/XMLSchema-instance" xsi:type="dcterms:W3CDTF">2016-06-10T05:26:00Z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