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b33eb" w14:paraId="a3b33eb"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D308A6">
        <w:t>2</w:t>
      </w:r>
      <w:r w:rsidR="00B35CCB">
        <w:t>/</w:t>
      </w:r>
      <w:r w:rsidR="00CC00F1">
        <w:t>1</w:t>
      </w:r>
      <w:r w:rsidR="00812E36">
        <w:t>8</w:t>
      </w:r>
      <w:r w:rsidR="00CC00F1">
        <w:t>-</w:t>
      </w:r>
      <w:r w:rsidR="00D308A6">
        <w:t>13</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E10372">
        <w:t>PAPRENICA j.d.o.o. za ugostiteljstvo, Silba, Silba 39, OIB: 54494730086</w:t>
      </w:r>
      <w:r w:rsidR="00F81A36" w:rsidRPr="001C5505">
        <w:t xml:space="preserve">,  </w:t>
      </w:r>
      <w:r w:rsidR="003A0A6A" w:rsidRPr="001C5505">
        <w:t xml:space="preserve">dana </w:t>
      </w:r>
      <w:r w:rsidR="007C3F8A">
        <w:t>18</w:t>
      </w:r>
      <w:r w:rsidR="00E03AB9">
        <w:t xml:space="preserve">. </w:t>
      </w:r>
      <w:r w:rsidR="00D308A6">
        <w:t>rujna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D308A6" w:rsidR="00D308A6"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E10372">
        <w:t>PAPRENICA j.d.o.o. za ugostiteljstvo, Silba, Silba 39, OIB: 54494730086</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D308A6">
        <w:t>10.000,00</w:t>
      </w:r>
      <w:r w:rsidR="00D308A6" w:rsidRPr="001C5505">
        <w:t xml:space="preserve"> kuna potreban za pokriće troškova vođenja stečajnog postupka nad ovim stečajnim dužnikom. (čl. </w:t>
      </w:r>
      <w:r w:rsidR="00D308A6">
        <w:t>132</w:t>
      </w:r>
      <w:r w:rsidR="00D308A6" w:rsidRPr="001C5505">
        <w:t>.</w:t>
      </w:r>
      <w:r w:rsidR="00D308A6">
        <w:t xml:space="preserve"> st. 1.</w:t>
      </w:r>
      <w:r w:rsidR="00D308A6" w:rsidRPr="001C5505">
        <w:t xml:space="preserve"> Stečajnog zakona Narodne novine broj </w:t>
      </w:r>
      <w:r w:rsidR="00D308A6">
        <w:t>71/15 i 104/17</w:t>
      </w:r>
      <w:r w:rsidR="00D308A6" w:rsidRPr="001C5505">
        <w:t>).</w:t>
      </w:r>
    </w:p>
    <w:p w:rsidRDefault="00CE40D2" w:rsidP="008C2399" w:rsidR="00CE40D2" w:rsidRPr="001C5505">
      <w:pPr>
        <w:numPr>
          <w:ilvl w:val="0"/>
          <w:numId w:val="2"/>
        </w:numPr>
        <w:jc w:val="both"/>
      </w:pP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B42E26">
        <w:t>2</w:t>
      </w:r>
      <w:r w:rsidR="00DE6466" w:rsidRPr="00FA3260">
        <w:t>-</w:t>
      </w:r>
      <w:r w:rsidR="008C2399" w:rsidRPr="00FA3260">
        <w:t>1</w:t>
      </w:r>
      <w:r w:rsidR="00812E36">
        <w:t>8</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D308A6" w:rsidP="00D308A6" w:rsidR="00D308A6">
      <w:pPr>
        <w:ind w:firstLine="708"/>
        <w:jc w:val="both"/>
      </w:pPr>
      <w:r>
        <w:t xml:space="preserve">Postupajući po prijedlogu Financijske agencije za otvaranje stečajnog postupka nad trgovačkim društvom </w:t>
      </w:r>
      <w:r w:rsidR="00E10372">
        <w:t>PAPRENICA</w:t>
      </w:r>
      <w:r>
        <w:t xml:space="preserve"> j.d.o.o. za </w:t>
      </w:r>
      <w:r w:rsidR="00E10372">
        <w:t>ugostiteljstvo</w:t>
      </w:r>
      <w:r>
        <w:t xml:space="preserve">, </w:t>
      </w:r>
      <w:r w:rsidR="00E10372">
        <w:t>Silba</w:t>
      </w:r>
      <w:r>
        <w:t xml:space="preserve">, pokrenut je prethodni postupak i određeno ročište za utvrđivanje uvjeta za otvaranje stečajnog postupka. </w:t>
      </w:r>
    </w:p>
    <w:p w:rsidRDefault="00D308A6" w:rsidP="00D308A6" w:rsidR="00D308A6">
      <w:pPr>
        <w:ind w:firstLine="708"/>
        <w:jc w:val="both"/>
      </w:pPr>
      <w:r>
        <w:t xml:space="preserve">Na navedeno </w:t>
      </w:r>
      <w:r w:rsidR="00E10372">
        <w:t>ročište pristupio je zastupnica</w:t>
      </w:r>
      <w:r>
        <w:t xml:space="preserve"> po zakonu stečajnog dužnika i nave</w:t>
      </w:r>
      <w:r w:rsidR="00E10372">
        <w:t>la</w:t>
      </w:r>
      <w:r>
        <w:t xml:space="preserve"> da  dužnik nema imovine i</w:t>
      </w:r>
      <w:r w:rsidR="00E10372">
        <w:t xml:space="preserve"> da</w:t>
      </w:r>
      <w:r>
        <w:t xml:space="preserve"> je žiro račun u blokadi</w:t>
      </w:r>
      <w:r w:rsidR="00E10372">
        <w:t xml:space="preserve"> </w:t>
      </w:r>
      <w:r>
        <w:t>za</w:t>
      </w:r>
      <w:r w:rsidR="00E10372">
        <w:t xml:space="preserve"> oko 8.000,00</w:t>
      </w:r>
      <w:r>
        <w:t xml:space="preserve"> </w:t>
      </w:r>
      <w:r w:rsidR="00E10372">
        <w:t>kuna</w:t>
      </w:r>
      <w:r>
        <w:t xml:space="preserve">. </w:t>
      </w:r>
    </w:p>
    <w:p w:rsidRDefault="00D308A6" w:rsidP="00D308A6" w:rsidR="00D308A6">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w:t>
      </w:r>
      <w:r>
        <w:lastRenderedPageBreak/>
        <w:t xml:space="preserve">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D308A6" w:rsidP="00D308A6" w:rsidR="00D308A6"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D308A6" w:rsidP="00D308A6" w:rsidR="00D308A6" w:rsidRPr="00D019D4">
      <w:pPr>
        <w:jc w:val="center"/>
      </w:pP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7C3F8A">
        <w:t>18</w:t>
      </w:r>
      <w:r w:rsidR="00E03AB9">
        <w:t xml:space="preserve">. </w:t>
      </w:r>
      <w:r w:rsidR="00D308A6">
        <w:t>rujna</w:t>
      </w:r>
      <w:r w:rsidR="005935FD">
        <w:t xml:space="preserve"> 201</w:t>
      </w:r>
      <w:r w:rsidR="00CB7262">
        <w:t>8</w:t>
      </w:r>
      <w:r w:rsidRPr="00D019D4">
        <w:t>.</w:t>
      </w:r>
    </w:p>
    <w:p w:rsidRDefault="00763816" w:rsidP="007506EB" w:rsidR="00763816"/>
    <w:p w:rsidRDefault="004D5583" w:rsidP="007506EB" w:rsidR="00DA5DD4" w:rsidRPr="00D019D4">
      <w:r>
        <w:t xml:space="preserve">Za točnost </w:t>
      </w:r>
      <w:proofErr w:type="spellStart"/>
      <w:r>
        <w:t>otpravka</w:t>
      </w:r>
      <w:proofErr w:type="spellEnd"/>
      <w:r>
        <w:t xml:space="preserve"> – ovlašteni službenik</w:t>
      </w:r>
      <w:r w:rsidR="00F51920">
        <w:tab/>
      </w:r>
      <w:r w:rsidR="00F51920">
        <w:tab/>
      </w:r>
      <w:r w:rsidR="00F51920">
        <w:tab/>
      </w:r>
      <w:r w:rsidR="00F51920">
        <w:tab/>
      </w:r>
      <w:r w:rsidR="00F51920">
        <w:tab/>
      </w:r>
      <w:r w:rsidR="00DA5DD4" w:rsidRPr="00D019D4">
        <w:t>S</w:t>
      </w:r>
      <w:r w:rsidR="00EE4E62">
        <w:t>utkinja</w:t>
      </w:r>
    </w:p>
    <w:p w:rsidRDefault="004D5583"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B42E26">
      <w:t>2</w:t>
    </w:r>
    <w:r w:rsidR="00812E36">
      <w:t>/18</w:t>
    </w:r>
    <w:r w:rsidR="00971030">
      <w:t>-</w:t>
    </w:r>
    <w:r w:rsidR="00D308A6">
      <w:t>13</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11039"/>
    <w:rsid w:val="00024F2B"/>
    <w:rsid w:val="00025133"/>
    <w:rsid w:val="000322A2"/>
    <w:rsid w:val="00032B8E"/>
    <w:rsid w:val="00037CBA"/>
    <w:rsid w:val="00075F76"/>
    <w:rsid w:val="00085275"/>
    <w:rsid w:val="000A7106"/>
    <w:rsid w:val="000A7A8A"/>
    <w:rsid w:val="000C4391"/>
    <w:rsid w:val="00114E0C"/>
    <w:rsid w:val="00116A3E"/>
    <w:rsid w:val="00146A4A"/>
    <w:rsid w:val="00155624"/>
    <w:rsid w:val="0017733B"/>
    <w:rsid w:val="00192A1E"/>
    <w:rsid w:val="001C5505"/>
    <w:rsid w:val="001D6B79"/>
    <w:rsid w:val="00206FCF"/>
    <w:rsid w:val="0023222D"/>
    <w:rsid w:val="00242BE7"/>
    <w:rsid w:val="00247B37"/>
    <w:rsid w:val="00253F13"/>
    <w:rsid w:val="002543CE"/>
    <w:rsid w:val="00294CBD"/>
    <w:rsid w:val="002A6B5E"/>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D5583"/>
    <w:rsid w:val="004F0420"/>
    <w:rsid w:val="005023C1"/>
    <w:rsid w:val="00541309"/>
    <w:rsid w:val="005726E5"/>
    <w:rsid w:val="005817E2"/>
    <w:rsid w:val="0058362B"/>
    <w:rsid w:val="005838C3"/>
    <w:rsid w:val="00586417"/>
    <w:rsid w:val="00591DA9"/>
    <w:rsid w:val="005935FD"/>
    <w:rsid w:val="005B17E9"/>
    <w:rsid w:val="005F4A1C"/>
    <w:rsid w:val="00604C29"/>
    <w:rsid w:val="00607124"/>
    <w:rsid w:val="00647B33"/>
    <w:rsid w:val="00671AF6"/>
    <w:rsid w:val="00682E82"/>
    <w:rsid w:val="00695F0B"/>
    <w:rsid w:val="006A2C05"/>
    <w:rsid w:val="006D5987"/>
    <w:rsid w:val="006E1CA5"/>
    <w:rsid w:val="006F0213"/>
    <w:rsid w:val="006F5BDE"/>
    <w:rsid w:val="006F75A9"/>
    <w:rsid w:val="00733C67"/>
    <w:rsid w:val="007506EB"/>
    <w:rsid w:val="007608D8"/>
    <w:rsid w:val="00763816"/>
    <w:rsid w:val="00774D7C"/>
    <w:rsid w:val="007B312D"/>
    <w:rsid w:val="007C3F8A"/>
    <w:rsid w:val="007C5ABC"/>
    <w:rsid w:val="00812E36"/>
    <w:rsid w:val="00815E2F"/>
    <w:rsid w:val="00816F81"/>
    <w:rsid w:val="00846754"/>
    <w:rsid w:val="008B2D83"/>
    <w:rsid w:val="008B5DAE"/>
    <w:rsid w:val="008C0B89"/>
    <w:rsid w:val="008C2399"/>
    <w:rsid w:val="008E1367"/>
    <w:rsid w:val="008E7626"/>
    <w:rsid w:val="00914580"/>
    <w:rsid w:val="0093198D"/>
    <w:rsid w:val="00933E53"/>
    <w:rsid w:val="009555F6"/>
    <w:rsid w:val="00971030"/>
    <w:rsid w:val="009965B7"/>
    <w:rsid w:val="009E2460"/>
    <w:rsid w:val="00A22229"/>
    <w:rsid w:val="00A2677E"/>
    <w:rsid w:val="00A448CA"/>
    <w:rsid w:val="00A44A6C"/>
    <w:rsid w:val="00A94666"/>
    <w:rsid w:val="00A96B54"/>
    <w:rsid w:val="00AC30F3"/>
    <w:rsid w:val="00AE41C1"/>
    <w:rsid w:val="00B00ED6"/>
    <w:rsid w:val="00B10130"/>
    <w:rsid w:val="00B225CC"/>
    <w:rsid w:val="00B32CC5"/>
    <w:rsid w:val="00B35CCB"/>
    <w:rsid w:val="00B42E26"/>
    <w:rsid w:val="00B711FC"/>
    <w:rsid w:val="00B72E7D"/>
    <w:rsid w:val="00B92800"/>
    <w:rsid w:val="00BA1C14"/>
    <w:rsid w:val="00BE0D66"/>
    <w:rsid w:val="00BE2A54"/>
    <w:rsid w:val="00BE6C59"/>
    <w:rsid w:val="00C16042"/>
    <w:rsid w:val="00C27B33"/>
    <w:rsid w:val="00C4593C"/>
    <w:rsid w:val="00C90A82"/>
    <w:rsid w:val="00C94214"/>
    <w:rsid w:val="00CB7262"/>
    <w:rsid w:val="00CB76D4"/>
    <w:rsid w:val="00CC00F1"/>
    <w:rsid w:val="00CE40D2"/>
    <w:rsid w:val="00CE483C"/>
    <w:rsid w:val="00CE68E4"/>
    <w:rsid w:val="00D239AF"/>
    <w:rsid w:val="00D26533"/>
    <w:rsid w:val="00D308A6"/>
    <w:rsid w:val="00D949FD"/>
    <w:rsid w:val="00D96F24"/>
    <w:rsid w:val="00DA5DD4"/>
    <w:rsid w:val="00DD39A9"/>
    <w:rsid w:val="00DE6466"/>
    <w:rsid w:val="00E03AB9"/>
    <w:rsid w:val="00E10372"/>
    <w:rsid w:val="00E24AC3"/>
    <w:rsid w:val="00E4646D"/>
    <w:rsid w:val="00E70963"/>
    <w:rsid w:val="00E92C65"/>
    <w:rsid w:val="00EA109C"/>
    <w:rsid w:val="00EB1AEF"/>
    <w:rsid w:val="00ED1EDD"/>
    <w:rsid w:val="00EE4E62"/>
    <w:rsid w:val="00F17A9B"/>
    <w:rsid w:val="00F249D2"/>
    <w:rsid w:val="00F26AD9"/>
    <w:rsid w:val="00F344E5"/>
    <w:rsid w:val="00F51920"/>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4D5583"/>
    <w:rPr>
      <w:color w:val="808080"/>
      <w:bdr w:space="0" w:sz="0" w:color="auto" w:val="none"/>
      <w:shd w:fill="auto" w:color="auto" w:val="clear"/>
    </w:rPr>
  </w:style>
  <w:style w:customStyle="true" w:styleId="eSPISCCParagraphDefaultFont" w:type="character">
    <w:name w:val="eSPIS_CC_Paragraph Default Font"/>
    <w:basedOn w:val="Zadanifontodlomka"/>
    <w:rsid w:val="004D55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5583"/>
    <w:rPr>
      <w:bdr w:space="0" w:sz="0" w:color="auto" w:val="none"/>
      <w:shd w:fill="FFFFCC" w:color="auto" w:val="clear"/>
      <w:lang w:val="hr-HR"/>
    </w:rPr>
  </w:style>
  <w:style w:customStyle="true" w:styleId="PozadinaSvijetloCrvena" w:type="character">
    <w:name w:val="Pozadina_SvijetloCrvena"/>
    <w:basedOn w:val="eSPISCCParagraphDefaultFont"/>
    <w:rsid w:val="004D55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55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4D5583"/>
    <w:rPr>
      <w:color w:val="808080"/>
      <w:bdr w:color="auto" w:space="0" w:sz="0" w:val="none"/>
      <w:shd w:color="auto" w:fill="auto" w:val="clear"/>
    </w:rPr>
  </w:style>
  <w:style w:customStyle="1" w:styleId="eSPISCCParagraphDefaultFont" w:type="character">
    <w:name w:val="eSPIS_CC_Paragraph Default Font"/>
    <w:basedOn w:val="Zadanifontodlomka"/>
    <w:rsid w:val="004D55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5583"/>
    <w:rPr>
      <w:bdr w:color="auto" w:space="0" w:sz="0" w:val="none"/>
      <w:shd w:color="auto" w:fill="FFFFCC" w:val="clear"/>
      <w:lang w:val="hr-HR"/>
    </w:rPr>
  </w:style>
  <w:style w:customStyle="1" w:styleId="PozadinaSvijetloCrvena" w:type="character">
    <w:name w:val="Pozadina_SvijetloCrvena"/>
    <w:basedOn w:val="eSPISCCParagraphDefaultFont"/>
    <w:rsid w:val="004D55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55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2018.</izvorni_sadrzaj>
    <derivirana_varijabla naziv="DomainObject.Predmet.DatumOsnivanja_1">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St-2/2018</izvorni_sadrzaj>
    <derivirana_varijabla naziv="DomainObject.Predmet.OznakaBroj_1">St-2/2018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PAPRENICA  j.d.o.o. za ugostiteljstvo</izvorni_sadrzaj>
    <derivirana_varijabla naziv="DomainObject.Predmet.ProtustrankaFormated_1">  PAPRENICA  j.d.o.o. za ugostiteljstvo</derivirana_varijabla>
  </DomainObject.Predmet.ProtustrankaFormated>
  <DomainObject.Predmet.ProtustrankaFormatedOIB>
    <izvorni_sadrzaj>  PAPRENICA  j.d.o.o. za ugostiteljstvo, OIB 54494730086</izvorni_sadrzaj>
    <derivirana_varijabla naziv="DomainObject.Predmet.ProtustrankaFormatedOIB_1">  PAPRENICA  j.d.o.o. za ugostiteljstvo, OIB 54494730086</derivirana_varijabla>
  </DomainObject.Predmet.ProtustrankaFormatedOIB>
  <DomainObject.Predmet.ProtustrankaFormatedWithAdress>
    <izvorni_sadrzaj> PAPRENICA  j.d.o.o. za ugostiteljstvo, Silba 39, 23295 Silba</izvorni_sadrzaj>
    <derivirana_varijabla naziv="DomainObject.Predmet.ProtustrankaFormatedWithAdress_1"> PAPRENICA  j.d.o.o. za ugostiteljstvo, Silba 39, 23295 Silba</derivirana_varijabla>
  </DomainObject.Predmet.ProtustrankaFormatedWithAdress>
  <DomainObject.Predmet.ProtustrankaFormatedWithAdressOIB>
    <izvorni_sadrzaj> PAPRENICA  j.d.o.o. za ugostiteljstvo, OIB 54494730086, Silba 39, 23295 Silba</izvorni_sadrzaj>
    <derivirana_varijabla naziv="DomainObject.Predmet.ProtustrankaFormatedWithAdressOIB_1"> PAPRENICA  j.d.o.o. za ugostiteljstvo, OIB 54494730086, Silba 39, 23295 Silba</derivirana_varijabla>
  </DomainObject.Predmet.ProtustrankaFormatedWithAdressOIB>
  <DomainObject.Predmet.ProtustrankaWithAdress>
    <izvorni_sadrzaj>PAPRENICA  j.d.o.o. za ugostiteljstvo Silba 39, 23295 Silba</izvorni_sadrzaj>
    <derivirana_varijabla naziv="DomainObject.Predmet.ProtustrankaWithAdress_1">PAPRENICA  j.d.o.o. za ugostiteljstvo Silba 39, 23295 Silba</derivirana_varijabla>
  </DomainObject.Predmet.ProtustrankaWithAdress>
  <DomainObject.Predmet.ProtustrankaWithAdressOIB>
    <izvorni_sadrzaj>PAPRENICA  j.d.o.o. za ugostiteljstvo, OIB 54494730086, Silba 39, 23295 Silba</izvorni_sadrzaj>
    <derivirana_varijabla naziv="DomainObject.Predmet.ProtustrankaWithAdressOIB_1">PAPRENICA  j.d.o.o. za ugostiteljstvo, OIB 54494730086, Silba 39, 23295 Silba</derivirana_varijabla>
  </DomainObject.Predmet.ProtustrankaWithAdressOIB>
  <DomainObject.Predmet.ProtustrankaNazivFormated>
    <izvorni_sadrzaj>PAPRENICA  j.d.o.o. za ugostiteljstvo</izvorni_sadrzaj>
    <derivirana_varijabla naziv="DomainObject.Predmet.ProtustrankaNazivFormated_1">PAPRENICA  j.d.o.o. za ugostiteljstvo</derivirana_varijabla>
  </DomainObject.Predmet.ProtustrankaNazivFormated>
  <DomainObject.Predmet.ProtustrankaNazivFormatedOIB>
    <izvorni_sadrzaj>PAPRENICA  j.d.o.o. za ugostiteljstvo, OIB 54494730086</izvorni_sadrzaj>
    <derivirana_varijabla naziv="DomainObject.Predmet.ProtustrankaNazivFormatedOIB_1">PAPRENICA  j.d.o.o. za ugostiteljstvo, OIB 54494730086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PAPRENICA  j.d.o.o. za ugostiteljstvo</item>
    </izvorni_sadrzaj>
    <derivirana_varijabla naziv="DomainObject.Predmet.ProtuStrankaListFormated_1">
      <item>PAPRENICA  j.d.o.o. za ugostiteljstvo</item>
    </derivirana_varijabla>
  </DomainObject.Predmet.ProtuStrankaListFormated>
  <DomainObject.Predmet.ProtuStrankaListFormatedOIB>
    <izvorni_sadrzaj>
      <item>PAPRENICA  j.d.o.o. za ugostiteljstvo, OIB 54494730086</item>
    </izvorni_sadrzaj>
    <derivirana_varijabla naziv="DomainObject.Predmet.ProtuStrankaListFormatedOIB_1">
      <item>PAPRENICA  j.d.o.o. za ugostiteljstvo, OIB 54494730086</item>
    </derivirana_varijabla>
  </DomainObject.Predmet.ProtuStrankaListFormatedOIB>
  <DomainObject.Predmet.ProtuStrankaListFormatedWithAdress>
    <izvorni_sadrzaj>
      <item>PAPRENICA  j.d.o.o. za ugostiteljstvo, Silba 39, 23295 Silba</item>
    </izvorni_sadrzaj>
    <derivirana_varijabla naziv="DomainObject.Predmet.ProtuStrankaListFormatedWithAdress_1">
      <item>PAPRENICA  j.d.o.o. za ugostiteljstvo, Silba 39, 23295 Silba</item>
    </derivirana_varijabla>
  </DomainObject.Predmet.ProtuStrankaListFormatedWithAdress>
  <DomainObject.Predmet.ProtuStrankaListFormatedWithAdressOIB>
    <izvorni_sadrzaj>
      <item>PAPRENICA  j.d.o.o. za ugostiteljstvo, OIB 54494730086, Silba 39, 23295 Silba</item>
    </izvorni_sadrzaj>
    <derivirana_varijabla naziv="DomainObject.Predmet.ProtuStrankaListFormatedWithAdressOIB_1">
      <item>PAPRENICA  j.d.o.o. za ugostiteljstvo, OIB 54494730086, Silba 39, 23295 Silba</item>
    </derivirana_varijabla>
  </DomainObject.Predmet.ProtuStrankaListFormatedWithAdressOIB>
  <DomainObject.Predmet.ProtuStrankaListNazivFormated>
    <izvorni_sadrzaj>
      <item>PAPRENICA  j.d.o.o. za ugostiteljstvo</item>
    </izvorni_sadrzaj>
    <derivirana_varijabla naziv="DomainObject.Predmet.ProtuStrankaListNazivFormated_1">
      <item>PAPRENICA  j.d.o.o. za ugostiteljstvo</item>
    </derivirana_varijabla>
  </DomainObject.Predmet.ProtuStrankaListNazivFormated>
  <DomainObject.Predmet.ProtuStrankaListNazivFormatedOIB>
    <izvorni_sadrzaj>
      <item>PAPRENICA  j.d.o.o. za ugostiteljstvo, OIB 54494730086</item>
    </izvorni_sadrzaj>
    <derivirana_varijabla naziv="DomainObject.Predmet.ProtuStrankaListNazivFormatedOIB_1">
      <item>PAPRENICA  j.d.o.o. za ugostiteljstvo, OIB 54494730086</item>
    </derivirana_varijabla>
  </DomainObject.Predmet.ProtuStrankaListNazivFormatedOIB>
  <DomainObject.Predmet.OstaliListFormated>
    <izvorni_sadrzaj>
      <item>Zlatana Perković</item>
    </izvorni_sadrzaj>
    <derivirana_varijabla naziv="DomainObject.Predmet.OstaliListFormated_1">
      <item>Zlatana Perković</item>
    </derivirana_varijabla>
  </DomainObject.Predmet.OstaliListFormated>
  <DomainObject.Predmet.OstaliListFormatedOIB>
    <izvorni_sadrzaj>
      <item>Zlatana Perković, OIB 52451290444</item>
    </izvorni_sadrzaj>
    <derivirana_varijabla naziv="DomainObject.Predmet.OstaliListFormatedOIB_1">
      <item>Zlatana Perković, OIB 52451290444</item>
    </derivirana_varijabla>
  </DomainObject.Predmet.OstaliListFormatedOIB>
  <DomainObject.Predmet.OstaliListFormatedWithAdress>
    <izvorni_sadrzaj>
      <item>Zlatana Perković, Srednjaci 18, 10000 Zagreb</item>
    </izvorni_sadrzaj>
    <derivirana_varijabla naziv="DomainObject.Predmet.OstaliListFormatedWithAdress_1">
      <item>Zlatana Perković, Srednjaci 18, 10000 Zagreb</item>
    </derivirana_varijabla>
  </DomainObject.Predmet.OstaliListFormatedWithAdress>
  <DomainObject.Predmet.OstaliListFormatedWithAdressOIB>
    <izvorni_sadrzaj>
      <item>Zlatana Perković, OIB 52451290444, Srednjaci 18, 10000 Zagreb</item>
    </izvorni_sadrzaj>
    <derivirana_varijabla naziv="DomainObject.Predmet.OstaliListFormatedWithAdressOIB_1">
      <item>Zlatana Perković, OIB 52451290444, Srednjaci 18, 10000 Zagreb</item>
    </derivirana_varijabla>
  </DomainObject.Predmet.OstaliListFormatedWithAdressOIB>
  <DomainObject.Predmet.OstaliListNazivFormated>
    <izvorni_sadrzaj>
      <item>Zlatana Perković</item>
    </izvorni_sadrzaj>
    <derivirana_varijabla naziv="DomainObject.Predmet.OstaliListNazivFormated_1">
      <item>Zlatana Perković</item>
    </derivirana_varijabla>
  </DomainObject.Predmet.OstaliListNazivFormated>
  <DomainObject.Predmet.OstaliListNazivFormatedOIB>
    <izvorni_sadrzaj>
      <item>Zlatana Perković, OIB 52451290444</item>
    </izvorni_sadrzaj>
    <derivirana_varijabla naziv="DomainObject.Predmet.OstaliListNazivFormatedOIB_1">
      <item>Zlatana Perković, OIB 52451290444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PAPRENICA  j.d.o.o. za ugostiteljstvo</izvorni_sadrzaj>
    <derivirana_varijabla naziv="DomainObject.Predmet.ProtustrankaIDrugi_1">PAPRENICA  j.d.o.o. za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PAPRENICA  j.d.o.o. za ugostiteljstvo, OIB 54494730086, Silba 39, 23295 Silba</izvorni_sadrzaj>
    <derivirana_varijabla naziv="DomainObject.Predmet.ProtustrankaIDrugiAdressOIB_1">PAPRENICA  j.d.o.o. za ugostiteljstvo, OIB 54494730086, Silba 39, 23295 Silba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PAPRENICA  j.d.o.o. za ugostiteljstvo</item>
      <item>Zlatana Perković</item>
    </izvorni_sadrzaj>
    <derivirana_varijabla naziv="DomainObject.Predmet.SudioniciListNaziv_1">
      <item>FINA</item>
      <item>PAPRENICA  j.d.o.o. za ugostiteljstvo</item>
      <item>Zlatana Perković</item>
    </derivirana_varijabla>
  </DomainObject.Predmet.SudioniciListNaziv>
  <DomainObject.Predmet.SudioniciListAdressOIB>
    <izvorni_sadrzaj>
      <item>FINA, OIB 85821130368</item>
      <item>PAPRENICA  j.d.o.o. za ugostiteljstvo, OIB 54494730086, Silba 39,23295 Silba</item>
      <item>Zlatana Perković, OIB 52451290444, Srednjaci 18,10000 Zagreb</item>
    </izvorni_sadrzaj>
    <derivirana_varijabla naziv="DomainObject.Predmet.SudioniciListAdressOIB_1">
      <item>FINA, OIB 85821130368</item>
      <item>PAPRENICA  j.d.o.o. za ugostiteljstvo, OIB 54494730086, Silba 39,23295 Silba</item>
      <item>Zlatana Perković, OIB 52451290444, Srednjaci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54494730086</item>
      <item>, OIB 52451290444</item>
    </izvorni_sadrzaj>
    <derivirana_varijabla naziv="DomainObject.Predmet.SudioniciListNazivOIB_1">
      <item>, OIB 85821130368</item>
      <item>, OIB 54494730086</item>
      <item>, OIB 52451290444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9C6614-AEF4-47EC-A9F2-19A20A792A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483</properties:Words>
  <properties:Characters>2525</properties:Characters>
  <properties:Lines>87</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2018-09-14T06:43:00Z</dcterms:created>
  <dc:creator>Ardena Bajlo</dc:creator>
  <cp:lastModifiedBy>Ante Rubelj</cp:lastModifiedBy>
  <cp:lastPrinted>2018-09-19T12:29:00Z</cp:lastPrinted>
  <dcterms:modified xmlns:xsi="http://www.w3.org/2001/XMLSchema-instance" xsi:type="dcterms:W3CDTF">2018-09-19T12:30:00Z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st-2-18 -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