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7da1" w14:paraId="fa17da1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654FE1">
        <w:t xml:space="preserve">PASULI </w:t>
      </w:r>
      <w:r w:rsidRPr="006945A2">
        <w:t xml:space="preserve"> </w:t>
      </w:r>
      <w:r w:rsidR="00654FE1">
        <w:t>j.</w:t>
      </w:r>
      <w:r w:rsidRPr="006945A2">
        <w:t xml:space="preserve">d.o.o. </w:t>
      </w:r>
      <w:r w:rsidR="00654FE1">
        <w:t>Bužinija, Novigrad</w:t>
      </w:r>
      <w:r w:rsidRPr="006945A2">
        <w:t xml:space="preserve">, </w:t>
      </w:r>
      <w:r w:rsidR="00654FE1">
        <w:t>Stancijeta 14</w:t>
      </w:r>
      <w:r w:rsidRPr="006945A2">
        <w:t xml:space="preserve">, OIB: </w:t>
      </w:r>
      <w:r w:rsidR="00654FE1">
        <w:t>25200526366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864E52">
      <w:pPr>
        <w:ind w:firstLine="720"/>
        <w:jc w:val="both"/>
      </w:pPr>
      <w:r w:rsidRPr="006945A2">
        <w:t xml:space="preserve">I. Otvara se stečajni postupak nad dužnikom </w:t>
      </w:r>
      <w:r w:rsidR="00654FE1">
        <w:t xml:space="preserve">PASULI </w:t>
      </w:r>
      <w:r w:rsidR="00654FE1" w:rsidRPr="006945A2">
        <w:t xml:space="preserve"> </w:t>
      </w:r>
      <w:r w:rsidR="00654FE1">
        <w:t>j.</w:t>
      </w:r>
      <w:r w:rsidR="00654FE1" w:rsidRPr="006945A2">
        <w:t xml:space="preserve">d.o.o. </w:t>
      </w:r>
      <w:r w:rsidR="00654FE1">
        <w:t>Bužinija, Novigrad</w:t>
      </w:r>
      <w:r w:rsidR="00654FE1" w:rsidRPr="006945A2">
        <w:t xml:space="preserve">, </w:t>
      </w:r>
      <w:r w:rsidR="00654FE1">
        <w:t>Stancijeta 14</w:t>
      </w:r>
      <w:r w:rsidR="00654FE1" w:rsidRPr="006945A2">
        <w:t xml:space="preserve">, OIB: </w:t>
      </w:r>
      <w:r w:rsidR="00654FE1">
        <w:t>25200526366.</w:t>
      </w:r>
    </w:p>
    <w:p w:rsidRDefault="00654FE1" w:rsidP="00F66FE4" w:rsidR="00654FE1" w:rsidRPr="006945A2">
      <w:pPr>
        <w:ind w:firstLine="720"/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864E52">
        <w:t>Ivan Gjurašić</w:t>
      </w:r>
      <w:r w:rsidRPr="006945A2">
        <w:t xml:space="preserve"> iz </w:t>
      </w:r>
      <w:r w:rsidR="00864E52">
        <w:t>Zagreba</w:t>
      </w:r>
      <w:r w:rsidRPr="006945A2">
        <w:t xml:space="preserve">, </w:t>
      </w:r>
      <w:r w:rsidR="00864E52">
        <w:t>Petrinjska 28</w:t>
      </w:r>
      <w:r w:rsidRPr="006945A2">
        <w:t xml:space="preserve">, OIB: </w:t>
      </w:r>
      <w:r w:rsidR="00864E52">
        <w:t>66025260916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654FE1">
        <w:t>239</w:t>
      </w:r>
      <w:r w:rsidR="006945A2" w:rsidRPr="00F92A06">
        <w:t>-16</w:t>
      </w:r>
      <w:r w:rsidRPr="00F92A06">
        <w:t xml:space="preserve">, te da nastavi sa daljnjom pljenidbom do iznosa od </w:t>
      </w:r>
      <w:r w:rsidR="00F66FE4">
        <w:t>5</w:t>
      </w:r>
      <w:r w:rsidRPr="00F92A06">
        <w:t>.000,00 kn prema rješenju ovog suda posl. broj: 1 St-</w:t>
      </w:r>
      <w:r w:rsidR="00654FE1">
        <w:t>239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654FE1">
        <w:t>08</w:t>
      </w:r>
      <w:r w:rsidR="00F92A06" w:rsidRPr="00F92A06">
        <w:t xml:space="preserve">. </w:t>
      </w:r>
      <w:r w:rsidR="00654FE1">
        <w:t>veljače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864E52" w:rsidP="00654FE1" w:rsidR="00654FE1">
      <w:pPr>
        <w:jc w:val="both"/>
      </w:pPr>
      <w:r>
        <w:tab/>
      </w:r>
      <w:r w:rsidR="005D6592">
        <w:t xml:space="preserve">IV. Zaključuje se stečajni postupak nad dužnikom </w:t>
      </w:r>
      <w:r w:rsidR="00654FE1">
        <w:t>PASULI</w:t>
      </w:r>
      <w:r w:rsidR="00FC6B8F">
        <w:t xml:space="preserve"> </w:t>
      </w:r>
      <w:r w:rsidR="00654FE1">
        <w:t>j.</w:t>
      </w:r>
      <w:r w:rsidR="00654FE1" w:rsidRPr="006945A2">
        <w:t xml:space="preserve">d.o.o. </w:t>
      </w:r>
      <w:r w:rsidR="00654FE1">
        <w:t>Bužinija, Novigrad</w:t>
      </w:r>
      <w:r w:rsidR="00654FE1" w:rsidRPr="006945A2">
        <w:t xml:space="preserve">, </w:t>
      </w:r>
      <w:r w:rsidR="00654FE1">
        <w:t>Stancijeta 14</w:t>
      </w:r>
      <w:r w:rsidR="00654FE1" w:rsidRPr="006945A2">
        <w:t xml:space="preserve">, OIB: </w:t>
      </w:r>
      <w:r w:rsidR="00654FE1">
        <w:t>25200526366.</w:t>
      </w:r>
    </w:p>
    <w:p w:rsidRDefault="00654FE1" w:rsidP="00654FE1" w:rsidR="00654FE1">
      <w:pPr>
        <w:jc w:val="both"/>
      </w:pPr>
      <w:r>
        <w:t xml:space="preserve"> </w:t>
      </w:r>
    </w:p>
    <w:p w:rsidRDefault="005D6592" w:rsidP="00654FE1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654FE1">
        <w:t>239</w:t>
      </w:r>
      <w:r w:rsidR="006945A2">
        <w:t>/16</w:t>
      </w:r>
      <w:r>
        <w:t>-</w:t>
      </w:r>
      <w:r w:rsidR="00BF5C86">
        <w:t>4</w:t>
      </w:r>
      <w:r w:rsidRPr="001B1D09">
        <w:t xml:space="preserve"> od </w:t>
      </w:r>
      <w:r w:rsidR="00654FE1">
        <w:t>08</w:t>
      </w:r>
      <w:r w:rsidR="006945A2">
        <w:t xml:space="preserve">. </w:t>
      </w:r>
      <w:r w:rsidR="00654FE1">
        <w:t>veljače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654FE1">
        <w:t xml:space="preserve">              08</w:t>
      </w:r>
      <w:r w:rsidRPr="00F92A06">
        <w:t xml:space="preserve">. </w:t>
      </w:r>
      <w:r w:rsidR="00654FE1">
        <w:t>veljače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654FE1">
        <w:t>239/16-11</w:t>
      </w:r>
      <w:r w:rsidRPr="00F92A06">
        <w:t xml:space="preserve"> od </w:t>
      </w:r>
      <w:r w:rsidR="00654FE1">
        <w:t>03</w:t>
      </w:r>
      <w:r w:rsidR="00F92A06" w:rsidRPr="00F92A06">
        <w:t xml:space="preserve">. </w:t>
      </w:r>
      <w:r w:rsidR="00654FE1">
        <w:t>svibnja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654FE1">
        <w:t>03</w:t>
      </w:r>
      <w:r w:rsidRPr="00CB7466">
        <w:t xml:space="preserve">. </w:t>
      </w:r>
      <w:r w:rsidR="00654FE1">
        <w:t>svibnja</w:t>
      </w:r>
      <w:r w:rsidRPr="00CB7466">
        <w:t xml:space="preserve"> 2016. godine, a skinuto je sa oglasne </w:t>
      </w:r>
      <w:r w:rsidR="00654FE1">
        <w:t>10</w:t>
      </w:r>
      <w:r w:rsidRPr="00CB7466">
        <w:t xml:space="preserve">. </w:t>
      </w:r>
      <w:r w:rsidR="00654FE1">
        <w:t>svibnja</w:t>
      </w:r>
      <w:r w:rsidRPr="00CB7466">
        <w:t xml:space="preserve"> 2016. godine. U roku od 15 dana, koji rok je istekao </w:t>
      </w:r>
      <w:r w:rsidR="00654FE1">
        <w:t>25</w:t>
      </w:r>
      <w:r w:rsidRPr="00CB7466">
        <w:t xml:space="preserve">. </w:t>
      </w:r>
      <w:r w:rsidR="00654FE1">
        <w:t>svibnja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BF5C86">
        <w:t>13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BF5C86" w:rsidP="00BF5C86" w:rsidR="005D6592">
      <w:pPr>
        <w:jc w:val="both"/>
      </w:pPr>
      <w:r>
        <w:t xml:space="preserve"> 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654FE1">
        <w:t xml:space="preserve">PASULI </w:t>
      </w:r>
      <w:r w:rsidR="00654FE1" w:rsidRPr="006945A2">
        <w:t xml:space="preserve"> </w:t>
      </w:r>
      <w:r w:rsidR="00654FE1">
        <w:t>j.</w:t>
      </w:r>
      <w:r w:rsidR="00654FE1" w:rsidRPr="006945A2">
        <w:t xml:space="preserve">d.o.o. </w:t>
      </w:r>
      <w:r w:rsidR="00654FE1">
        <w:t>Bužinija, Novigrad</w:t>
      </w:r>
      <w:r w:rsidR="00654FE1" w:rsidRPr="006945A2">
        <w:t xml:space="preserve">, </w:t>
      </w:r>
      <w:r w:rsidR="00654FE1">
        <w:t>Stancijeta 14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621F87">
        <w:t xml:space="preserve"> AGENCIJE - Podružnica Pula, Giardini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 w:rsidR="00397CB5">
        <w:t xml:space="preserve">om </w:t>
      </w:r>
      <w:r w:rsidRPr="001158E5">
        <w:t>upravitelj</w:t>
      </w:r>
      <w:r w:rsidR="00397CB5">
        <w:t>u</w:t>
      </w:r>
      <w:r w:rsidR="00621F87" w:rsidRPr="00621F87">
        <w:t xml:space="preserve"> </w:t>
      </w:r>
      <w:r w:rsidR="00397CB5">
        <w:t>Ivan Gjurašić</w:t>
      </w:r>
      <w:r w:rsidR="00397CB5" w:rsidRPr="006945A2">
        <w:t xml:space="preserve"> iz </w:t>
      </w:r>
      <w:r w:rsidR="00397CB5">
        <w:t>Zagreba</w:t>
      </w:r>
      <w:r w:rsidR="00397CB5" w:rsidRPr="006945A2">
        <w:t xml:space="preserve">, </w:t>
      </w:r>
      <w:r w:rsidR="00397CB5">
        <w:t>Petrinjska 28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F5C86">
        <w:t>, Kranjčevićeva 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798" w:rsidR="003F7798">
      <w:r>
        <w:separator/>
      </w:r>
    </w:p>
  </w:endnote>
  <w:endnote w:id="0" w:type="continuationSeparator">
    <w:p w:rsidRDefault="003F7798" w:rsidR="003F7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798" w:rsidR="003F7798">
      <w:r>
        <w:separator/>
      </w:r>
    </w:p>
  </w:footnote>
  <w:footnote w:id="0" w:type="continuationSeparator">
    <w:p w:rsidRDefault="003F7798" w:rsidR="003F7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798" w:rsidR="003F77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52F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F7798" w:rsidP="007926B9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654FE1">
      <w:rPr>
        <w:sz w:val="23"/>
        <w:szCs w:val="23"/>
      </w:rPr>
      <w:t>239/16-12</w:t>
    </w:r>
  </w:p>
  <w:p w:rsidRDefault="003F7798" w:rsidP="007926B9" w:rsidR="003F779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654FE1">
      <w:rPr>
        <w:sz w:val="23"/>
        <w:szCs w:val="23"/>
      </w:rPr>
      <w:t>239/16-12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237525"/>
    <w:rsid w:val="002452FA"/>
    <w:rsid w:val="00397CB5"/>
    <w:rsid w:val="003B5C56"/>
    <w:rsid w:val="003F7798"/>
    <w:rsid w:val="00460740"/>
    <w:rsid w:val="005D6592"/>
    <w:rsid w:val="00621F87"/>
    <w:rsid w:val="00654FE1"/>
    <w:rsid w:val="006945A2"/>
    <w:rsid w:val="006B422D"/>
    <w:rsid w:val="006C0A2B"/>
    <w:rsid w:val="0076431D"/>
    <w:rsid w:val="00766400"/>
    <w:rsid w:val="007926B9"/>
    <w:rsid w:val="00864E52"/>
    <w:rsid w:val="008D2FD3"/>
    <w:rsid w:val="009B2C8A"/>
    <w:rsid w:val="009C424D"/>
    <w:rsid w:val="00B03A3A"/>
    <w:rsid w:val="00B13AEF"/>
    <w:rsid w:val="00BF5C86"/>
    <w:rsid w:val="00C9622A"/>
    <w:rsid w:val="00CB7466"/>
    <w:rsid w:val="00CE6590"/>
    <w:rsid w:val="00DF5E63"/>
    <w:rsid w:val="00EB7A58"/>
    <w:rsid w:val="00EC0D58"/>
    <w:rsid w:val="00F40213"/>
    <w:rsid w:val="00F66FE4"/>
    <w:rsid w:val="00F92A06"/>
    <w:rsid w:val="00FC37DF"/>
    <w:rsid w:val="00FC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5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2F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2F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2F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2F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5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2F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2F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2F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2F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PASULI j.d.o.o. NOVIGRAD</izvorni_sadrzaj>
    <derivirana_varijabla naziv="DomainObject.Predmet.ProtustrankaFormated_1">  PASULI j.d.o.o. NOVIGRAD</derivirana_varijabla>
  </DomainObject.Predmet.ProtustrankaFormated>
  <DomainObject.Predmet.ProtustrankaFormatedOIB>
    <izvorni_sadrzaj>  PASULI j.d.o.o. NOVIGRAD, OIB 25200526366</izvorni_sadrzaj>
    <derivirana_varijabla naziv="DomainObject.Predmet.ProtustrankaFormatedOIB_1">  PASULI j.d.o.o. NOVIGRAD, OIB 25200526366</derivirana_varijabla>
  </DomainObject.Predmet.ProtustrankaFormatedOIB>
  <DomainObject.Predmet.ProtustrankaFormatedWithAdress>
    <izvorni_sadrzaj> PASULI j.d.o.o. NOVIGRAD, Bužinija, Stancijeta 14, 52466 Novigrad</izvorni_sadrzaj>
    <derivirana_varijabla naziv="DomainObject.Predmet.ProtustrankaFormatedWithAdress_1"> PASULI j.d.o.o. NOVIGRAD, Bužinija, Stancijeta 14, 52466 Novigrad</derivirana_varijabla>
  </DomainObject.Predmet.ProtustrankaFormatedWithAdress>
  <DomainObject.Predmet.ProtustrankaFormatedWithAdressOIB>
    <izvorni_sadrzaj> PASULI j.d.o.o. NOVIGRAD, OIB 25200526366, Bužinija, Stancijeta 14, 52466 Novigrad</izvorni_sadrzaj>
    <derivirana_varijabla naziv="DomainObject.Predmet.ProtustrankaFormatedWithAdressOIB_1"> PASULI j.d.o.o. NOVIGRAD, OIB 25200526366, Bužinija, Stancijeta 14, 52466 Novigrad</derivirana_varijabla>
  </DomainObject.Predmet.ProtustrankaFormatedWithAdressOIB>
  <DomainObject.Predmet.ProtustrankaWithAdress>
    <izvorni_sadrzaj>PASULI j.d.o.o. NOVIGRAD Bužinija, Stancijeta 14, 52466 Novigrad</izvorni_sadrzaj>
    <derivirana_varijabla naziv="DomainObject.Predmet.ProtustrankaWithAdress_1">PASULI j.d.o.o. NOVIGRAD Bužinija, Stancijeta 14, 52466 Novigrad</derivirana_varijabla>
  </DomainObject.Predmet.ProtustrankaWithAdress>
  <DomainObject.Predmet.ProtustrankaWithAdressOIB>
    <izvorni_sadrzaj>PASULI j.d.o.o. NOVIGRAD, OIB 25200526366, Bužinija, Stancijeta 14, 52466 Novigrad</izvorni_sadrzaj>
    <derivirana_varijabla naziv="DomainObject.Predmet.ProtustrankaWithAdressOIB_1">PASULI j.d.o.o. NOVIGRAD, OIB 25200526366, Bužinija, Stancijeta 14, 52466 Novigrad</derivirana_varijabla>
  </DomainObject.Predmet.ProtustrankaWithAdressOIB>
  <DomainObject.Predmet.ProtustrankaNazivFormated>
    <izvorni_sadrzaj>PASULI j.d.o.o. NOVIGRAD</izvorni_sadrzaj>
    <derivirana_varijabla naziv="DomainObject.Predmet.ProtustrankaNazivFormated_1">PASULI j.d.o.o. NOVIGRAD</derivirana_varijabla>
  </DomainObject.Predmet.ProtustrankaNazivFormated>
  <DomainObject.Predmet.ProtustrankaNazivFormatedOIB>
    <izvorni_sadrzaj>PASULI j.d.o.o. NOVIGRAD, OIB 25200526366</izvorni_sadrzaj>
    <derivirana_varijabla naziv="DomainObject.Predmet.ProtustrankaNazivFormatedOIB_1">PASULI j.d.o.o. NOVIGRAD, OIB 25200526366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13117.37</izvorni_sadrzaj>
    <derivirana_varijabla naziv="DomainObject.Predmet.TrenutnaVrijednost_1">13117.37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PASULI j.d.o.o. NOVIGRAD</item>
    </izvorni_sadrzaj>
    <derivirana_varijabla naziv="DomainObject.Predmet.ProtuStrankaListFormated_1">
      <item>PASULI j.d.o.o. NOVIGRAD</item>
    </derivirana_varijabla>
  </DomainObject.Predmet.ProtuStrankaListFormated>
  <DomainObject.Predmet.ProtuStrankaListFormatedOIB>
    <izvorni_sadrzaj>
      <item>PASULI j.d.o.o. NOVIGRAD, OIB 25200526366</item>
    </izvorni_sadrzaj>
    <derivirana_varijabla naziv="DomainObject.Predmet.ProtuStrankaListFormatedOIB_1">
      <item>PASULI j.d.o.o. NOVIGRAD, OIB 25200526366</item>
    </derivirana_varijabla>
  </DomainObject.Predmet.ProtuStrankaListFormatedOIB>
  <DomainObject.Predmet.ProtuStrankaListFormatedWithAdress>
    <izvorni_sadrzaj>
      <item>PASULI j.d.o.o. NOVIGRAD, Bužinija, Stancijeta 14, 52466 Novigrad</item>
    </izvorni_sadrzaj>
    <derivirana_varijabla naziv="DomainObject.Predmet.ProtuStrankaListFormatedWithAdress_1">
      <item>PASULI j.d.o.o. NOVIGRAD, Bužinija, Stancijeta 14, 52466 Novigrad</item>
    </derivirana_varijabla>
  </DomainObject.Predmet.ProtuStrankaListFormatedWithAdress>
  <DomainObject.Predmet.ProtuStrankaListFormatedWithAdressOIB>
    <izvorni_sadrzaj>
      <item>PASULI j.d.o.o. NOVIGRAD, OIB 25200526366, Bužinija, Stancijeta 14, 52466 Novigrad</item>
    </izvorni_sadrzaj>
    <derivirana_varijabla naziv="DomainObject.Predmet.ProtuStrankaListFormatedWithAdressOIB_1">
      <item>PASULI j.d.o.o. NOVIGRAD, OIB 25200526366, Bužinija, Stancijeta 14, 52466 Novigrad</item>
    </derivirana_varijabla>
  </DomainObject.Predmet.ProtuStrankaListFormatedWithAdressOIB>
  <DomainObject.Predmet.ProtuStrankaListNazivFormated>
    <izvorni_sadrzaj>
      <item>PASULI j.d.o.o. NOVIGRAD</item>
    </izvorni_sadrzaj>
    <derivirana_varijabla naziv="DomainObject.Predmet.ProtuStrankaListNazivFormated_1">
      <item>PASULI j.d.o.o. NOVIGRAD</item>
    </derivirana_varijabla>
  </DomainObject.Predmet.ProtuStrankaListNazivFormated>
  <DomainObject.Predmet.ProtuStrankaListNazivFormatedOIB>
    <izvorni_sadrzaj>
      <item>PASULI j.d.o.o. NOVIGRAD, OIB 25200526366</item>
    </izvorni_sadrzaj>
    <derivirana_varijabla naziv="DomainObject.Predmet.ProtuStrankaListNazivFormatedOIB_1">
      <item>PASULI j.d.o.o. NOVIGRAD, OIB 25200526366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PASULI j.d.o.o. NOVIGRAD</izvorni_sadrzaj>
    <derivirana_varijabla naziv="DomainObject.Predmet.ProtustrankaIDrugi_1">PASULI j.d.o.o.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PASULI j.d.o.o. NOVIGRAD, OIB 25200526366, Bužinija, Stancijeta 14, 52466 Novigrad</izvorni_sadrzaj>
    <derivirana_varijabla naziv="DomainObject.Predmet.ProtustrankaIDrugiAdressOIB_1">PASULI j.d.o.o. NOVIGRAD, OIB 25200526366, Bužinija, Stancijeta 14,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PASULI j.d.o.o. NOVIGRAD</item>
    </izvorni_sadrzaj>
    <derivirana_varijabla naziv="DomainObject.Predmet.SudioniciListNaziv_1">
      <item>FINANCIJSKA AGENCIJA, RC RIJEKA, PODRUŽNICA PULA, PULA</item>
      <item>PASULI j.d.o.o.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PASULI j.d.o.o. NOVIGRAD, OIB 25200526366, Bužinija, Stancijeta 14,52466 Novigrad</item>
    </izvorni_sadrzaj>
    <derivirana_varijabla naziv="DomainObject.Predmet.SudioniciListAdressOIB_1">
      <item>FINANCIJSKA AGENCIJA, RC RIJEKA, PODRUŽNICA PULA, PULA, OIB 85821130368, Giardini 5,52100 Pula</item>
      <item>PASULI j.d.o.o. NOVIGRAD, OIB 25200526366, Bužinija, Stancijeta 14,52466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25200526366</item>
    </izvorni_sadrzaj>
    <derivirana_varijabla naziv="DomainObject.Predmet.SudioniciListNazivOIB_1">
      <item>, OIB 85821130368</item>
      <item>, OIB 25200526366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FD2D76-0E62-4BE5-A424-9C9EA77FC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3395</properties:Characters>
  <properties:Lines>90</properties:Lines>
  <properties:Paragraphs>33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2016-07-12T07:00:00Z</cp:lastPrinted>
  <dcterms:modified xmlns:xsi="http://www.w3.org/2001/XMLSchema-instance" xsi:type="dcterms:W3CDTF">2016-07-13T12:03:00Z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