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d02cd" w14:paraId="8fd02cd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3F028A" w:rsidR="003D430B" w:rsidRPr="00DF1D08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 xml:space="preserve">, po sutkinji Ani Markač, povodom prijedloga za otvaranje stečajnog postupka nad dužnikom </w:t>
      </w:r>
      <w:r w:rsidR="00826433">
        <w:rPr>
          <w:sz w:val="24"/>
          <w:szCs w:val="24"/>
          <w:lang w:val="hr-HR"/>
        </w:rPr>
        <w:t xml:space="preserve">DALMATINKA j.o.o.o. za proizvodnju pekarskih proizvoda, Zadar, Dr. Franje Tuđmana 46/B, OIB:36864566450, dana 28. lipnja 2018. </w:t>
      </w:r>
    </w:p>
    <w:p w:rsidRDefault="003D430B" w:rsidP="003D430B" w:rsidR="003D430B" w:rsidRPr="00DF1D08">
      <w:pPr>
        <w:pStyle w:val="Tijeloteksta"/>
        <w:rPr>
          <w:szCs w:val="24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826433">
        <w:rPr>
          <w:sz w:val="24"/>
          <w:szCs w:val="24"/>
          <w:lang w:val="hr-HR"/>
        </w:rPr>
        <w:t xml:space="preserve">IVANU PECOLAJU iz Zadra, Ulica dr. Franje Tuđmana 46/B, OIB:00353090613,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826433">
        <w:rPr>
          <w:sz w:val="24"/>
          <w:szCs w:val="24"/>
          <w:lang w:val="hr-HR"/>
        </w:rPr>
        <w:t>226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3D430B" w:rsidR="003D430B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826433">
        <w:rPr>
          <w:sz w:val="24"/>
          <w:szCs w:val="24"/>
          <w:lang w:val="hr-HR"/>
        </w:rPr>
        <w:t>DALMATINKA j.o.o.o. za proizvodnju pekarskih proizvoda, Zadar, Dr. Franje Tuđmana 46/B, OIB:36864566450.</w:t>
      </w:r>
    </w:p>
    <w:p w:rsidRDefault="00D04886" w:rsidP="003D430B" w:rsidR="00D04886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826433">
        <w:rPr>
          <w:sz w:val="24"/>
          <w:szCs w:val="24"/>
          <w:lang w:val="hr-HR"/>
        </w:rPr>
        <w:t xml:space="preserve">28. lipnja </w:t>
      </w:r>
      <w:r w:rsidR="00D64C94" w:rsidRPr="00ED3E3D">
        <w:rPr>
          <w:sz w:val="24"/>
          <w:szCs w:val="24"/>
          <w:lang w:val="hr-HR"/>
        </w:rPr>
        <w:t>2018.</w:t>
      </w:r>
    </w:p>
    <w:p w:rsidRDefault="00462BA0" w:rsidP="00462BA0" w:rsidR="00462BA0">
      <w:pPr>
        <w:rPr>
          <w:sz w:val="24"/>
          <w:szCs w:val="24"/>
          <w:lang w:val="hr-HR"/>
        </w:rPr>
      </w:pPr>
    </w:p>
    <w:p w:rsidRDefault="00462BA0" w:rsidP="00462BA0" w:rsidR="000A1DCE" w:rsidRPr="00AD2980">
      <w:pPr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Za točnost otpravka – ovlaštena službenica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</w:t>
      </w:r>
      <w:r w:rsidR="000A1DCE" w:rsidRPr="00AD2980">
        <w:rPr>
          <w:sz w:val="24"/>
          <w:szCs w:val="24"/>
        </w:rPr>
        <w:t>Sutkinja</w:t>
      </w:r>
    </w:p>
    <w:p w:rsidRDefault="00462BA0" w:rsidP="00462BA0" w:rsidR="000A1DCE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C56918">
        <w:rPr>
          <w:sz w:val="24"/>
          <w:szCs w:val="24"/>
        </w:rPr>
        <w:t>Ana Markač</w:t>
      </w:r>
      <w:r>
        <w:rPr>
          <w:sz w:val="24"/>
          <w:szCs w:val="24"/>
        </w:rPr>
        <w:t>, v.r.</w:t>
      </w:r>
    </w:p>
    <w:p w:rsidRDefault="00462BA0" w:rsidP="003D430B" w:rsidR="003D430B" w:rsidRPr="00ED3E3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3D430B" w:rsidP="003D430B" w:rsidR="00826433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sectPr w:rsidSect="003F028A" w:rsidR="003D430B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62BA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251DEB">
      <w:rPr>
        <w:sz w:val="24"/>
        <w:szCs w:val="24"/>
        <w:lang w:val="hr-HR"/>
      </w:rPr>
      <w:t>226</w:t>
    </w:r>
    <w:r w:rsidR="00142032">
      <w:rPr>
        <w:sz w:val="24"/>
        <w:szCs w:val="24"/>
        <w:lang w:val="hr-HR"/>
      </w:rPr>
      <w:t>/</w:t>
    </w:r>
    <w:r w:rsidR="0054126E">
      <w:rPr>
        <w:sz w:val="24"/>
        <w:szCs w:val="24"/>
        <w:lang w:val="hr-HR"/>
      </w:rPr>
      <w:t>20</w:t>
    </w:r>
    <w:r w:rsidR="00C240FC">
      <w:rPr>
        <w:sz w:val="24"/>
        <w:szCs w:val="24"/>
        <w:lang w:val="hr-HR"/>
      </w:rPr>
      <w:t>18</w:t>
    </w:r>
    <w:r w:rsidR="00EE3BB6">
      <w:rPr>
        <w:sz w:val="24"/>
        <w:szCs w:val="24"/>
        <w:lang w:val="hr-HR"/>
      </w:rPr>
      <w:t>-</w:t>
    </w:r>
    <w:r w:rsidR="00D04886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251DEB">
      <w:rPr>
        <w:sz w:val="24"/>
        <w:szCs w:val="24"/>
        <w:lang w:val="hr-HR"/>
      </w:rPr>
      <w:t>226/2018-4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7022E"/>
    <w:rsid w:val="002877F3"/>
    <w:rsid w:val="002D33E5"/>
    <w:rsid w:val="003328D9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62BA0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26433"/>
    <w:rsid w:val="00871F4E"/>
    <w:rsid w:val="00874ACF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240FC"/>
    <w:rsid w:val="00C56918"/>
    <w:rsid w:val="00CA58CD"/>
    <w:rsid w:val="00CA7217"/>
    <w:rsid w:val="00CB22DC"/>
    <w:rsid w:val="00CC2472"/>
    <w:rsid w:val="00CC3B20"/>
    <w:rsid w:val="00CE7D5C"/>
    <w:rsid w:val="00D00E37"/>
    <w:rsid w:val="00D04886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F1D08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62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BA0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BA0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BA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BA0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62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BA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BA0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BA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BA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St-226/2018</izvorni_sadrzaj>
    <derivirana_varijabla naziv="DomainObject.Predmet.OznakaBroj_1">St-226/2018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DALMATINKA j.d.o.o. za proizvodnju pekarskih proizvoda</izvorni_sadrzaj>
    <derivirana_varijabla naziv="DomainObject.Predmet.ProtustrankaFormated_1">  DALMATINKA j.d.o.o. za proizvodnju pekarskih proizvoda</derivirana_varijabla>
  </DomainObject.Predmet.ProtustrankaFormated>
  <DomainObject.Predmet.ProtustrankaFormatedOIB>
    <izvorni_sadrzaj>  DALMATINKA j.d.o.o. za proizvodnju pekarskih proizvoda, OIB 36864566450</izvorni_sadrzaj>
    <derivirana_varijabla naziv="DomainObject.Predmet.ProtustrankaFormatedOIB_1">  DALMATINKA j.d.o.o. za proizvodnju pekarskih proizvoda, OIB 36864566450</derivirana_varijabla>
  </DomainObject.Predmet.ProtustrankaFormatedOIB>
  <DomainObject.Predmet.ProtustrankaFormatedWithAdress>
    <izvorni_sadrzaj> DALMATINKA j.d.o.o. za proizvodnju pekarskih proizvoda, Ulica dr. Franje Tuđmana 46B, 23000 Zadar</izvorni_sadrzaj>
    <derivirana_varijabla naziv="DomainObject.Predmet.ProtustrankaFormatedWithAdress_1"> DALMATINKA j.d.o.o. za proizvodnju pekarskih proizvoda, Ulica dr. Franje Tuđmana 46B, 23000 Zadar</derivirana_varijabla>
  </DomainObject.Predmet.ProtustrankaFormatedWithAdress>
  <DomainObject.Predmet.ProtustrankaFormatedWithAdressOIB>
    <izvorni_sadrzaj> DALMATINKA j.d.o.o. za proizvodnju pekarskih proizvoda, OIB 36864566450, Ulica dr. Franje Tuđmana 46B, 23000 Zadar</izvorni_sadrzaj>
    <derivirana_varijabla naziv="DomainObject.Predmet.ProtustrankaFormatedWithAdressOIB_1"> DALMATINKA j.d.o.o. za proizvodnju pekarskih proizvoda, OIB 36864566450, Ulica dr. Franje Tuđmana 46B, 23000 Zadar</derivirana_varijabla>
  </DomainObject.Predmet.ProtustrankaFormatedWithAdressOIB>
  <DomainObject.Predmet.ProtustrankaWithAdress>
    <izvorni_sadrzaj>DALMATINKA j.d.o.o. za proizvodnju pekarskih proizvoda Ulica dr. Franje Tuđmana 46B, 23000 Zadar</izvorni_sadrzaj>
    <derivirana_varijabla naziv="DomainObject.Predmet.ProtustrankaWithAdress_1">DALMATINKA j.d.o.o. za proizvodnju pekarskih proizvoda Ulica dr. Franje Tuđmana 46B, 23000 Zadar</derivirana_varijabla>
  </DomainObject.Predmet.ProtustrankaWithAdress>
  <DomainObject.Predmet.ProtustrankaWithAdressOIB>
    <izvorni_sadrzaj>DALMATINKA j.d.o.o. za proizvodnju pekarskih proizvoda, OIB 36864566450, Ulica dr. Franje Tuđmana 46B, 23000 Zadar</izvorni_sadrzaj>
    <derivirana_varijabla naziv="DomainObject.Predmet.ProtustrankaWithAdressOIB_1">DALMATINKA j.d.o.o. za proizvodnju pekarskih proizvoda, OIB 36864566450, Ulica dr. Franje Tuđmana 46B, 23000 Zadar</derivirana_varijabla>
  </DomainObject.Predmet.ProtustrankaWithAdressOIB>
  <DomainObject.Predmet.ProtustrankaNazivFormated>
    <izvorni_sadrzaj>DALMATINKA j.d.o.o. za proizvodnju pekarskih proizvoda</izvorni_sadrzaj>
    <derivirana_varijabla naziv="DomainObject.Predmet.ProtustrankaNazivFormated_1">DALMATINKA j.d.o.o. za proizvodnju pekarskih proizvoda</derivirana_varijabla>
  </DomainObject.Predmet.ProtustrankaNazivFormated>
  <DomainObject.Predmet.ProtustrankaNazivFormatedOIB>
    <izvorni_sadrzaj>DALMATINKA j.d.o.o. za proizvodnju pekarskih proizvoda, OIB 36864566450</izvorni_sadrzaj>
    <derivirana_varijabla naziv="DomainObject.Predmet.ProtustrankaNazivFormatedOIB_1">DALMATINKA j.d.o.o. za proizvodnju pekarskih proizvoda, OIB 36864566450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DALMATINKA j.d.o.o. za proizvodnju pekarskih proizvoda</item>
    </izvorni_sadrzaj>
    <derivirana_varijabla naziv="DomainObject.Predmet.ProtuStrankaListFormated_1">
      <item>DALMATINKA j.d.o.o. za proizvodnju pekarskih proizvoda</item>
    </derivirana_varijabla>
  </DomainObject.Predmet.ProtuStrankaListFormated>
  <DomainObject.Predmet.ProtuStrankaListFormatedOIB>
    <izvorni_sadrzaj>
      <item>DALMATINKA j.d.o.o. za proizvodnju pekarskih proizvoda, OIB 36864566450</item>
    </izvorni_sadrzaj>
    <derivirana_varijabla naziv="DomainObject.Predmet.ProtuStrankaListFormatedOIB_1">
      <item>DALMATINKA j.d.o.o. za proizvodnju pekarskih proizvoda, OIB 36864566450</item>
    </derivirana_varijabla>
  </DomainObject.Predmet.ProtuStrankaListFormatedOIB>
  <DomainObject.Predmet.ProtuStrankaListFormatedWithAdress>
    <izvorni_sadrzaj>
      <item>DALMATINKA j.d.o.o. za proizvodnju pekarskih proizvoda, Ulica dr. Franje Tuđmana 46B, 23000 Zadar</item>
    </izvorni_sadrzaj>
    <derivirana_varijabla naziv="DomainObject.Predmet.ProtuStrankaListFormatedWithAdress_1">
      <item>DALMATINKA j.d.o.o. za proizvodnju pekarskih proizvoda, Ulica dr. Franje Tuđmana 46B, 23000 Zadar</item>
    </derivirana_varijabla>
  </DomainObject.Predmet.ProtuStrankaListFormatedWithAdress>
  <DomainObject.Predmet.ProtuStrankaListFormatedWithAdressOIB>
    <izvorni_sadrzaj>
      <item>DALMATINKA j.d.o.o. za proizvodnju pekarskih proizvoda, OIB 36864566450, Ulica dr. Franje Tuđmana 46B, 23000 Zadar</item>
    </izvorni_sadrzaj>
    <derivirana_varijabla naziv="DomainObject.Predmet.ProtuStrankaListFormatedWithAdressOIB_1">
      <item>DALMATINKA j.d.o.o. za proizvodnju pekarskih proizvoda, OIB 36864566450, Ulica dr. Franje Tuđmana 46B, 23000 Zadar</item>
    </derivirana_varijabla>
  </DomainObject.Predmet.ProtuStrankaListFormatedWithAdressOIB>
  <DomainObject.Predmet.ProtuStrankaListNazivFormated>
    <izvorni_sadrzaj>
      <item>DALMATINKA j.d.o.o. za proizvodnju pekarskih proizvoda</item>
    </izvorni_sadrzaj>
    <derivirana_varijabla naziv="DomainObject.Predmet.ProtuStrankaListNazivFormated_1">
      <item>DALMATINKA j.d.o.o. za proizvodnju pekarskih proizvoda</item>
    </derivirana_varijabla>
  </DomainObject.Predmet.ProtuStrankaListNazivFormated>
  <DomainObject.Predmet.ProtuStrankaListNazivFormatedOIB>
    <izvorni_sadrzaj>
      <item>DALMATINKA j.d.o.o. za proizvodnju pekarskih proizvoda, OIB 36864566450</item>
    </izvorni_sadrzaj>
    <derivirana_varijabla naziv="DomainObject.Predmet.ProtuStrankaListNazivFormatedOIB_1">
      <item>DALMATINKA j.d.o.o. za proizvodnju pekarskih proizvoda, OIB 36864566450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DALMATINKA j.d.o.o. za proizvodnju pekarskih proizvoda</izvorni_sadrzaj>
    <derivirana_varijabla naziv="DomainObject.Predmet.ProtustrankaIDrugi_1">DALMATINKA j.d.o.o. za proizvodnju pekarskih proizvoda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DALMATINKA j.d.o.o. za proizvodnju pekarskih proizvoda, OIB 36864566450, Ulica dr. Franje Tuđmana 46B, 23000 Zadar</izvorni_sadrzaj>
    <derivirana_varijabla naziv="DomainObject.Predmet.ProtustrankaIDrugiAdressOIB_1">DALMATINKA j.d.o.o. za proizvodnju pekarskih proizvoda, OIB 36864566450, Ulica dr. Franje Tuđmana 46B,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DALMATINKA j.d.o.o. za proizvodnju pekarskih proizvoda</item>
    </izvorni_sadrzaj>
    <derivirana_varijabla naziv="DomainObject.Predmet.SudioniciListNaziv_1">
      <item>FINA</item>
      <item>DALMATINKA j.d.o.o. za proizvodnju pekarskih proizvoda</item>
    </derivirana_varijabla>
  </DomainObject.Predmet.SudioniciListNaziv>
  <DomainObject.Predmet.SudioniciListAdressOIB>
    <izvorni_sadrzaj>
      <item>FINA, OIB 85821130368, Ivana Danila 4,23000 Zadar</item>
      <item>DALMATINKA j.d.o.o. za proizvodnju pekarskih proizvoda, OIB 36864566450, Ulica dr. Franje Tuđmana 46B,23000 Zadar</item>
    </izvorni_sadrzaj>
    <derivirana_varijabla naziv="DomainObject.Predmet.SudioniciListAdressOIB_1">
      <item>FINA, OIB 85821130368, Ivana Danila 4,23000 Zadar</item>
      <item>DALMATINKA j.d.o.o. za proizvodnju pekarskih proizvoda, OIB 36864566450, Ulica dr. Franje Tuđmana 46B,23000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36864566450</item>
    </izvorni_sadrzaj>
    <derivirana_varijabla naziv="DomainObject.Predmet.SudioniciListNazivOIB_1">
      <item>, OIB 85821130368</item>
      <item>, OIB 36864566450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0AFD1C-9F65-4D02-9B17-C35F4426BC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490</properties:Words>
  <properties:Characters>2558</properties:Characters>
  <properties:Lines>64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2018-06-28T07:26:00Z</dcterms:created>
  <dc:creator>Ante Kačić</dc:creator>
  <cp:lastModifiedBy>Merlina Klišmanić</cp:lastModifiedBy>
  <cp:lastPrinted>2018-06-28T07:31:00Z</cp:lastPrinted>
  <dcterms:modified xmlns:xsi="http://www.w3.org/2001/XMLSchema-instance" xsi:type="dcterms:W3CDTF">2018-06-28T08:20:00Z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(St-226-18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