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bfed" w14:paraId="1d8bfed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>5 Stpn</w:t>
      </w:r>
      <w:r w:rsidR="00703337" w:rsidRPr="00233183">
        <w:rPr>
          <w:lang w:val="hr-HR"/>
        </w:rPr>
        <w:t>-</w:t>
      </w:r>
      <w:r w:rsidR="003065B7">
        <w:rPr>
          <w:lang w:val="hr-HR"/>
        </w:rPr>
        <w:t>42</w:t>
      </w:r>
      <w:r w:rsidR="00AB1302" w:rsidRPr="00233183">
        <w:rPr>
          <w:lang w:val="hr-HR"/>
        </w:rPr>
        <w:t>/201</w:t>
      </w:r>
      <w:r w:rsidR="000B1D97">
        <w:rPr>
          <w:lang w:val="hr-HR"/>
        </w:rPr>
        <w:t>5</w:t>
      </w:r>
      <w:r w:rsidR="00FC6DF7" w:rsidRPr="00233183">
        <w:rPr>
          <w:lang w:val="hr-HR"/>
        </w:rPr>
        <w:t>-</w:t>
      </w:r>
      <w:r w:rsidR="002C4FC1">
        <w:rPr>
          <w:lang w:val="hr-HR"/>
        </w:rPr>
        <w:t>4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0B1D97" w:rsidR="000B1D9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ED4295" w:rsidP="00703337" w:rsidR="00D01A9B" w:rsidRPr="00233183">
      <w:pPr>
        <w:ind w:firstLine="851"/>
        <w:jc w:val="both"/>
        <w:rPr>
          <w:lang w:val="hr-HR"/>
        </w:rPr>
      </w:pPr>
      <w:r>
        <w:rPr>
          <w:lang w:val="hr-HR"/>
        </w:rPr>
        <w:t>TRGOVAČKI SUD U BJELOVARU,</w:t>
      </w:r>
      <w:r w:rsidR="008D4CAB" w:rsidRPr="00233183">
        <w:rPr>
          <w:lang w:val="hr-HR"/>
        </w:rPr>
        <w:t xml:space="preserve"> </w:t>
      </w:r>
      <w:r w:rsidRPr="00D72668">
        <w:rPr>
          <w:lang w:val="hr-HR"/>
        </w:rPr>
        <w:t xml:space="preserve">u postupku predstečajne nagodbe nad dužnikom </w:t>
      </w:r>
      <w:r w:rsidR="003065B7">
        <w:rPr>
          <w:lang w:val="hr-HR"/>
        </w:rPr>
        <w:t>DIKE društvo s ograničenom odgovornošću za proizvodnju i usluge, Orahovica, Franje Gavrančića 11, OIB: 28848131758</w:t>
      </w:r>
      <w:r>
        <w:rPr>
          <w:lang w:val="hr-HR"/>
        </w:rPr>
        <w:t>,</w:t>
      </w:r>
      <w:r w:rsidR="004B33D1" w:rsidRPr="00233183">
        <w:rPr>
          <w:lang w:val="hr-HR"/>
        </w:rPr>
        <w:t xml:space="preserve"> objavljuje da je </w:t>
      </w:r>
      <w:r w:rsidR="0088337D" w:rsidRPr="00233183">
        <w:rPr>
          <w:lang w:val="hr-HR"/>
        </w:rPr>
        <w:t>rješenjem posl. br. 5 Stpn-</w:t>
      </w:r>
      <w:r w:rsidR="003065B7">
        <w:rPr>
          <w:lang w:val="hr-HR"/>
        </w:rPr>
        <w:t>42</w:t>
      </w:r>
      <w:r w:rsidR="00233183" w:rsidRPr="00233183">
        <w:rPr>
          <w:lang w:val="hr-HR"/>
        </w:rPr>
        <w:t>/201</w:t>
      </w:r>
      <w:r w:rsidR="000B1D97">
        <w:rPr>
          <w:lang w:val="hr-HR"/>
        </w:rPr>
        <w:t>5</w:t>
      </w:r>
      <w:r w:rsidR="004B33D1" w:rsidRPr="00233183">
        <w:rPr>
          <w:lang w:val="hr-HR"/>
        </w:rPr>
        <w:t>-</w:t>
      </w:r>
      <w:r w:rsidR="002C4FC1">
        <w:rPr>
          <w:lang w:val="hr-HR"/>
        </w:rPr>
        <w:t>3</w:t>
      </w:r>
      <w:r w:rsidR="004B33D1" w:rsidRPr="00233183">
        <w:rPr>
          <w:lang w:val="hr-HR"/>
        </w:rPr>
        <w:t xml:space="preserve"> od </w:t>
      </w:r>
      <w:r w:rsidR="003065B7">
        <w:rPr>
          <w:lang w:val="hr-HR"/>
        </w:rPr>
        <w:t>20. studenog</w:t>
      </w:r>
      <w:r w:rsidR="0088337D" w:rsidRPr="00233183">
        <w:rPr>
          <w:lang w:val="hr-HR"/>
        </w:rPr>
        <w:t xml:space="preserve"> 201</w:t>
      </w:r>
      <w:r w:rsidR="000B1D97">
        <w:rPr>
          <w:lang w:val="hr-HR"/>
        </w:rPr>
        <w:t>5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3065B7">
        <w:rPr>
          <w:lang w:val="hr-HR"/>
        </w:rPr>
        <w:t>15. prosinca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0B1D97">
        <w:rPr>
          <w:lang w:val="hr-HR"/>
        </w:rPr>
        <w:t>5</w:t>
      </w:r>
      <w:r>
        <w:rPr>
          <w:lang w:val="hr-HR"/>
        </w:rPr>
        <w:t xml:space="preserve">. u </w:t>
      </w:r>
      <w:r w:rsidR="003065B7">
        <w:rPr>
          <w:lang w:val="hr-HR"/>
        </w:rPr>
        <w:t>11,00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Ivše Lebovića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F7028C">
        <w:rPr>
          <w:noProof/>
        </w:rPr>
        <w:t>ci</w:t>
      </w:r>
      <w:r w:rsidR="009720E0" w:rsidRPr="00233183">
        <w:rPr>
          <w:noProof/>
        </w:rPr>
        <w:t xml:space="preserve"> i dužnik.</w:t>
      </w:r>
    </w:p>
    <w:p w:rsidRDefault="00A573A9" w:rsidR="00A573A9">
      <w:pPr>
        <w:rPr>
          <w:lang w:val="hr-HR"/>
        </w:rPr>
      </w:pPr>
    </w:p>
    <w:p w:rsidRDefault="000B1D97" w:rsidR="000B1D97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3065B7">
        <w:rPr>
          <w:lang w:val="hr-HR"/>
        </w:rPr>
        <w:t>20. studenog</w:t>
      </w:r>
      <w:r w:rsidR="00FC6DF7" w:rsidRPr="00233183">
        <w:rPr>
          <w:lang w:val="hr-HR"/>
        </w:rPr>
        <w:t xml:space="preserve"> 201</w:t>
      </w:r>
      <w:r w:rsidR="000B1D97">
        <w:rPr>
          <w:lang w:val="hr-HR"/>
        </w:rPr>
        <w:t>5</w:t>
      </w:r>
      <w:r w:rsidR="00FC6DF7" w:rsidRPr="00233183">
        <w:rPr>
          <w:lang w:val="hr-HR"/>
        </w:rPr>
        <w:t>.</w:t>
      </w:r>
    </w:p>
    <w:p w:rsidRDefault="00D01A9B" w:rsidR="00D01A9B">
      <w:pPr>
        <w:rPr>
          <w:lang w:val="hr-HR"/>
        </w:rPr>
      </w:pPr>
    </w:p>
    <w:p w:rsidRDefault="000B1D97" w:rsidR="000B1D97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1F1E2C" w:rsidP="001F1E2C" w:rsidR="001F1E2C" w:rsidRPr="00233183">
      <w:pPr>
        <w:ind w:left="4962"/>
        <w:rPr>
          <w:noProof/>
          <w:lang w:val="hr-HR"/>
        </w:rPr>
      </w:pPr>
    </w:p>
    <w:p w:rsidRDefault="00DF5B97" w:rsidR="00DF5B97" w:rsidRPr="00233183">
      <w:pPr>
        <w:rPr>
          <w:lang w:val="hr-HR"/>
        </w:rPr>
      </w:pPr>
    </w:p>
    <w:p w:rsidRDefault="00EE0731" w:rsidP="002C4FC1" w:rsidR="002C4FC1">
      <w:pPr>
        <w:rPr>
          <w:lang w:val="hr-HR"/>
        </w:rPr>
      </w:pPr>
      <w:r w:rsidRPr="00233183">
        <w:rPr>
          <w:lang w:val="hr-HR"/>
        </w:rPr>
        <w:t xml:space="preserve">                       </w:t>
      </w:r>
      <w:r w:rsidR="00D01A9B" w:rsidRPr="00233183">
        <w:rPr>
          <w:lang w:val="hr-HR"/>
        </w:rPr>
        <w:t xml:space="preserve">                                        </w:t>
      </w:r>
      <w:r w:rsidR="002C4FC1">
        <w:rPr>
          <w:lang w:val="hr-HR"/>
        </w:rPr>
        <w:t xml:space="preserve">                            </w:t>
      </w:r>
    </w:p>
    <w:p w:rsidRDefault="002C4FC1" w:rsidR="002C4FC1">
      <w:pPr>
        <w:jc w:val="both"/>
        <w:rPr>
          <w:lang w:val="hr-HR"/>
        </w:rPr>
      </w:pPr>
    </w:p>
    <w:p w:rsidRDefault="003065B7" w:rsidR="003065B7">
      <w:pPr>
        <w:jc w:val="both"/>
        <w:rPr>
          <w:lang w:val="hr-HR"/>
        </w:rPr>
      </w:pPr>
    </w:p>
    <w:p w:rsidRDefault="003065B7" w:rsidR="003065B7">
      <w:pPr>
        <w:jc w:val="both"/>
        <w:rPr>
          <w:lang w:val="hr-HR"/>
        </w:rPr>
      </w:pPr>
    </w:p>
    <w:p w:rsidRDefault="003065B7" w:rsidR="003065B7">
      <w:pPr>
        <w:jc w:val="both"/>
        <w:rPr>
          <w:lang w:val="hr-HR"/>
        </w:rPr>
      </w:pPr>
    </w:p>
    <w:p w:rsidRDefault="003065B7" w:rsidR="003065B7">
      <w:pPr>
        <w:jc w:val="both"/>
        <w:rPr>
          <w:lang w:val="hr-HR"/>
        </w:rPr>
      </w:pPr>
    </w:p>
    <w:p w:rsidRDefault="003065B7" w:rsidR="003065B7">
      <w:pPr>
        <w:jc w:val="both"/>
        <w:rPr>
          <w:lang w:val="hr-HR"/>
        </w:rPr>
      </w:pPr>
    </w:p>
    <w:p w:rsidRDefault="002C4FC1" w:rsidR="002C4FC1">
      <w:pPr>
        <w:jc w:val="both"/>
        <w:rPr>
          <w:lang w:val="hr-HR"/>
        </w:rPr>
      </w:pPr>
    </w:p>
    <w:p w:rsidRDefault="00A70A67" w:rsidR="00A70A67" w:rsidRPr="00233183">
      <w:pPr>
        <w:jc w:val="both"/>
        <w:rPr>
          <w:lang w:val="hr-HR"/>
        </w:rPr>
      </w:pPr>
    </w:p>
    <w:p w:rsidRDefault="0088337D" w:rsidR="0088337D" w:rsidRPr="00233183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 xml:space="preserve">na </w:t>
      </w:r>
      <w:r w:rsidR="000B1D97">
        <w:rPr>
          <w:lang w:val="hr-HR"/>
        </w:rPr>
        <w:t>e-oglasnu ploču</w:t>
      </w:r>
      <w:r w:rsidR="003065B7">
        <w:rPr>
          <w:lang w:val="hr-HR"/>
        </w:rPr>
        <w:t xml:space="preserve"> suda</w:t>
      </w:r>
    </w:p>
    <w:p w:rsidRDefault="004B33D1" w:rsidR="003065B7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  <w:r w:rsidR="003065B7">
        <w:rPr>
          <w:lang w:val="hr-HR"/>
        </w:rPr>
        <w:t>, poštom i putem e-</w:t>
      </w:r>
    </w:p>
    <w:p w:rsidRDefault="003065B7" w:rsidR="004B33D1" w:rsidRPr="00233183">
      <w:pPr>
        <w:jc w:val="both"/>
        <w:rPr>
          <w:lang w:val="hr-HR"/>
        </w:rPr>
      </w:pPr>
      <w:r>
        <w:rPr>
          <w:lang w:val="hr-HR"/>
        </w:rPr>
        <w:t xml:space="preserve">         oglasne ploče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3065B7">
        <w:rPr>
          <w:lang w:val="hr-HR"/>
        </w:rPr>
        <w:t>20</w:t>
      </w:r>
      <w:r w:rsidR="000B1D97">
        <w:rPr>
          <w:lang w:val="hr-HR"/>
        </w:rPr>
        <w:t>.</w:t>
      </w:r>
      <w:r w:rsidR="003065B7">
        <w:rPr>
          <w:lang w:val="hr-HR"/>
        </w:rPr>
        <w:t>11</w:t>
      </w:r>
      <w:r w:rsidR="000B1D97">
        <w:rPr>
          <w:lang w:val="hr-HR"/>
        </w:rPr>
        <w:t>.2</w:t>
      </w:r>
      <w:r w:rsidR="00FC6DF7" w:rsidRPr="00233183">
        <w:rPr>
          <w:lang w:val="hr-HR"/>
        </w:rPr>
        <w:t>01</w:t>
      </w:r>
      <w:r w:rsidR="000B1D97">
        <w:rPr>
          <w:lang w:val="hr-HR"/>
        </w:rPr>
        <w:t>5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273" w:rsidR="00133273">
      <w:r>
        <w:separator/>
      </w:r>
    </w:p>
  </w:endnote>
  <w:endnote w:id="0" w:type="continuationSeparator">
    <w:p w:rsidRDefault="00133273" w:rsidR="00133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273" w:rsidR="00133273">
      <w:r>
        <w:separator/>
      </w:r>
    </w:p>
  </w:footnote>
  <w:footnote w:id="0" w:type="continuationSeparator">
    <w:p w:rsidRDefault="00133273" w:rsidR="00133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EA" w:rsidR="00A0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04EA" w:rsidR="00A004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EA" w:rsidR="00A004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5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04EA" w:rsidP="00A573A9" w:rsidR="00A004EA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FC5"/>
    <w:rsid w:val="00032922"/>
    <w:rsid w:val="0005107C"/>
    <w:rsid w:val="0005675E"/>
    <w:rsid w:val="000A3AD0"/>
    <w:rsid w:val="000B1D97"/>
    <w:rsid w:val="000B7DBA"/>
    <w:rsid w:val="000C1D52"/>
    <w:rsid w:val="00133273"/>
    <w:rsid w:val="001409C4"/>
    <w:rsid w:val="001477ED"/>
    <w:rsid w:val="001514B0"/>
    <w:rsid w:val="00154B93"/>
    <w:rsid w:val="001D55AB"/>
    <w:rsid w:val="001E168E"/>
    <w:rsid w:val="001F06DD"/>
    <w:rsid w:val="001F1E2C"/>
    <w:rsid w:val="001F5817"/>
    <w:rsid w:val="00212391"/>
    <w:rsid w:val="00233183"/>
    <w:rsid w:val="002364F7"/>
    <w:rsid w:val="00257633"/>
    <w:rsid w:val="00293150"/>
    <w:rsid w:val="002B6655"/>
    <w:rsid w:val="002C4FC1"/>
    <w:rsid w:val="003046F3"/>
    <w:rsid w:val="003065B7"/>
    <w:rsid w:val="00322E33"/>
    <w:rsid w:val="00375CFB"/>
    <w:rsid w:val="00383A84"/>
    <w:rsid w:val="003A01B8"/>
    <w:rsid w:val="003C41D8"/>
    <w:rsid w:val="003D6251"/>
    <w:rsid w:val="004B33D1"/>
    <w:rsid w:val="004F07A3"/>
    <w:rsid w:val="0051056D"/>
    <w:rsid w:val="00513A09"/>
    <w:rsid w:val="00536E46"/>
    <w:rsid w:val="005470B7"/>
    <w:rsid w:val="00574FAB"/>
    <w:rsid w:val="005C7146"/>
    <w:rsid w:val="005F4A9F"/>
    <w:rsid w:val="005F5592"/>
    <w:rsid w:val="00602725"/>
    <w:rsid w:val="006730BB"/>
    <w:rsid w:val="00676F17"/>
    <w:rsid w:val="006B0A88"/>
    <w:rsid w:val="006B68EC"/>
    <w:rsid w:val="00703337"/>
    <w:rsid w:val="00703CFC"/>
    <w:rsid w:val="00710FC8"/>
    <w:rsid w:val="00745E56"/>
    <w:rsid w:val="00760D67"/>
    <w:rsid w:val="007D59E6"/>
    <w:rsid w:val="00843052"/>
    <w:rsid w:val="00873675"/>
    <w:rsid w:val="0088337D"/>
    <w:rsid w:val="008D4CAB"/>
    <w:rsid w:val="008D7E98"/>
    <w:rsid w:val="008F0429"/>
    <w:rsid w:val="00905A2A"/>
    <w:rsid w:val="009453F3"/>
    <w:rsid w:val="009720E0"/>
    <w:rsid w:val="009872EE"/>
    <w:rsid w:val="009C48B7"/>
    <w:rsid w:val="00A004EA"/>
    <w:rsid w:val="00A0686F"/>
    <w:rsid w:val="00A573A9"/>
    <w:rsid w:val="00A70A67"/>
    <w:rsid w:val="00A96F46"/>
    <w:rsid w:val="00AB1302"/>
    <w:rsid w:val="00AC021F"/>
    <w:rsid w:val="00AF6677"/>
    <w:rsid w:val="00B27409"/>
    <w:rsid w:val="00B3095D"/>
    <w:rsid w:val="00B92C5B"/>
    <w:rsid w:val="00BD0770"/>
    <w:rsid w:val="00C4529F"/>
    <w:rsid w:val="00C64595"/>
    <w:rsid w:val="00C927CE"/>
    <w:rsid w:val="00D01A9B"/>
    <w:rsid w:val="00D765DF"/>
    <w:rsid w:val="00DC7ACA"/>
    <w:rsid w:val="00DF5B97"/>
    <w:rsid w:val="00E050D3"/>
    <w:rsid w:val="00E57FEE"/>
    <w:rsid w:val="00E61EB5"/>
    <w:rsid w:val="00E76ECA"/>
    <w:rsid w:val="00E820C8"/>
    <w:rsid w:val="00ED4295"/>
    <w:rsid w:val="00EE0731"/>
    <w:rsid w:val="00F44977"/>
    <w:rsid w:val="00F579C0"/>
    <w:rsid w:val="00F7028C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C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C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C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C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C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C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C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C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Stpn-42/2015</izvorni_sadrzaj>
    <derivirana_varijabla naziv="DomainObject.Predmet.OznakaBroj_1">Stpn-42/2015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DIKE društvo s ograničenom odgovornošću za proizvodnju i usluge, Orahovica</izvorni_sadrzaj>
    <derivirana_varijabla naziv="DomainObject.Predmet.StrankaFormated_1">  DIKE društvo s ograničenom odgovornošću za proizvodnju i usluge, Orahovica</derivirana_varijabla>
  </DomainObject.Predmet.StrankaFormated>
  <DomainObject.Predmet.StrankaFormatedOIB>
    <izvorni_sadrzaj>  DIKE društvo s ograničenom odgovornošću za proizvodnju i usluge, Orahovica, OIB 28848131758</izvorni_sadrzaj>
    <derivirana_varijabla naziv="DomainObject.Predmet.StrankaFormatedOIB_1">  DIKE društvo s ograničenom odgovornošću za proizvodnju i usluge, Orahovica, OIB 28848131758</derivirana_varijabla>
  </DomainObject.Predmet.StrankaFormatedOIB>
  <DomainObject.Predmet.StrankaFormatedWithAdress>
    <izvorni_sadrzaj> DIKE društvo s ograničenom odgovornošću za proizvodnju i usluge, Orahovica, Franje Gavrančića 11, 33515 Orahovica</izvorni_sadrzaj>
    <derivirana_varijabla naziv="DomainObject.Predmet.StrankaFormatedWithAdress_1"> DIKE društvo s ograničenom odgovornošću za proizvodnju i usluge, Orahovica, Franje Gavrančića 11, 33515 Orahovica</derivirana_varijabla>
  </DomainObject.Predmet.StrankaFormatedWithAdress>
  <DomainObject.Predmet.StrankaFormatedWithAdressOIB>
    <izvorni_sadrzaj> DIKE društvo s ograničenom odgovornošću za proizvodnju i usluge, Orahovica, OIB 28848131758, Franje Gavrančića 11, 33515 Orahovica</izvorni_sadrzaj>
    <derivirana_varijabla naziv="DomainObject.Predmet.StrankaFormatedWithAdressOIB_1"> DIKE društvo s ograničenom odgovornošću za proizvodnju i usluge, Orahovica, OIB 28848131758, Franje Gavrančića 11, 33515 Orahovica</derivirana_varijabla>
  </DomainObject.Predmet.StrankaFormatedWithAdressOIB>
  <DomainObject.Predmet.StrankaWithAdress>
    <izvorni_sadrzaj>DIKE društvo s ograničenom odgovornošću za proizvodnju i usluge, Orahovica Franje Gavrančića 11,33515 Orahovica</izvorni_sadrzaj>
    <derivirana_varijabla naziv="DomainObject.Predmet.StrankaWithAdress_1">DIKE društvo s ograničenom odgovornošću za proizvodnju i usluge, Orahovica Franje Gavrančića 11,33515 Orahovica</derivirana_varijabla>
  </DomainObject.Predmet.StrankaWithAdress>
  <DomainObject.Predmet.StrankaWithAdressOIB>
    <izvorni_sadrzaj>DIKE društvo s ograničenom odgovornošću za proizvodnju i usluge, Orahovica, OIB 28848131758, Franje Gavrančića 11,33515 Orahovica</izvorni_sadrzaj>
    <derivirana_varijabla naziv="DomainObject.Predmet.StrankaWithAdressOIB_1">DIKE društvo s ograničenom odgovornošću za proizvodnju i usluge, Orahovica, OIB 28848131758, Franje Gavrančića 11,33515 Orahovica</derivirana_varijabla>
  </DomainObject.Predmet.StrankaWithAdressOIB>
  <DomainObject.Predmet.StrankaNazivFormated>
    <izvorni_sadrzaj>DIKE društvo s ograničenom odgovornošću za proizvodnju i usluge, Orahovica</izvorni_sadrzaj>
    <derivirana_varijabla naziv="DomainObject.Predmet.StrankaNazivFormated_1">DIKE društvo s ograničenom odgovornošću za proizvodnju i usluge, Orahovica</derivirana_varijabla>
  </DomainObject.Predmet.StrankaNazivFormated>
  <DomainObject.Predmet.StrankaNazivFormatedOIB>
    <izvorni_sadrzaj>DIKE društvo s ograničenom odgovornošću za proizvodnju i usluge, Orahovica, OIB 28848131758</izvorni_sadrzaj>
    <derivirana_varijabla naziv="DomainObject.Predmet.StrankaNazivFormatedOIB_1">DIKE društvo s ograničenom odgovornošću za proizvodnju i usluge, Orahovica, OIB 28848131758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DIKE društvo s ograničenom odgovornošću za proizvodnju i usluge, Orahovica</item>
    </izvorni_sadrzaj>
    <derivirana_varijabla naziv="DomainObject.Predmet.StrankaListFormated_1">
      <item>DIKE društvo s ograničenom odgovornošću za proizvodnju i usluge, Orahovica</item>
    </derivirana_varijabla>
  </DomainObject.Predmet.StrankaListFormated>
  <DomainObject.Predmet.StrankaListFormatedOIB>
    <izvorni_sadrzaj>
      <item>DIKE društvo s ograničenom odgovornošću za proizvodnju i usluge, Orahovica, OIB 28848131758</item>
    </izvorni_sadrzaj>
    <derivirana_varijabla naziv="DomainObject.Predmet.StrankaListFormatedOIB_1">
      <item>DIKE društvo s ograničenom odgovornošću za proizvodnju i usluge, Orahovica, OIB 28848131758</item>
    </derivirana_varijabla>
  </DomainObject.Predmet.StrankaListFormatedOIB>
  <DomainObject.Predmet.StrankaListFormatedWithAdress>
    <izvorni_sadrzaj>
      <item>DIKE društvo s ograničenom odgovornošću za proizvodnju i usluge, Orahovica, Franje Gavrančića 11, 33515 Orahovica</item>
    </izvorni_sadrzaj>
    <derivirana_varijabla naziv="DomainObject.Predmet.StrankaListFormatedWithAdress_1">
      <item>DIKE društvo s ograničenom odgovornošću za proizvodnju i usluge, Orahovica, Franje Gavrančića 11, 33515 Orahovica</item>
    </derivirana_varijabla>
  </DomainObject.Predmet.StrankaListFormatedWithAdress>
  <DomainObject.Predmet.StrankaListFormatedWithAdressOIB>
    <izvorni_sadrzaj>
      <item>DIKE društvo s ograničenom odgovornošću za proizvodnju i usluge, Orahovica, OIB 28848131758, Franje Gavrančića 11, 33515 Orahovica</item>
    </izvorni_sadrzaj>
    <derivirana_varijabla naziv="DomainObject.Predmet.StrankaListFormatedWithAdressOIB_1">
      <item>DIKE društvo s ograničenom odgovornošću za proizvodnju i usluge, Orahovica, OIB 28848131758, Franje Gavrančića 11, 33515 Orahovica</item>
    </derivirana_varijabla>
  </DomainObject.Predmet.StrankaListFormatedWithAdressOIB>
  <DomainObject.Predmet.StrankaListNazivFormated>
    <izvorni_sadrzaj>
      <item>DIKE društvo s ograničenom odgovornošću za proizvodnju i usluge, Orahovica</item>
    </izvorni_sadrzaj>
    <derivirana_varijabla naziv="DomainObject.Predmet.StrankaListNazivFormated_1">
      <item>DIKE društvo s ograničenom odgovornošću za proizvodnju i usluge, Orahovica</item>
    </derivirana_varijabla>
  </DomainObject.Predmet.StrankaListNazivFormated>
  <DomainObject.Predmet.StrankaListNazivFormatedOIB>
    <izvorni_sadrzaj>
      <item>DIKE društvo s ograničenom odgovornošću za proizvodnju i usluge, Orahovica, OIB 28848131758</item>
    </izvorni_sadrzaj>
    <derivirana_varijabla naziv="DomainObject.Predmet.StrankaListNazivFormatedOIB_1">
      <item>DIKE društvo s ograničenom odgovornošću za proizvodnju i usluge, Orahovica, OIB 28848131758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DIKE društvo s ograničenom odgovornošću za proizvodnju i usluge, Orahovica</izvorni_sadrzaj>
    <derivirana_varijabla naziv="DomainObject.Predmet.StrankaIDrugi_1">DIKE društvo s ograničenom odgovornošću za proizvodnju i usluge, Orahovica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DIKE društvo s ograničenom odgovornošću za proizvodnju i usluge, Orahovica, OIB 28848131758, Franje Gavrančića 11, 33515 Orahovica</izvorni_sadrzaj>
    <derivirana_varijabla naziv="DomainObject.Predmet.StrankaIDrugiAdressOIB_1">DIKE društvo s ograničenom odgovornošću za proizvodnju i usluge, Orahovica, OIB 28848131758, Franje Gavrančića 11,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DIKE društvo s ograničenom odgovornošću za proizvodnju i usluge, Orahovica</item>
    </izvorni_sadrzaj>
    <derivirana_varijabla naziv="DomainObject.Predmet.SudioniciListNaziv_1">
      <item>DIKE društvo s ograničenom odgovornošću za proizvodnju i usluge, Orahovica</item>
    </derivirana_varijabla>
  </DomainObject.Predmet.SudioniciListNaziv>
  <DomainObject.Predmet.SudioniciListAdressOIB>
    <izvorni_sadrzaj>
      <item>DIKE društvo s ograničenom odgovornošću za proizvodnju i usluge, Orahovica, OIB 28848131758, Franje Gavrančića 11,33515 Orahovica</item>
    </izvorni_sadrzaj>
    <derivirana_varijabla naziv="DomainObject.Predmet.SudioniciListAdressOIB_1">
      <item>DIKE društvo s ograničenom odgovornošću za proizvodnju i usluge, Orahovica, OIB 28848131758, Franje Gavrančića 11,33515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28848131758</item>
    </izvorni_sadrzaj>
    <derivirana_varijabla naziv="DomainObject.Predmet.SudioniciListNazivOIB_1">
      <item>, OIB 28848131758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111</properties:Words>
  <properties:Characters>612</properties:Characters>
  <properties:Lines>45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2015-11-20T11:56:00Z</dcterms:created>
  <dc:creator>553y7k3</dc:creator>
  <cp:lastModifiedBy>Željka Vitez</cp:lastModifiedBy>
  <cp:lastPrinted>2015-11-20T11:56:00Z</cp:lastPrinted>
  <dcterms:modified xmlns:xsi="http://www.w3.org/2001/XMLSchema-instance" xsi:type="dcterms:W3CDTF">2015-11-20T13:07:00Z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