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54fb" w14:paraId="1ed54fb"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F516C"/>
    <w:rsid w:val="00317702"/>
    <w:rsid w:val="00327A40"/>
    <w:rsid w:val="003E7E31"/>
    <w:rsid w:val="004A0316"/>
    <w:rsid w:val="00537279"/>
    <w:rsid w:val="005A0EF5"/>
    <w:rsid w:val="006A272C"/>
    <w:rsid w:val="00754F5E"/>
    <w:rsid w:val="008A0930"/>
    <w:rsid w:val="00904703"/>
    <w:rsid w:val="00BF1534"/>
    <w:rsid w:val="00BF32FD"/>
    <w:rsid w:val="00C41B73"/>
    <w:rsid w:val="00D66BE6"/>
    <w:rsid w:val="00D80C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317702"/>
    <w:rPr>
      <w:color w:val="808080"/>
      <w:bdr w:space="0" w:sz="0" w:color="auto" w:val="none"/>
      <w:shd w:fill="auto" w:color="auto" w:val="clear"/>
    </w:rPr>
  </w:style>
  <w:style w:customStyle="true" w:styleId="eSPISCCParagraphDefaultFont" w:type="character">
    <w:name w:val="eSPIS_CC_Paragraph Default Font"/>
    <w:basedOn w:val="FontStyle41"/>
    <w:rsid w:val="00317702"/>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317702"/>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7702"/>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317702"/>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317702"/>
    <w:rPr>
      <w:color w:val="808080"/>
      <w:bdr w:color="auto" w:space="0" w:sz="0" w:val="none"/>
      <w:shd w:color="auto" w:fill="auto" w:val="clear"/>
    </w:rPr>
  </w:style>
  <w:style w:customStyle="1" w:styleId="eSPISCCParagraphDefaultFont" w:type="character">
    <w:name w:val="eSPIS_CC_Paragraph Default Font"/>
    <w:basedOn w:val="FontStyle41"/>
    <w:rsid w:val="00317702"/>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317702"/>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7702"/>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317702"/>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CC7A5-7DCB-4DF5-A492-D9469DF31D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Financijska agencija</vt:lpwstr>
  </prop:property>
  <prop:property name="CC_coloring" pid="4" fmtid="{D5CDD505-2E9C-101B-9397-08002B2CF9AE}">
    <vt:bool>false</vt:bool>
  </prop:property>
  <prop:property name="BrojStranica" pid="5" fmtid="{D5CDD505-2E9C-101B-9397-08002B2CF9AE}">
    <vt:i4>2</vt:i4>
  </prop:property>
</prop:Properties>
</file>