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bf8f" w14:paraId="c53bf8f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4349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-10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F814EF">
        <w:rPr>
          <w:rFonts w:hAnsi="Times New Roman" w:ascii="Times New Roman"/>
          <w:sz w:val="24"/>
          <w:szCs w:val="24"/>
        </w:rPr>
        <w:t xml:space="preserve"> </w:t>
      </w:r>
      <w:r w:rsidR="00F814EF" w:rsidRPr="00F814EF">
        <w:rPr>
          <w:rFonts w:hAnsi="Times New Roman" w:ascii="Times New Roman"/>
          <w:sz w:val="24"/>
          <w:szCs w:val="24"/>
        </w:rPr>
        <w:t>STANOVI ZAGREB d.o.o., Donji Macelj, Donji Macelj 122, OIB 24262177100</w:t>
      </w:r>
      <w:r w:rsidR="002368DB" w:rsidRPr="00F814EF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E05705">
        <w:rPr>
          <w:rFonts w:hAnsi="Times New Roman" w:ascii="Times New Roman"/>
          <w:sz w:val="24"/>
          <w:szCs w:val="24"/>
        </w:rPr>
        <w:t>7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14EF" w:rsidRPr="00F814EF">
        <w:rPr>
          <w:rFonts w:hAnsi="Times New Roman" w:ascii="Times New Roman"/>
          <w:color w:val="auto"/>
          <w:sz w:val="24"/>
          <w:szCs w:val="24"/>
        </w:rPr>
        <w:t xml:space="preserve">STANOVI ZAGREB d.o.o., Donji Macelj, Donji Macelj 122, OIB 24262177100,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349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1729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4.742.036,30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ima tri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4349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zakonski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zastupnik dužnika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 Ne protivi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se prijedlogu za otvaranje stečajnog postupka, 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 xml:space="preserve">navodi da društvo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nema imovine,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 xml:space="preserve">da je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račun dužnika  blokiran i ima jednog zaposlenika (direktor). 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2267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5.045.079,92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923A2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0923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923A2" w:rsidP="004413C7" w:rsidR="000923A2" w:rsidRPr="000923A2">
      <w:pPr>
        <w:jc w:val="right"/>
        <w:rPr>
          <w:rFonts w:hAnsi="Times New Roman" w:ascii="Times New Roman"/>
          <w:color w:val="auto"/>
          <w:sz w:val="24"/>
          <w:szCs w:val="24"/>
        </w:rPr>
      </w:pPr>
    </w:p>
    <w:p w:rsidRDefault="000923A2" w:rsidP="004413C7" w:rsidR="000923A2" w:rsidRPr="000923A2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0923A2">
        <w:rPr>
          <w:rFonts w:hAnsi="Times New Roman" w:ascii="Times New Roman"/>
          <w:color w:val="auto"/>
          <w:sz w:val="24"/>
          <w:szCs w:val="24"/>
        </w:rPr>
        <w:t>Za točnost otpravka- ovlašteni službenik</w:t>
      </w:r>
    </w:p>
    <w:p w:rsidRDefault="000923A2" w:rsidP="004413C7" w:rsidR="000923A2" w:rsidRPr="000923A2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0923A2">
        <w:rPr>
          <w:rFonts w:hAnsi="Times New Roman" w:ascii="Times New Roman"/>
          <w:color w:val="auto"/>
          <w:sz w:val="24"/>
          <w:szCs w:val="24"/>
        </w:rPr>
        <w:t xml:space="preserve">Višnja Svečak 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D4C" w:rsidR="001D4D4C">
      <w:r>
        <w:separator/>
      </w:r>
    </w:p>
  </w:endnote>
  <w:endnote w:id="0" w:type="continuationSeparator">
    <w:p w:rsidRDefault="001D4D4C" w:rsidR="001D4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D4C" w:rsidR="001D4D4C">
      <w:r>
        <w:separator/>
      </w:r>
    </w:p>
  </w:footnote>
  <w:footnote w:id="0" w:type="continuationSeparator">
    <w:p w:rsidRDefault="001D4D4C" w:rsidR="001D4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9044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F814EF">
      <w:rPr>
        <w:rFonts w:hAnsi="Times New Roman" w:ascii="Times New Roman"/>
        <w:color w:val="000000"/>
        <w:sz w:val="24"/>
        <w:szCs w:val="24"/>
      </w:rPr>
      <w:t>349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C0770F">
      <w:rPr>
        <w:rFonts w:hAnsi="Times New Roman" w:ascii="Times New Roman"/>
        <w:color w:val="000000"/>
        <w:sz w:val="24"/>
        <w:szCs w:val="24"/>
      </w:rPr>
      <w:t>0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923A2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D4D4C"/>
    <w:rsid w:val="001E2B75"/>
    <w:rsid w:val="001E6CCF"/>
    <w:rsid w:val="001E7FD3"/>
    <w:rsid w:val="00205ED7"/>
    <w:rsid w:val="002321B9"/>
    <w:rsid w:val="002368DB"/>
    <w:rsid w:val="00251E4E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335D1"/>
    <w:rsid w:val="00C42917"/>
    <w:rsid w:val="00C564F9"/>
    <w:rsid w:val="00C572D6"/>
    <w:rsid w:val="00C83AD2"/>
    <w:rsid w:val="00C8420E"/>
    <w:rsid w:val="00C9044A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570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77FBF"/>
    <w:rsid w:val="00F814EF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2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3A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3A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3A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3A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2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3A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3A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3A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3A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4349</izvorni_sadrzaj>
    <derivirana_varijabla naziv="DomainObject.Predmet.Broj_1">4349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St-4349/2016</izvorni_sadrzaj>
    <derivirana_varijabla naziv="DomainObject.Predmet.OznakaBroj_1">St-4349/2016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STANOVI ZAGREB d.o.o. zastupanog po punomoćniku Dario Karakaš</izvorni_sadrzaj>
    <derivirana_varijabla naziv="DomainObject.Predmet.ProtustrankaFormated_1">  STANOVI ZAGREB d.o.o. zastupanog po punomoćniku Dario Karakaš</derivirana_varijabla>
  </DomainObject.Predmet.ProtustrankaFormated>
  <DomainObject.Predmet.ProtustrankaFormatedOIB>
    <izvorni_sadrzaj>  STANOVI ZAGREB d.o.o., OIB 24262177100 zastupanog po punomoćniku Dario Karakaš</izvorni_sadrzaj>
    <derivirana_varijabla naziv="DomainObject.Predmet.ProtustrankaFormatedOIB_1">  STANOVI ZAGREB d.o.o., OIB 24262177100 zastupanog po punomoćniku Dario Karakaš</derivirana_varijabla>
  </DomainObject.Predmet.ProtustrankaFormatedOIB>
  <DomainObject.Predmet.ProtustrankaFormatedWithAdress>
    <izvorni_sadrzaj> STANOVI ZAGREB d.o.o., Donji Macelj 122, 49225 Donji Macelj zastupanog po punomoćniku Dario Karakaš</izvorni_sadrzaj>
    <derivirana_varijabla naziv="DomainObject.Predmet.ProtustrankaFormatedWithAdress_1"> STANOVI ZAGREB d.o.o., Donji Macelj 122, 49225 Donji Macelj zastupanog po punomoćniku Dario Karakaš</derivirana_varijabla>
  </DomainObject.Predmet.ProtustrankaFormatedWithAdress>
  <DomainObject.Predmet.ProtustrankaFormatedWithAdressOIB>
    <izvorni_sadrzaj> STANOVI ZAGREB d.o.o., OIB 24262177100, Donji Macelj 122, 49225 Donji Macelj zastupanog po punomoćniku Dario Karakaš</izvorni_sadrzaj>
    <derivirana_varijabla naziv="DomainObject.Predmet.ProtustrankaFormatedWithAdressOIB_1"> STANOVI ZAGREB d.o.o., OIB 24262177100, Donji Macelj 122, 49225 Donji Macelj zastupanog po punomoćniku Dario Karakaš</derivirana_varijabla>
  </DomainObject.Predmet.ProtustrankaFormatedWithAdressOIB>
  <DomainObject.Predmet.ProtustrankaWithAdress>
    <izvorni_sadrzaj>STANOVI ZAGREB d.o.o. Donji Macelj 122, 49225 Donji Macelj</izvorni_sadrzaj>
    <derivirana_varijabla naziv="DomainObject.Predmet.ProtustrankaWithAdress_1">STANOVI ZAGREB d.o.o. Donji Macelj 122, 49225 Donji Macelj</derivirana_varijabla>
  </DomainObject.Predmet.ProtustrankaWithAdress>
  <DomainObject.Predmet.ProtustrankaWithAdressOIB>
    <izvorni_sadrzaj>STANOVI ZAGREB d.o.o., OIB 24262177100, Donji Macelj 122, 49225 Donji Macelj</izvorni_sadrzaj>
    <derivirana_varijabla naziv="DomainObject.Predmet.ProtustrankaWithAdressOIB_1">STANOVI ZAGREB d.o.o., OIB 24262177100, Donji Macelj 122, 49225 Donji Macelj</derivirana_varijabla>
  </DomainObject.Predmet.ProtustrankaWithAdressOIB>
  <DomainObject.Predmet.ProtustrankaNazivFormated>
    <izvorni_sadrzaj>STANOVI ZAGREB d.o.o.</izvorni_sadrzaj>
    <derivirana_varijabla naziv="DomainObject.Predmet.ProtustrankaNazivFormated_1">STANOVI ZAGREB d.o.o.</derivirana_varijabla>
  </DomainObject.Predmet.ProtustrankaNazivFormated>
  <DomainObject.Predmet.ProtustrankaNazivFormatedOIB>
    <izvorni_sadrzaj>STANOVI ZAGREB d.o.o., OIB 24262177100</izvorni_sadrzaj>
    <derivirana_varijabla naziv="DomainObject.Predmet.ProtustrankaNazivFormatedOIB_1">STANOVI ZAGREB d.o.o., OIB 24262177100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Karakaš; vjerovnici</izvorni_sadrzaj>
    <derivirana_varijabla naziv="DomainObject.Predmet.StrankaFormated_1">  FINA Regionalni centar Zagreb; Dario Karakaš; vjerovnici</derivirana_varijabla>
  </DomainObject.Predmet.StrankaFormated>
  <DomainObject.Predmet.StrankaFormatedOIB>
    <izvorni_sadrzaj>  FINA Regionalni centar Zagreb, OIB 85821130368; Dario Karakaš, OIB 99436456220; vjerovnici</izvorni_sadrzaj>
    <derivirana_varijabla naziv="DomainObject.Predmet.StrankaFormatedOIB_1">  FINA Regionalni centar Zagreb, OIB 85821130368; Dario Karakaš, OIB 99436456220; vjerovnici</derivirana_varijabla>
  </DomainObject.Predmet.StrankaFormatedOIB>
  <DomainObject.Predmet.StrankaFormatedWithAdress>
    <izvorni_sadrzaj> FINA Regionalni centar Zagreb, Trg svibanjskih žrtava 1995. br. 1, 10000 Zagreb; Dario Karakaš, Donji Macelj 122, 49225 Donji Macelj; vjerovnici</izvorni_sadrzaj>
    <derivirana_varijabla naziv="DomainObject.Predmet.StrankaFormatedWithAdress_1"> FINA Regionalni centar Zagreb, Trg svibanjskih žrtava 1995. br. 1, 10000 Zagreb; Dario Karakaš, Donji Macelj 122, 49225 Donji Macelj; vjerovnici</derivirana_varijabla>
  </DomainObject.Predmet.StrankaFormatedWithAdress>
  <DomainObject.Predmet.StrankaFormatedWithAdressOIB>
    <izvorni_sadrzaj> FINA Regionalni centar Zagreb, OIB 85821130368, Trg svibanjskih žrtava 1995. br. 1, 10000 Zagreb; Dario Karakaš, OIB 99436456220, Donji Macelj 122, 49225 Donji Macelj; vjerovnici</izvorni_sadrzaj>
    <derivirana_varijabla naziv="DomainObject.Predmet.StrankaFormatedWithAdressOIB_1"> FINA Regionalni centar Zagreb, OIB 85821130368, Trg svibanjskih žrtava 1995. br. 1, 10000 Zagreb; Dario Karakaš, OIB 99436456220, Donji Macelj 122, 49225 Donji Macelj; vjerovnici</derivirana_varijabla>
  </DomainObject.Predmet.StrankaFormatedWithAdressOIB>
  <DomainObject.Predmet.StrankaWithAdress>
    <izvorni_sadrzaj>FINA Regionalni centar Zagreb Trg svibanjskih žrtava 1995. br. 1,10000 Zagreb,Dario Karakaš Donji Macelj 122,49225 Donji Macelj,vjerovnici </izvorni_sadrzaj>
    <derivirana_varijabla naziv="DomainObject.Predmet.StrankaWithAdress_1">FINA Regionalni centar Zagreb Trg svibanjskih žrtava 1995. br. 1,10000 Zagreb,Dario Karakaš Donji Macelj 122,49225 Donji Macelj,vjerovnici </derivirana_varijabla>
  </DomainObject.Predmet.StrankaWithAdress>
  <DomainObject.Predmet.StrankaWithAdressOIB>
    <izvorni_sadrzaj>FINA Regionalni centar Zagreb, OIB 85821130368, Trg svibanjskih žrtava 1995. br. 1,10000 Zagreb,Dario Karakaš, OIB 99436456220, Donji Macelj 122,49225 Donji Macelj,vjerovnici</izvorni_sadrzaj>
    <derivirana_varijabla naziv="DomainObject.Predmet.StrankaWithAdressOIB_1">FINA Regionalni centar Zagreb, OIB 85821130368, Trg svibanjskih žrtava 1995. br. 1,10000 Zagreb,Dario Karakaš, OIB 99436456220, Donji Macelj 122,49225 Donji Macelj,vjerovnici</derivirana_varijabla>
  </DomainObject.Predmet.StrankaWithAdressOIB>
  <DomainObject.Predmet.StrankaNazivFormated>
    <izvorni_sadrzaj>FINA Regionalni centar Zagreb,Dario Karakaš,vjerovnici</izvorni_sadrzaj>
    <derivirana_varijabla naziv="DomainObject.Predmet.StrankaNazivFormated_1">FINA Regionalni centar Zagreb,Dario Karakaš,vjerovnici</derivirana_varijabla>
  </DomainObject.Predmet.StrankaNazivFormated>
  <DomainObject.Predmet.StrankaNazivFormatedOIB>
    <izvorni_sadrzaj>FINA Regionalni centar Zagreb, OIB 85821130368,Dario Karakaš, OIB 99436456220,vjerovnici</izvorni_sadrzaj>
    <derivirana_varijabla naziv="DomainObject.Predmet.StrankaNazivFormatedOIB_1">FINA Regionalni centar Zagreb, OIB 85821130368,Dario Karakaš, OIB 99436456220,vjerovnici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Dario Karakaš</item>
      <item>vjerovnici</item>
    </izvorni_sadrzaj>
    <derivirana_varijabla naziv="DomainObject.Predmet.StrankaListFormated_1">
      <item>FINA Regionalni centar Zagreb</item>
      <item>Dario Karakaš</item>
      <item>vjerovnici</item>
    </derivirana_varijabla>
  </DomainObject.Predmet.StrankaListFormated>
  <DomainObject.Predmet.StrankaListFormatedOIB>
    <izvorni_sadrzaj>
      <item>FINA Regionalni centar Zagreb, OIB 85821130368</item>
      <item>Dario Karakaš, OIB 99436456220</item>
      <item>vjerovnici</item>
    </izvorni_sadrzaj>
    <derivirana_varijabla naziv="DomainObject.Predmet.StrankaListFormatedOIB_1">
      <item>FINA Regionalni centar Zagreb, OIB 85821130368</item>
      <item>Dario Karakaš, OIB 99436456220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Dario Karakaš, Donji Macelj 122, 49225 Donji Macelj</item>
      <item>vjerovnici</item>
    </izvorni_sadrzaj>
    <derivirana_varijabla naziv="DomainObject.Predmet.StrankaListFormatedWithAdress_1">
      <item>FINA Regionalni centar Zagreb, Trg svibanjskih žrtava 1995. br. 1, 10000 Zagreb</item>
      <item>Dario Karakaš, Donji Macelj 122, 49225 Donji Macelj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Dario Karakaš, OIB 99436456220, Donji Macelj 122, 49225 Donji Macelj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Dario Karakaš, OIB 99436456220, Donji Macelj 122, 49225 Donji Macelj</item>
      <item>vjerovnici</item>
    </derivirana_varijabla>
  </DomainObject.Predmet.StrankaListFormatedWithAdressOIB>
  <DomainObject.Predmet.StrankaListNazivFormated>
    <izvorni_sadrzaj>
      <item>FINA Regionalni centar Zagreb</item>
      <item>Dario Karakaš</item>
      <item>vjerovnici</item>
    </izvorni_sadrzaj>
    <derivirana_varijabla naziv="DomainObject.Predmet.StrankaListNazivFormated_1">
      <item>FINA Regionalni centar Zagreb</item>
      <item>Dario Karakaš</item>
      <item>vjerovnici</item>
    </derivirana_varijabla>
  </DomainObject.Predmet.StrankaListNazivFormated>
  <DomainObject.Predmet.StrankaListNazivFormatedOIB>
    <izvorni_sadrzaj>
      <item>FINA Regionalni centar Zagreb, OIB 85821130368</item>
      <item>Dario Karakaš, OIB 99436456220</item>
      <item>vjerovnici</item>
    </izvorni_sadrzaj>
    <derivirana_varijabla naziv="DomainObject.Predmet.StrankaListNazivFormatedOIB_1">
      <item>FINA Regionalni centar Zagreb, OIB 85821130368</item>
      <item>Dario Karakaš, OIB 99436456220</item>
      <item>vjerovnici</item>
    </derivirana_varijabla>
  </DomainObject.Predmet.StrankaListNazivFormatedOIB>
  <DomainObject.Predmet.ProtuStrankaListFormated>
    <izvorni_sadrzaj>
      <item>STANOVI ZAGREB d.o.o. zastupanog po punomoćniku Dario Karakaš</item>
    </izvorni_sadrzaj>
    <derivirana_varijabla naziv="DomainObject.Predmet.ProtuStrankaListFormated_1">
      <item>STANOVI ZAGREB d.o.o. zastupanog po punomoćniku Dario Karakaš</item>
    </derivirana_varijabla>
  </DomainObject.Predmet.ProtuStrankaListFormated>
  <DomainObject.Predmet.ProtuStrankaListFormatedOIB>
    <izvorni_sadrzaj>
      <item>STANOVI ZAGREB d.o.o., OIB 24262177100 zastupanog po punomoćniku Dario Karakaš</item>
    </izvorni_sadrzaj>
    <derivirana_varijabla naziv="DomainObject.Predmet.ProtuStrankaListFormatedOIB_1">
      <item>STANOVI ZAGREB d.o.o., OIB 24262177100 zastupanog po punomoćniku Dario Karakaš</item>
    </derivirana_varijabla>
  </DomainObject.Predmet.ProtuStrankaListFormatedOIB>
  <DomainObject.Predmet.ProtuStrankaListFormatedWithAdress>
    <izvorni_sadrzaj>
      <item>STANOVI ZAGREB d.o.o., Donji Macelj 122, 49225 Donji Macelj zastupanog po punomoćniku Dario Karakaš</item>
    </izvorni_sadrzaj>
    <derivirana_varijabla naziv="DomainObject.Predmet.ProtuStrankaListFormatedWithAdress_1">
      <item>STANOVI ZAGREB d.o.o., Donji Macelj 122, 49225 Donji Macelj zastupanog po punomoćniku Dario Karakaš</item>
    </derivirana_varijabla>
  </DomainObject.Predmet.ProtuStrankaListFormatedWithAdress>
  <DomainObject.Predmet.ProtuStrankaListFormatedWithAdressOIB>
    <izvorni_sadrzaj>
      <item>STANOVI ZAGREB d.o.o., OIB 24262177100, Donji Macelj 122, 49225 Donji Macelj zastupanog po punomoćniku Dario Karakaš</item>
    </izvorni_sadrzaj>
    <derivirana_varijabla naziv="DomainObject.Predmet.ProtuStrankaListFormatedWithAdressOIB_1">
      <item>STANOVI ZAGREB d.o.o., OIB 24262177100, Donji Macelj 122, 49225 Donji Macelj zastupanog po punomoćniku Dario Karakaš</item>
    </derivirana_varijabla>
  </DomainObject.Predmet.ProtuStrankaListFormatedWithAdressOIB>
  <DomainObject.Predmet.ProtuStrankaListNazivFormated>
    <izvorni_sadrzaj>
      <item>STANOVI ZAGREB d.o.o.</item>
    </izvorni_sadrzaj>
    <derivirana_varijabla naziv="DomainObject.Predmet.ProtuStrankaListNazivFormated_1">
      <item>STANOVI ZAGREB d.o.o.</item>
    </derivirana_varijabla>
  </DomainObject.Predmet.ProtuStrankaListNazivFormated>
  <DomainObject.Predmet.ProtuStrankaListNazivFormatedOIB>
    <izvorni_sadrzaj>
      <item>STANOVI ZAGREB d.o.o., OIB 24262177100</item>
    </izvorni_sadrzaj>
    <derivirana_varijabla naziv="DomainObject.Predmet.ProtuStrankaListNazivFormatedOIB_1">
      <item>STANOVI ZAGREB d.o.o., OIB 24262177100</item>
    </derivirana_varijabla>
  </DomainObject.Predmet.ProtuStrankaListNazivFormatedOIB>
  <DomainObject.Predmet.OstaliListFormated>
    <izvorni_sadrzaj>
      <item>Dario Karakaš punomoćnik sudionika u postupku STANOVI ZAGREB d.o.o.</item>
    </izvorni_sadrzaj>
    <derivirana_varijabla naziv="DomainObject.Predmet.OstaliListFormated_1">
      <item>Dario Karakaš punomoćnik sudionika u postupku STANOVI ZAGREB d.o.o.</item>
    </derivirana_varijabla>
  </DomainObject.Predmet.OstaliListFormated>
  <DomainObject.Predmet.OstaliListFormatedOIB>
    <izvorni_sadrzaj>
      <item>Dario Karakaš, OIB 99436456220 punomoćnik sudionika u postupku STANOVI ZAGREB d.o.o.</item>
    </izvorni_sadrzaj>
    <derivirana_varijabla naziv="DomainObject.Predmet.OstaliListFormatedOIB_1">
      <item>Dario Karakaš, OIB 99436456220 punomoćnik sudionika u postupku STANOVI ZAGREB d.o.o.</item>
    </derivirana_varijabla>
  </DomainObject.Predmet.OstaliListFormatedOIB>
  <DomainObject.Predmet.OstaliListFormatedWithAdress>
    <izvorni_sadrzaj>
      <item>Dario Karakaš, Donji Macelj 122, 49225 Donji Macelj punomoćnik sudionika u postupku STANOVI ZAGREB d.o.o.</item>
    </izvorni_sadrzaj>
    <derivirana_varijabla naziv="DomainObject.Predmet.OstaliListFormatedWithAdress_1">
      <item>Dario Karakaš, Donji Macelj 122, 49225 Donji Macelj punomoćnik sudionika u postupku STANOVI ZAGREB d.o.o.</item>
    </derivirana_varijabla>
  </DomainObject.Predmet.OstaliListFormatedWithAdress>
  <DomainObject.Predmet.OstaliListFormatedWithAdressOIB>
    <izvorni_sadrzaj>
      <item>Dario Karakaš, OIB 99436456220, Donji Macelj 122, 49225 Donji Macelj punomoćnik sudionika u postupku STANOVI ZAGREB d.o.o.</item>
    </izvorni_sadrzaj>
    <derivirana_varijabla naziv="DomainObject.Predmet.OstaliListFormatedWithAdressOIB_1">
      <item>Dario Karakaš, OIB 99436456220, Donji Macelj 122, 49225 Donji Macelj punomoćnik sudionika u postupku STANOVI ZAGREB d.o.o.</item>
    </derivirana_varijabla>
  </DomainObject.Predmet.OstaliListFormatedWithAdressOIB>
  <DomainObject.Predmet.OstaliListNazivFormated>
    <izvorni_sadrzaj>
      <item>Dario Karakaš</item>
    </izvorni_sadrzaj>
    <derivirana_varijabla naziv="DomainObject.Predmet.OstaliListNazivFormated_1">
      <item>Dario Karakaš</item>
    </derivirana_varijabla>
  </DomainObject.Predmet.OstaliListNazivFormated>
  <DomainObject.Predmet.OstaliListNazivFormatedOIB>
    <izvorni_sadrzaj>
      <item>Dario Karakaš, OIB 99436456220</item>
    </izvorni_sadrzaj>
    <derivirana_varijabla naziv="DomainObject.Predmet.OstaliListNazivFormatedOIB_1">
      <item>Dario Karakaš, OIB 99436456220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STANOVI ZAGREB d.o.o.</izvorni_sadrzaj>
    <derivirana_varijabla naziv="DomainObject.Predmet.ProtustrankaIDrugi_1">STANOVI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STANOVI ZAGREB d.o.o., OIB 24262177100, Donji Macelj 122, 49225 Donji Macelj</izvorni_sadrzaj>
    <derivirana_varijabla naziv="DomainObject.Predmet.ProtustrankaIDrugiAdressOIB_1">STANOVI ZAGREB d.o.o., OIB 24262177100, Donji Macelj 122, 49225 Donji Macelj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STANOVI ZAGREB d.o.o.</item>
      <item>Dario Karakaš</item>
      <item>Dario Karakaš</item>
      <item>vjerovnici</item>
    </izvorni_sadrzaj>
    <derivirana_varijabla naziv="DomainObject.Predmet.SudioniciListNaziv_1">
      <item>FINA Regionalni centar Zagreb</item>
      <item>STANOVI ZAGREB d.o.o.</item>
      <item>Dario Karakaš</item>
      <item>Dario Karakaš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STANOVI ZAGREB d.o.o., OIB 24262177100, Donji Macelj 122,49225 Donji Macelj</item>
      <item>Dario Karakaš, OIB 99436456220, Donji Macelj 122,49225 Donji Macelj</item>
      <item>Dario Karakaš, OIB 99436456220, Donji Macelj 122,49225 Donji Macelj</item>
      <item>vjerovnici</item>
    </izvorni_sadrzaj>
    <derivirana_varijabla naziv="DomainObject.Predmet.SudioniciListAdressOIB_1">
      <item>FINA Regionalni centar Zagreb, OIB 85821130368, Trg svibanjskih žrtava 1995. br. 1,10000 Zagreb</item>
      <item>STANOVI ZAGREB d.o.o., OIB 24262177100, Donji Macelj 122,49225 Donji Macelj</item>
      <item>Dario Karakaš, OIB 99436456220, Donji Macelj 122,49225 Donji Macelj</item>
      <item>Dario Karakaš, OIB 99436456220, Donji Macelj 122,49225 Donji Macelj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24262177100</item>
      <item>, OIB 99436456220</item>
      <item>, OIB 99436456220</item>
      <item>, OIB null</item>
    </izvorni_sadrzaj>
    <derivirana_varijabla naziv="DomainObject.Predmet.SudioniciListNazivOIB_1">
      <item>, OIB 85821130368</item>
      <item>, OIB 24262177100</item>
      <item>, OIB 99436456220</item>
      <item>, OIB 99436456220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B9D75-A2E0-4BA6-AF74-5140EF215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690</properties:Words>
  <properties:Characters>3769</properties:Characters>
  <properties:Lines>81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2017-06-07T07:54:00Z</dcterms:created>
  <dc:creator>MINISTARSTVO PRAVOSUĐA</dc:creator>
  <cp:lastModifiedBy>Višnja Mihalić</cp:lastModifiedBy>
  <cp:lastPrinted>2017-06-07T07:54:00Z</cp:lastPrinted>
  <dcterms:modified xmlns:xsi="http://www.w3.org/2001/XMLSchema-instance" xsi:type="dcterms:W3CDTF">2017-06-07T07:55:00Z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