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6d61" w14:paraId="e426d61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E3002E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4C6111">
        <w:t>40.</w:t>
      </w:r>
      <w:r w:rsidRPr="0063308C">
        <w:t xml:space="preserve"> St-</w:t>
      </w:r>
      <w:r w:rsidR="009C66AF">
        <w:t>18</w:t>
      </w:r>
      <w:r w:rsidR="00D87A61">
        <w:t>86</w:t>
      </w:r>
      <w:r>
        <w:t>/201</w:t>
      </w:r>
      <w:r w:rsidR="009C66AF">
        <w:t>7</w:t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76592C" w:rsidP="001D7C1D" w:rsidR="001D7C1D" w:rsidRPr="0063308C">
      <w:pPr>
        <w:jc w:val="center"/>
      </w:pPr>
      <w:r>
        <w:t>Z A K LJ U Č A K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DC29B6">
        <w:t xml:space="preserve">UNEX GRUPA d.o.o., Zagreb, Ilica 26. (OIB 91012469230), </w:t>
      </w:r>
      <w:r w:rsidR="006C17E9">
        <w:t xml:space="preserve"> dana </w:t>
      </w:r>
      <w:r w:rsidR="0076592C">
        <w:t>22.kolovoza</w:t>
      </w:r>
      <w:r>
        <w:t xml:space="preserve"> 201</w:t>
      </w:r>
      <w:r w:rsidR="0076592C">
        <w:t>7</w:t>
      </w:r>
      <w:r>
        <w:t xml:space="preserve">. 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71BD2" w:rsidP="005C5DB0" w:rsidR="00471BD2">
      <w:pPr>
        <w:pStyle w:val="Odlomakpopisa"/>
      </w:pPr>
    </w:p>
    <w:p w:rsidRDefault="000969AE" w:rsidP="002C4A56" w:rsidR="002C4A56">
      <w:pPr>
        <w:pStyle w:val="Odlomakpopisa"/>
        <w:numPr>
          <w:ilvl w:val="0"/>
          <w:numId w:val="1"/>
        </w:numPr>
        <w:jc w:val="both"/>
      </w:pPr>
      <w:r>
        <w:t xml:space="preserve">U predstečajnom postupku nad dužnikom </w:t>
      </w:r>
      <w:r w:rsidR="00DC29B6">
        <w:t>UNEX GRUPA d.o.o., Zagreb, Ilica 26. (OIB 91012469230)</w:t>
      </w:r>
      <w:r>
        <w:t xml:space="preserve"> r</w:t>
      </w:r>
      <w:r w:rsidR="0076592C">
        <w:t xml:space="preserve">očište </w:t>
      </w:r>
      <w:r w:rsidR="005C5DB0">
        <w:t xml:space="preserve">radi ispitivanja tražbina </w:t>
      </w:r>
      <w:r>
        <w:t xml:space="preserve">zakazano za dan </w:t>
      </w:r>
      <w:r w:rsidR="002C4A56" w:rsidRPr="002C4A56">
        <w:t xml:space="preserve"> </w:t>
      </w:r>
      <w:r w:rsidR="00E960BB">
        <w:t xml:space="preserve">24.kolovoza </w:t>
      </w:r>
      <w:r w:rsidR="002C4A56" w:rsidRPr="002C4A56">
        <w:t>201</w:t>
      </w:r>
      <w:r w:rsidR="00836780">
        <w:t>7</w:t>
      </w:r>
      <w:r w:rsidR="002C4A56" w:rsidRPr="002C4A56">
        <w:t xml:space="preserve">. godine u </w:t>
      </w:r>
      <w:r w:rsidR="00813864">
        <w:t>11</w:t>
      </w:r>
      <w:r w:rsidR="00471BD2">
        <w:t>,</w:t>
      </w:r>
      <w:r w:rsidR="00813864">
        <w:t>00</w:t>
      </w:r>
      <w:r w:rsidR="002C4A56" w:rsidRPr="002C4A56">
        <w:t xml:space="preserve"> sati, u prostorijama Trgovačkog suda u Zagrebu, Zagreb, Petrinjska 8, soba 96, II kat uličn</w:t>
      </w:r>
      <w:r>
        <w:t>e</w:t>
      </w:r>
      <w:r w:rsidR="002C4A56" w:rsidRPr="002C4A56">
        <w:t xml:space="preserve"> zgrade</w:t>
      </w:r>
      <w:r>
        <w:t xml:space="preserve">, </w:t>
      </w:r>
      <w:r w:rsidRPr="000969AE">
        <w:rPr>
          <w:b/>
        </w:rPr>
        <w:t>neće se održati</w:t>
      </w:r>
    </w:p>
    <w:p w:rsidRDefault="00865F7D" w:rsidP="00865F7D" w:rsidR="00865F7D">
      <w:pPr>
        <w:pStyle w:val="Odlomakpopisa"/>
      </w:pPr>
    </w:p>
    <w:p w:rsidRDefault="000969AE" w:rsidP="0076592C" w:rsidR="00914325">
      <w:pPr>
        <w:pStyle w:val="Odlomakpopisa"/>
        <w:numPr>
          <w:ilvl w:val="0"/>
          <w:numId w:val="1"/>
        </w:numPr>
        <w:jc w:val="both"/>
      </w:pPr>
      <w:r>
        <w:t xml:space="preserve">U predstečajnom postupku nad dužnikom </w:t>
      </w:r>
      <w:r w:rsidR="00813864">
        <w:t>UNEX GRUPA d.o.o., Zagreb, Ilica 26. (OIB 91012469230)</w:t>
      </w:r>
      <w:r>
        <w:t xml:space="preserve"> ročište radi ispitivanja tražbina </w:t>
      </w:r>
      <w:r w:rsidR="00914325">
        <w:t>zakazuje se ta dan</w:t>
      </w:r>
      <w:r w:rsidR="000E11AD">
        <w:t>:</w:t>
      </w:r>
    </w:p>
    <w:p w:rsidRDefault="00914325" w:rsidP="00914325" w:rsidR="00914325">
      <w:pPr>
        <w:pStyle w:val="Odlomakpopisa"/>
        <w:ind w:left="1080"/>
        <w:jc w:val="both"/>
      </w:pPr>
    </w:p>
    <w:p w:rsidRDefault="00914325" w:rsidP="00914325" w:rsidR="00914325" w:rsidRPr="00914325">
      <w:pPr>
        <w:pStyle w:val="Odlomakpopisa"/>
        <w:ind w:left="1080"/>
        <w:jc w:val="both"/>
        <w:rPr>
          <w:b/>
        </w:rPr>
      </w:pPr>
      <w:r w:rsidRPr="00914325">
        <w:rPr>
          <w:b/>
        </w:rPr>
        <w:t xml:space="preserve">26.rujna 2017. godine u </w:t>
      </w:r>
      <w:r w:rsidR="009B5D3B">
        <w:rPr>
          <w:b/>
        </w:rPr>
        <w:t>11</w:t>
      </w:r>
      <w:r w:rsidRPr="00914325">
        <w:rPr>
          <w:b/>
        </w:rPr>
        <w:t>,</w:t>
      </w:r>
      <w:r w:rsidR="009B5D3B">
        <w:rPr>
          <w:b/>
        </w:rPr>
        <w:t>00</w:t>
      </w:r>
      <w:r w:rsidRPr="00914325">
        <w:rPr>
          <w:b/>
        </w:rPr>
        <w:t xml:space="preserve"> sati, u prostorijama Trgovačkog suda u Zagrebu, Zagreb, Petrinjska 8, soba 96, II kat ulične zgrade.</w:t>
      </w:r>
    </w:p>
    <w:p w:rsidRDefault="00914325" w:rsidP="00914325" w:rsidR="00914325">
      <w:pPr>
        <w:pStyle w:val="Odlomakpopisa"/>
      </w:pPr>
    </w:p>
    <w:p w:rsidRDefault="00E0456E" w:rsidP="00914325" w:rsidR="00E0456E">
      <w:pPr>
        <w:jc w:val="center"/>
      </w:pPr>
    </w:p>
    <w:p w:rsidRDefault="0042407B" w:rsidP="00914325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F651FE" w:rsidP="007F5CBE" w:rsidR="001D7C1D">
      <w:pPr>
        <w:ind w:firstLine="708"/>
        <w:jc w:val="both"/>
      </w:pPr>
      <w:r>
        <w:t xml:space="preserve">Rješenjem ovog suda od </w:t>
      </w:r>
      <w:r w:rsidR="000E11AD">
        <w:t xml:space="preserve">3.srpnja 2017. godine nad dužnikom </w:t>
      </w:r>
      <w:r w:rsidR="00813864">
        <w:t>UNEX GRUPA d.o.o., Zagreb, Ilica 26. (OIB 91012469230)</w:t>
      </w:r>
      <w:r w:rsidR="000E11AD">
        <w:t xml:space="preserve"> </w:t>
      </w:r>
      <w:r w:rsidR="005D5CB8">
        <w:t xml:space="preserve">otvoren je predstečajni postupak i </w:t>
      </w:r>
      <w:r w:rsidR="000E11AD">
        <w:t xml:space="preserve">zakazano je ročište radi ispitivanja tražbina (članak 46. Stečajnog zakona, N.N.br. 71/15, dalje: </w:t>
      </w:r>
      <w:r w:rsidR="005D5CB8">
        <w:t>SZ)</w:t>
      </w:r>
      <w:r w:rsidR="001D7C1D" w:rsidRPr="00D0792E">
        <w:t xml:space="preserve">. </w:t>
      </w:r>
    </w:p>
    <w:p w:rsidRDefault="005D5CB8" w:rsidP="00BE1970" w:rsidR="005D5CB8">
      <w:pPr>
        <w:ind w:firstLine="708"/>
        <w:jc w:val="both"/>
      </w:pPr>
    </w:p>
    <w:p w:rsidRDefault="00733309" w:rsidP="00BE1970" w:rsidR="00071A2F">
      <w:pPr>
        <w:ind w:firstLine="708"/>
        <w:jc w:val="both"/>
      </w:pPr>
      <w:r>
        <w:t xml:space="preserve">Podneskom od 18.kolovoza 2017. dužnik predlaže odgodu ročišta radi ispitivanja tražbina, a kao razloge odgode navodi kako je u tijeku postupak usklađivanja međusobnih tražbina </w:t>
      </w:r>
      <w:r w:rsidR="00F82AFE">
        <w:t xml:space="preserve">dužnika </w:t>
      </w:r>
      <w:r>
        <w:t xml:space="preserve">sa koncernom AGROKOR d.d. i povezanim društvima, </w:t>
      </w:r>
      <w:r w:rsidR="00EC00B1">
        <w:t xml:space="preserve"> </w:t>
      </w:r>
      <w:r w:rsidR="00E0456E">
        <w:t xml:space="preserve">a kao posljedica okolnosti što </w:t>
      </w:r>
      <w:r w:rsidR="00F82AFE">
        <w:t xml:space="preserve">u postupku izvanredne uprava </w:t>
      </w:r>
      <w:r>
        <w:t xml:space="preserve"> </w:t>
      </w:r>
      <w:r w:rsidR="00F82AFE">
        <w:t xml:space="preserve">nad društvom AGROKOR d.d. i povezanih društava </w:t>
      </w:r>
      <w:r w:rsidR="00EC00B1">
        <w:t>još uvijek nije provedeno ispitivanje tražbina.</w:t>
      </w:r>
    </w:p>
    <w:p w:rsidRDefault="00071A2F" w:rsidP="00BE1970" w:rsidR="00071A2F">
      <w:pPr>
        <w:ind w:firstLine="708"/>
        <w:jc w:val="both"/>
      </w:pPr>
    </w:p>
    <w:p w:rsidRDefault="0032459D" w:rsidP="00BE1970" w:rsidR="00B70D03">
      <w:pPr>
        <w:ind w:firstLine="708"/>
        <w:jc w:val="both"/>
      </w:pPr>
      <w:r>
        <w:t xml:space="preserve">Odredbom članka 34. stavak 2. SZ-a propisano je kako </w:t>
      </w:r>
      <w:r w:rsidR="0052095E">
        <w:t>vrijeme između posljednjeg dana roka za</w:t>
      </w:r>
      <w:r w:rsidR="00B70D03">
        <w:t xml:space="preserve"> </w:t>
      </w:r>
      <w:r w:rsidR="0052095E">
        <w:t xml:space="preserve">osporavanje tražbina (članak 34. stavak 1. podstavak 2. SZ-a) i </w:t>
      </w:r>
      <w:r>
        <w:t>ročišt</w:t>
      </w:r>
      <w:r w:rsidR="002439DE">
        <w:t>a</w:t>
      </w:r>
      <w:r>
        <w:t xml:space="preserve"> radi ispitivanja tražbina (članak 46. SZ-a) </w:t>
      </w:r>
      <w:r w:rsidR="00B70D03">
        <w:t xml:space="preserve">ne smije biti kraće od </w:t>
      </w:r>
      <w:r w:rsidR="002439DE">
        <w:t>osam</w:t>
      </w:r>
      <w:r w:rsidR="00B70D03">
        <w:t xml:space="preserve"> dana ni duže od 15 dana. U rješenju o otvaranju predstečajnog postupka nad dužnikom od 3.</w:t>
      </w:r>
      <w:r w:rsidR="00813864">
        <w:t xml:space="preserve"> </w:t>
      </w:r>
      <w:r w:rsidR="00B70D03">
        <w:t>srpnja 2017. sud je poštivao rok iz članka 34. stavak 2. SZ-a.</w:t>
      </w:r>
    </w:p>
    <w:p w:rsidRDefault="00B70D03" w:rsidP="00BE1970" w:rsidR="00B70D03">
      <w:pPr>
        <w:ind w:firstLine="708"/>
        <w:jc w:val="both"/>
      </w:pPr>
    </w:p>
    <w:p w:rsidRDefault="003055E3" w:rsidP="00BE1970" w:rsidR="0027248F">
      <w:pPr>
        <w:ind w:firstLine="708"/>
        <w:jc w:val="both"/>
      </w:pPr>
      <w:r>
        <w:t>Prema članku 46. SZ-a na ročištu radi ispitivanja tražbina sud ispituje prijavljene tražbine (stavak 2.)</w:t>
      </w:r>
      <w:r w:rsidR="0027248F">
        <w:t>,</w:t>
      </w:r>
      <w:r>
        <w:t xml:space="preserve">  tražbine koje je osporio dužnik, povjerenik ili vjerovnik moraju se raspraviti (stavak 4.)</w:t>
      </w:r>
      <w:r w:rsidR="0047226E">
        <w:t xml:space="preserve">, </w:t>
      </w:r>
      <w:r w:rsidR="0027248F">
        <w:t xml:space="preserve"> </w:t>
      </w:r>
      <w:r w:rsidR="0047226E">
        <w:t xml:space="preserve">na ročištu radi ispitivanja tražbina osporene tražbine mogu se priznati (stavak 5.). U skladu sa člankom 48. SZ-a vjerovnici osporenih tražbina (odnosno osporavatelji tražbina za koje postoji ovršna isprava) </w:t>
      </w:r>
      <w:r w:rsidR="0032788C">
        <w:t xml:space="preserve">upućuju se u parnicu radi utvrđenja osporene tražbine (odnosno utvrđenja osnovanosti osporavanja). Vođenje parničnih postupaka </w:t>
      </w:r>
      <w:r w:rsidR="002E6D38">
        <w:t xml:space="preserve">radi utvrđenja osporenih tražbina </w:t>
      </w:r>
      <w:r w:rsidR="000B7CE9">
        <w:t xml:space="preserve">(odnosno utvrđenja osnovanosti osporavanja) </w:t>
      </w:r>
      <w:r w:rsidR="0032788C">
        <w:t xml:space="preserve">skopčano je sa troškovima </w:t>
      </w:r>
      <w:r w:rsidR="002E6D38">
        <w:t xml:space="preserve">za dužnika i  njegove vjerovnike, a kako </w:t>
      </w:r>
      <w:r w:rsidR="00404337">
        <w:t>potvrđeni predstečajni sporazum ima pravni uč</w:t>
      </w:r>
      <w:r w:rsidR="003111A1">
        <w:t>i</w:t>
      </w:r>
      <w:r w:rsidR="00404337">
        <w:t>nak i prema vjerovnicima čije s</w:t>
      </w:r>
      <w:r w:rsidR="002439DE">
        <w:t>u</w:t>
      </w:r>
      <w:r w:rsidR="00404337">
        <w:t xml:space="preserve"> tražbine naknadno utvrde u parničnom postupku (članak 62. stavak 1. SZ-a)</w:t>
      </w:r>
      <w:r w:rsidR="0027248F">
        <w:t xml:space="preserve">, svako nepotrebno osporavanje tražbina ima za posljedicu </w:t>
      </w:r>
      <w:r w:rsidR="002439DE">
        <w:t xml:space="preserve">kako </w:t>
      </w:r>
      <w:r w:rsidR="003111A1">
        <w:t>nasta</w:t>
      </w:r>
      <w:r w:rsidR="004E7996">
        <w:t>n</w:t>
      </w:r>
      <w:r w:rsidR="003111A1">
        <w:t>ak nepotrebnih troškova</w:t>
      </w:r>
      <w:r w:rsidR="002439DE">
        <w:t>, tako i</w:t>
      </w:r>
      <w:r w:rsidR="003111A1">
        <w:t xml:space="preserve"> </w:t>
      </w:r>
      <w:r w:rsidR="0027248F">
        <w:t>pravnu neizvjesnost</w:t>
      </w:r>
      <w:r w:rsidR="003111A1">
        <w:t xml:space="preserve">  za</w:t>
      </w:r>
      <w:r w:rsidR="0027248F">
        <w:t xml:space="preserve">  dužnika</w:t>
      </w:r>
      <w:r w:rsidR="003111A1">
        <w:t xml:space="preserve"> i za njegove </w:t>
      </w:r>
      <w:r w:rsidR="0027248F">
        <w:t>vjerovnik</w:t>
      </w:r>
      <w:r w:rsidR="003111A1">
        <w:t>e</w:t>
      </w:r>
      <w:r w:rsidR="0027248F">
        <w:t>.</w:t>
      </w:r>
    </w:p>
    <w:p w:rsidRDefault="003111A1" w:rsidP="00BE1970" w:rsidR="003111A1">
      <w:pPr>
        <w:ind w:firstLine="708"/>
        <w:jc w:val="both"/>
      </w:pPr>
    </w:p>
    <w:p w:rsidRDefault="004E7996" w:rsidP="004E7996" w:rsidR="009B6CE6">
      <w:pPr>
        <w:ind w:firstLine="708"/>
        <w:jc w:val="both"/>
      </w:pPr>
      <w:r>
        <w:t xml:space="preserve">Ocjena je ovog suda </w:t>
      </w:r>
      <w:r w:rsidR="009B6CE6">
        <w:t xml:space="preserve">prvog stupnja </w:t>
      </w:r>
      <w:r>
        <w:t xml:space="preserve">kako okolnosti za koju dužnik nije odgovoran -  neusklađenosti  međusobnih tražbina dužnika sa koncernom AGROKOR d.d. i povezanim društvima,  a </w:t>
      </w:r>
      <w:r w:rsidR="00010F52">
        <w:t xml:space="preserve">kao </w:t>
      </w:r>
      <w:r>
        <w:t xml:space="preserve"> posljedica  činjenice što u postupku izvanredne uprava  nad društvom AGROKOR d.d. i povezanih društava još uvijek nije provedeno ispitivanje tražbina</w:t>
      </w:r>
      <w:r w:rsidR="00010F52">
        <w:t xml:space="preserve">  predstavljaju </w:t>
      </w:r>
      <w:r w:rsidR="009B6CE6">
        <w:t xml:space="preserve">važne razloge radi kojih je </w:t>
      </w:r>
      <w:r w:rsidR="002F0A6D">
        <w:t xml:space="preserve">primjenjujući princip svrsishodnosti </w:t>
      </w:r>
      <w:r w:rsidR="009B6CE6">
        <w:t>moguća odgoda ročišta radi ispitivanja tražbina</w:t>
      </w:r>
      <w:r w:rsidR="00CF7504">
        <w:t xml:space="preserve"> (toč. I)</w:t>
      </w:r>
      <w:r w:rsidR="009B6CE6">
        <w:t xml:space="preserve">. </w:t>
      </w:r>
    </w:p>
    <w:p w:rsidRDefault="00CF7504" w:rsidP="009569FC" w:rsidR="005A26E1">
      <w:pPr>
        <w:ind w:firstLine="708"/>
        <w:jc w:val="both"/>
      </w:pPr>
      <w:r>
        <w:t xml:space="preserve">Radi poštivanja ukupnih rokova trajanja predstečajnog postupka (članak 63. SZ-a) sud je istovremeno zakazao </w:t>
      </w:r>
      <w:r w:rsidR="002439DE">
        <w:t xml:space="preserve">novo </w:t>
      </w:r>
      <w:r>
        <w:t xml:space="preserve">ročište </w:t>
      </w:r>
      <w:r w:rsidR="009569FC">
        <w:t>radi ispitivanja tražbina</w:t>
      </w:r>
      <w:r w:rsidR="00E0456E">
        <w:t xml:space="preserve"> (toč</w:t>
      </w:r>
      <w:r w:rsidR="009569FC">
        <w:t>.</w:t>
      </w:r>
      <w:r w:rsidR="00E0456E">
        <w:t>II)</w:t>
      </w:r>
    </w:p>
    <w:p w:rsidRDefault="002439DE" w:rsidP="001D7C1D" w:rsidR="002439DE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9569FC">
        <w:t>22.kolovoza</w:t>
      </w:r>
      <w:r>
        <w:t xml:space="preserve"> 201</w:t>
      </w:r>
      <w:r w:rsidR="00E33446">
        <w:t>7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A4247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</w:t>
      </w:r>
      <w:r w:rsidR="003510CF">
        <w:t xml:space="preserve"> </w:t>
      </w:r>
      <w:r w:rsidR="009569FC">
        <w:t>19. stavak 7. SZ-a)</w:t>
      </w:r>
    </w:p>
    <w:p w:rsidRDefault="00A42479" w:rsidP="00FD24B4" w:rsidR="00A42479">
      <w:pPr>
        <w:jc w:val="both"/>
      </w:pPr>
    </w:p>
    <w:p w:rsidRDefault="00A42479" w:rsidP="00A42479" w:rsidR="00A42479">
      <w:pPr>
        <w:ind w:firstLine="708" w:left="4248"/>
        <w:jc w:val="both"/>
      </w:pPr>
      <w:r>
        <w:t>Za točnost otpravka, ovlašteni službenik:</w:t>
      </w:r>
    </w:p>
    <w:p w:rsidRDefault="00A42479" w:rsidP="00A42479" w:rsidR="00A4247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Valentina Delač</w:t>
      </w:r>
    </w:p>
    <w:p w:rsidRDefault="00FD24B4" w:rsidP="001D7C1D" w:rsidR="00FD24B4"/>
    <w:p w:rsidRDefault="00873C16" w:rsidP="001D7C1D" w:rsidR="00873C16"/>
    <w:p w:rsidRDefault="00873C16" w:rsidP="001D7C1D" w:rsidR="00873C16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58519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C63" w:rsidR="00CE0C63">
      <w:r>
        <w:separator/>
      </w:r>
    </w:p>
  </w:endnote>
  <w:endnote w:id="0" w:type="continuationSeparator">
    <w:p w:rsidRDefault="00CE0C63" w:rsidR="00CE0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C63" w:rsidR="00CE0C63">
      <w:r>
        <w:separator/>
      </w:r>
    </w:p>
  </w:footnote>
  <w:footnote w:id="0" w:type="continuationSeparator">
    <w:p w:rsidRDefault="00CE0C63" w:rsidR="00CE0C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8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</w:t>
    </w:r>
    <w:r w:rsidR="005A24B5">
      <w:t>86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D64"/>
    <w:rsid w:val="000846DF"/>
    <w:rsid w:val="000969AE"/>
    <w:rsid w:val="000B7CE9"/>
    <w:rsid w:val="000E11AD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7248F"/>
    <w:rsid w:val="002841E8"/>
    <w:rsid w:val="002C1B18"/>
    <w:rsid w:val="002C4A56"/>
    <w:rsid w:val="002E6D38"/>
    <w:rsid w:val="002F0A6D"/>
    <w:rsid w:val="003055E3"/>
    <w:rsid w:val="003111A1"/>
    <w:rsid w:val="00311D3C"/>
    <w:rsid w:val="00320F5B"/>
    <w:rsid w:val="00323651"/>
    <w:rsid w:val="0032459D"/>
    <w:rsid w:val="0032788C"/>
    <w:rsid w:val="003510CF"/>
    <w:rsid w:val="00366CB2"/>
    <w:rsid w:val="003B213D"/>
    <w:rsid w:val="00404337"/>
    <w:rsid w:val="00413E00"/>
    <w:rsid w:val="0042407B"/>
    <w:rsid w:val="0046103E"/>
    <w:rsid w:val="00471BD2"/>
    <w:rsid w:val="0047226E"/>
    <w:rsid w:val="00494008"/>
    <w:rsid w:val="004B5A8C"/>
    <w:rsid w:val="004C6111"/>
    <w:rsid w:val="004C6263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4B5"/>
    <w:rsid w:val="005A26E1"/>
    <w:rsid w:val="005A3656"/>
    <w:rsid w:val="005B4DE4"/>
    <w:rsid w:val="005C5DB0"/>
    <w:rsid w:val="005D5CB8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33309"/>
    <w:rsid w:val="00754E3C"/>
    <w:rsid w:val="0076592C"/>
    <w:rsid w:val="00782D08"/>
    <w:rsid w:val="007B7CA2"/>
    <w:rsid w:val="007F5CBE"/>
    <w:rsid w:val="008028AB"/>
    <w:rsid w:val="00806934"/>
    <w:rsid w:val="00813864"/>
    <w:rsid w:val="00833454"/>
    <w:rsid w:val="00836780"/>
    <w:rsid w:val="0085489D"/>
    <w:rsid w:val="00865F7D"/>
    <w:rsid w:val="00873338"/>
    <w:rsid w:val="00873C16"/>
    <w:rsid w:val="00894787"/>
    <w:rsid w:val="008A55DD"/>
    <w:rsid w:val="008F4ADF"/>
    <w:rsid w:val="00906F71"/>
    <w:rsid w:val="00914325"/>
    <w:rsid w:val="00915334"/>
    <w:rsid w:val="009376C9"/>
    <w:rsid w:val="009569FC"/>
    <w:rsid w:val="009728F9"/>
    <w:rsid w:val="009903DB"/>
    <w:rsid w:val="009A76BD"/>
    <w:rsid w:val="009B5D3B"/>
    <w:rsid w:val="009B6CE6"/>
    <w:rsid w:val="009C3707"/>
    <w:rsid w:val="009C66AF"/>
    <w:rsid w:val="009E15D8"/>
    <w:rsid w:val="00A00231"/>
    <w:rsid w:val="00A0286F"/>
    <w:rsid w:val="00A22919"/>
    <w:rsid w:val="00A42479"/>
    <w:rsid w:val="00A545CD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0C63"/>
    <w:rsid w:val="00CE75B7"/>
    <w:rsid w:val="00CF28C5"/>
    <w:rsid w:val="00CF7504"/>
    <w:rsid w:val="00D03905"/>
    <w:rsid w:val="00D1401A"/>
    <w:rsid w:val="00D452A3"/>
    <w:rsid w:val="00D53EC5"/>
    <w:rsid w:val="00D87A61"/>
    <w:rsid w:val="00D91CEA"/>
    <w:rsid w:val="00DC29B6"/>
    <w:rsid w:val="00E02326"/>
    <w:rsid w:val="00E0456E"/>
    <w:rsid w:val="00E3002E"/>
    <w:rsid w:val="00E30B3E"/>
    <w:rsid w:val="00E33446"/>
    <w:rsid w:val="00E371BF"/>
    <w:rsid w:val="00E960BB"/>
    <w:rsid w:val="00EA751C"/>
    <w:rsid w:val="00EB0FA7"/>
    <w:rsid w:val="00EC00B1"/>
    <w:rsid w:val="00EC4EE8"/>
    <w:rsid w:val="00ED3B98"/>
    <w:rsid w:val="00F24F8F"/>
    <w:rsid w:val="00F34043"/>
    <w:rsid w:val="00F651FE"/>
    <w:rsid w:val="00F70A23"/>
    <w:rsid w:val="00F753F1"/>
    <w:rsid w:val="00F82AFE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2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2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</izvorni_sadrzaj>
    <derivirana_varijabla naziv="DomainObject.Predmet.OstaliListFormated_1">
      <item>OD JUJNOVIĆ LUČIĆ MARKOVIĆ j.t.d. punomoćnik sudionika u postupku UNEX GRUPA d.o.o.</item>
      <item>Andrea Šumanovac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</izvorni_sadrzaj>
    <derivirana_varijabla naziv="DomainObject.Predmet.OstaliListFormatedOIB_1">
      <item>OD JUJNOVIĆ LUČIĆ MARKOVIĆ j.t.d. punomoćnik sudionika u postupku UNEX GRUPA d.o.o.</item>
      <item>Andrea Šumanovac, OIB 74239860723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</derivirana_varijabla>
  </DomainObject.Predmet.OstaliListFormatedWithAdressOIB>
  <DomainObject.Predmet.OstaliListNazivFormated>
    <izvorni_sadrzaj>
      <item>OD JUJNOVIĆ LUČIĆ MARKOVIĆ j.t.d.</item>
      <item>Andrea Šumanovac</item>
    </izvorni_sadrzaj>
    <derivirana_varijabla naziv="DomainObject.Predmet.OstaliListNazivFormated_1">
      <item>OD JUJNOVIĆ LUČIĆ MARKOVIĆ j.t.d.</item>
      <item>Andrea Šumanovac</item>
    </derivirana_varijabla>
  </DomainObject.Predmet.OstaliListNazivFormated>
  <DomainObject.Predmet.OstaliListNazivFormatedOIB>
    <izvorni_sadrzaj>
      <item>OD JUJNOVIĆ LUČIĆ MARKOVIĆ j.t.d.</item>
      <item>Andrea Šumanovac, OIB 74239860723</item>
    </izvorni_sadrzaj>
    <derivirana_varijabla naziv="DomainObject.Predmet.OstaliListNazivFormatedOIB_1">
      <item>OD JUJNOVIĆ LUČIĆ MARKOVIĆ j.t.d.</item>
      <item>Andrea Šumanovac, OIB 74239860723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</izvorni_sadrzaj>
    <derivirana_varijabla naziv="DomainObject.Predmet.SudioniciListNazivOIB_1">
      <item>, OIB 91012469230</item>
      <item>, OIB 91012469230</item>
      <item>, OIB null</item>
      <item>, OIB 74239860723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568</properties:Words>
  <properties:Characters>3208</properties:Characters>
  <properties:Lines>108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2017-08-22T10:56:00Z</dcterms:created>
  <dc:creator>nribaric</dc:creator>
  <cp:lastModifiedBy>Valentina Delač</cp:lastModifiedBy>
  <cp:lastPrinted>2017-08-22T11:00:00Z</cp:lastPrinted>
  <dcterms:modified xmlns:xsi="http://www.w3.org/2001/XMLSchema-instance" xsi:type="dcterms:W3CDTF">2017-08-22T11:01:00Z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