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b30e" w14:paraId="90bb30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405CB4">
        <w:rPr>
          <w:lang w:val="hr-HR"/>
        </w:rPr>
        <w:t>99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05CB4">
        <w:rPr>
          <w:lang w:val="hr-HR"/>
        </w:rPr>
        <w:t>POTINA jednostavno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405CB4">
        <w:rPr>
          <w:lang w:val="hr-HR"/>
        </w:rPr>
        <w:t>ugostiteljstvo i usluge</w:t>
      </w:r>
      <w:r w:rsidR="00A67EF5">
        <w:rPr>
          <w:lang w:val="hr-HR"/>
        </w:rPr>
        <w:t xml:space="preserve">, </w:t>
      </w:r>
      <w:r w:rsidR="00405CB4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405CB4">
        <w:rPr>
          <w:lang w:val="hr-HR"/>
        </w:rPr>
        <w:t>Tuškanac 75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080877657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05CB4">
        <w:rPr>
          <w:lang w:val="hr-HR"/>
        </w:rPr>
        <w:t>27118095271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405CB4">
        <w:rPr>
          <w:lang w:val="hr-HR"/>
        </w:rPr>
        <w:t>99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05CB4">
        <w:rPr>
          <w:lang w:val="hr-HR"/>
        </w:rPr>
        <w:t>62.612,91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05CB4">
        <w:rPr>
          <w:lang w:val="hr-HR"/>
        </w:rPr>
        <w:t xml:space="preserve">Ljudmila </w:t>
      </w:r>
      <w:proofErr w:type="spellStart"/>
      <w:r w:rsidR="00405CB4">
        <w:rPr>
          <w:lang w:val="hr-HR"/>
        </w:rPr>
        <w:t>Đurčević</w:t>
      </w:r>
      <w:proofErr w:type="spellEnd"/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405CB4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405CB4">
        <w:rPr>
          <w:lang w:val="hr-HR"/>
        </w:rPr>
        <w:t>Tuškanac 7</w:t>
      </w:r>
      <w:r w:rsidR="007D3222">
        <w:rPr>
          <w:lang w:val="hr-HR"/>
        </w:rPr>
        <w:t>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05CB4">
        <w:rPr>
          <w:lang w:val="hr-HR"/>
        </w:rPr>
        <w:t>09813523878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9216B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B9216B">
        <w:rPr>
          <w:lang w:val="hr-HR"/>
        </w:rPr>
        <w:t>01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A5F" w:rsidR="00221A5F">
      <w:r>
        <w:separator/>
      </w:r>
    </w:p>
  </w:endnote>
  <w:endnote w:id="0" w:type="continuationSeparator">
    <w:p w:rsidRDefault="00221A5F" w:rsidR="0022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A5F" w:rsidR="00221A5F">
      <w:r>
        <w:separator/>
      </w:r>
    </w:p>
  </w:footnote>
  <w:footnote w:id="0" w:type="continuationSeparator">
    <w:p w:rsidRDefault="00221A5F" w:rsidR="0022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9271A"/>
    <w:rsid w:val="002965AB"/>
    <w:rsid w:val="002B318E"/>
    <w:rsid w:val="002E367E"/>
    <w:rsid w:val="0032457F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35952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5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5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POTINA j.d.o.o. zastupanog po punomoćniku Ljudmila Đurčević</izvorni_sadrzaj>
    <derivirana_varijabla naziv="DomainObject.Predmet.ProtustrankaFormated_1">  POTINA j.d.o.o. zastupanog po punomoćniku Ljudmila Đurčević</derivirana_varijabla>
  </DomainObject.Predmet.ProtustrankaFormated>
  <DomainObject.Predmet.ProtustrankaFormatedOIB>
    <izvorni_sadrzaj>  POTINA j.d.o.o., OIB 27118095271 zastupanog po punomoćniku Ljudmila Đurčević</izvorni_sadrzaj>
    <derivirana_varijabla naziv="DomainObject.Predmet.ProtustrankaFormatedOIB_1">  POTINA j.d.o.o., OIB 27118095271 zastupanog po punomoćniku Ljudmila Đurčević</derivirana_varijabla>
  </DomainObject.Predmet.ProtustrankaFormatedOIB>
  <DomainObject.Predmet.ProtustrankaFormatedWithAdress>
    <izvorni_sadrzaj> POTINA j.d.o.o., Tuškanac 75, 10000 Zagreb zastupanog po punomoćniku Ljudmila Đurčević</izvorni_sadrzaj>
    <derivirana_varijabla naziv="DomainObject.Predmet.ProtustrankaFormatedWithAdress_1"> POTINA j.d.o.o., Tuškanac 75, 10000 Zagreb zastupanog po punomoćniku Ljudmila Đurčević</derivirana_varijabla>
  </DomainObject.Predmet.ProtustrankaFormatedWithAdress>
  <DomainObject.Predmet.ProtustrankaFormatedWithAdressOIB>
    <izvorni_sadrzaj> POTINA j.d.o.o., OIB 27118095271, Tuškanac 75, 10000 Zagreb zastupanog po punomoćniku Ljudmila Đurčević</izvorni_sadrzaj>
    <derivirana_varijabla naziv="DomainObject.Predmet.ProtustrankaFormatedWithAdressOIB_1"> POTINA j.d.o.o., OIB 27118095271, Tuškanac 75, 10000 Zagreb zastupanog po punomoćniku Ljudmila Đurčević</derivirana_varijabla>
  </DomainObject.Predmet.ProtustrankaFormatedWithAdressOIB>
  <DomainObject.Predmet.ProtustrankaWithAdress>
    <izvorni_sadrzaj>POTINA j.d.o.o. Tuškanac 75, 10000 Zagreb</izvorni_sadrzaj>
    <derivirana_varijabla naziv="DomainObject.Predmet.ProtustrankaWithAdress_1">POTINA j.d.o.o. Tuškanac 75, 10000 Zagreb</derivirana_varijabla>
  </DomainObject.Predmet.ProtustrankaWithAdress>
  <DomainObject.Predmet.ProtustrankaWithAdressOIB>
    <izvorni_sadrzaj>POTINA j.d.o.o., OIB 27118095271, Tuškanac 75, 10000 Zagreb</izvorni_sadrzaj>
    <derivirana_varijabla naziv="DomainObject.Predmet.ProtustrankaWithAdressOIB_1">POTINA j.d.o.o., OIB 27118095271, Tuškanac 75, 10000 Zagreb</derivirana_varijabla>
  </DomainObject.Predmet.ProtustrankaWithAdressOIB>
  <DomainObject.Predmet.ProtustrankaNazivFormated>
    <izvorni_sadrzaj>POTINA j.d.o.o.</izvorni_sadrzaj>
    <derivirana_varijabla naziv="DomainObject.Predmet.ProtustrankaNazivFormated_1">POTINA j.d.o.o.</derivirana_varijabla>
  </DomainObject.Predmet.ProtustrankaNazivFormated>
  <DomainObject.Predmet.ProtustrankaNazivFormatedOIB>
    <izvorni_sadrzaj>POTINA j.d.o.o., OIB 27118095271</izvorni_sadrzaj>
    <derivirana_varijabla naziv="DomainObject.Predmet.ProtustrankaNazivFormatedOIB_1">POTINA j.d.o.o., OIB 27118095271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POTINA j.d.o.o. zastupanog po punomoćniku Ljudmila Đurčević</item>
    </izvorni_sadrzaj>
    <derivirana_varijabla naziv="DomainObject.Predmet.ProtuStrankaListFormated_1">
      <item>POTINA j.d.o.o. zastupanog po punomoćniku Ljudmila Đurčević</item>
    </derivirana_varijabla>
  </DomainObject.Predmet.ProtuStrankaListFormated>
  <DomainObject.Predmet.ProtuStrankaListFormatedOIB>
    <izvorni_sadrzaj>
      <item>POTINA j.d.o.o., OIB 27118095271 zastupanog po punomoćniku Ljudmila Đurčević</item>
    </izvorni_sadrzaj>
    <derivirana_varijabla naziv="DomainObject.Predmet.ProtuStrankaListFormatedOIB_1">
      <item>POTINA j.d.o.o., OIB 27118095271 zastupanog po punomoćniku Ljudmila Đurčević</item>
    </derivirana_varijabla>
  </DomainObject.Predmet.ProtuStrankaListFormatedOIB>
  <DomainObject.Predmet.ProtuStrankaListFormatedWithAdress>
    <izvorni_sadrzaj>
      <item>POTINA j.d.o.o., Tuškanac 75, 10000 Zagreb zastupanog po punomoćniku Ljudmila Đurčević</item>
    </izvorni_sadrzaj>
    <derivirana_varijabla naziv="DomainObject.Predmet.ProtuStrankaListFormatedWithAdress_1">
      <item>POTINA j.d.o.o., Tuškanac 75, 10000 Zagreb zastupanog po punomoćniku Ljudmila Đurčević</item>
    </derivirana_varijabla>
  </DomainObject.Predmet.ProtuStrankaListFormatedWithAdress>
  <DomainObject.Predmet.ProtuStrankaListFormatedWithAdressOIB>
    <izvorni_sadrzaj>
      <item>POTINA j.d.o.o., OIB 27118095271, Tuškanac 75, 10000 Zagreb zastupanog po punomoćniku Ljudmila Đurčević</item>
    </izvorni_sadrzaj>
    <derivirana_varijabla naziv="DomainObject.Predmet.ProtuStrankaListFormatedWithAdressOIB_1">
      <item>POTINA j.d.o.o., OIB 27118095271, Tuškanac 75, 10000 Zagreb zastupanog po punomoćniku Ljudmila Đurčević</item>
    </derivirana_varijabla>
  </DomainObject.Predmet.ProtuStrankaListFormatedWithAdressOIB>
  <DomainObject.Predmet.ProtuStrankaListNazivFormated>
    <izvorni_sadrzaj>
      <item>POTINA j.d.o.o.</item>
    </izvorni_sadrzaj>
    <derivirana_varijabla naziv="DomainObject.Predmet.ProtuStrankaListNazivFormated_1">
      <item>POTINA j.d.o.o.</item>
    </derivirana_varijabla>
  </DomainObject.Predmet.ProtuStrankaListNazivFormated>
  <DomainObject.Predmet.ProtuStrankaListNazivFormatedOIB>
    <izvorni_sadrzaj>
      <item>POTINA j.d.o.o., OIB 27118095271</item>
    </izvorni_sadrzaj>
    <derivirana_varijabla naziv="DomainObject.Predmet.ProtuStrankaListNazivFormatedOIB_1">
      <item>POTINA j.d.o.o., OIB 27118095271</item>
    </derivirana_varijabla>
  </DomainObject.Predmet.ProtuStrankaListNazivFormatedOIB>
  <DomainObject.Predmet.OstaliListFormated>
    <izvorni_sadrzaj>
      <item>Ljudmila Đurčević punomoćnik sudionika u postupku POTINA j.d.o.o.</item>
    </izvorni_sadrzaj>
    <derivirana_varijabla naziv="DomainObject.Predmet.OstaliListFormated_1">
      <item>Ljudmila Đurčević punomoćnik sudionika u postupku POTINA j.d.o.o.</item>
    </derivirana_varijabla>
  </DomainObject.Predmet.OstaliListFormated>
  <DomainObject.Predmet.OstaliListFormatedOIB>
    <izvorni_sadrzaj>
      <item>Ljudmila Đurčević, OIB 09813523878 punomoćnik sudionika u postupku POTINA j.d.o.o.</item>
    </izvorni_sadrzaj>
    <derivirana_varijabla naziv="DomainObject.Predmet.OstaliListFormatedOIB_1">
      <item>Ljudmila Đurčević, OIB 09813523878 punomoćnik sudionika u postupku POTINA j.d.o.o.</item>
    </derivirana_varijabla>
  </DomainObject.Predmet.OstaliListFormatedOIB>
  <DomainObject.Predmet.OstaliListFormatedWithAdress>
    <izvorni_sadrzaj>
      <item>Ljudmila Đurčević, Tuškanac 75, 10000 Zagreb punomoćnik sudionika u postupku POTINA j.d.o.o.</item>
    </izvorni_sadrzaj>
    <derivirana_varijabla naziv="DomainObject.Predmet.OstaliListFormatedWithAdress_1">
      <item>Ljudmila Đurčević, Tuškanac 75, 10000 Zagreb punomoćnik sudionika u postupku POTINA j.d.o.o.</item>
    </derivirana_varijabla>
  </DomainObject.Predmet.OstaliListFormatedWithAdress>
  <DomainObject.Predmet.OstaliListFormatedWithAdressOIB>
    <izvorni_sadrzaj>
      <item>Ljudmila Đurčević, OIB 09813523878, Tuškanac 75, 10000 Zagreb punomoćnik sudionika u postupku POTINA j.d.o.o.</item>
    </izvorni_sadrzaj>
    <derivirana_varijabla naziv="DomainObject.Predmet.OstaliListFormatedWithAdressOIB_1">
      <item>Ljudmila Đurčević, OIB 09813523878, Tuškanac 75, 10000 Zagreb punomoćnik sudionika u postupku POTINA j.d.o.o.</item>
    </derivirana_varijabla>
  </DomainObject.Predmet.OstaliListFormatedWithAdressOIB>
  <DomainObject.Predmet.OstaliListNazivFormated>
    <izvorni_sadrzaj>
      <item>Ljudmila Đurčević</item>
    </izvorni_sadrzaj>
    <derivirana_varijabla naziv="DomainObject.Predmet.OstaliListNazivFormated_1">
      <item>Ljudmila Đurčević</item>
    </derivirana_varijabla>
  </DomainObject.Predmet.OstaliListNazivFormated>
  <DomainObject.Predmet.OstaliListNazivFormatedOIB>
    <izvorni_sadrzaj>
      <item>Ljudmila Đurčević, OIB 09813523878</item>
    </izvorni_sadrzaj>
    <derivirana_varijabla naziv="DomainObject.Predmet.OstaliListNazivFormatedOIB_1">
      <item>Ljudmila Đurčević, OIB 09813523878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POTINA j.d.o.o.</izvorni_sadrzaj>
    <derivirana_varijabla naziv="DomainObject.Predmet.ProtustrankaIDrugi_1">POTINA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POTINA j.d.o.o., OIB 27118095271, Tuškanac 75, 10000 Zagreb</izvorni_sadrzaj>
    <derivirana_varijabla naziv="DomainObject.Predmet.ProtustrankaIDrugiAdressOIB_1">POTINA j.d.o.o., OIB 27118095271, Tuškanac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POTINA j.d.o.o.</item>
      <item>FINA Regionalni centar Zagreb</item>
      <item>Ljudmila Đurčević</item>
    </izvorni_sadrzaj>
    <derivirana_varijabla naziv="DomainObject.Predmet.SudioniciListNaziv_1">
      <item>POTINA j.d.o.o.</item>
      <item>FINA Regionalni centar Zagreb</item>
      <item>Ljudmila Đurčević</item>
    </derivirana_varijabla>
  </DomainObject.Predmet.SudioniciListNaziv>
  <DomainObject.Predmet.SudioniciListAdressOIB>
    <izvorni_sadrzaj>
      <item>POTINA j.d.o.o., OIB 27118095271, Tuškanac 75,10000 Zagreb</item>
      <item>FINA Regionalni centar Zagreb, OIB 85821130368, Trg svibanjskih žrtava 1995. 1,10000 Zagreb</item>
      <item>Ljudmila Đurčević, OIB 09813523878, Tuškanac 75,10000 Zagreb</item>
    </izvorni_sadrzaj>
    <derivirana_varijabla naziv="DomainObject.Predmet.SudioniciListAdressOIB_1">
      <item>POTINA j.d.o.o., OIB 27118095271, Tuškanac 75,10000 Zagreb</item>
      <item>FINA Regionalni centar Zagreb, OIB 85821130368, Trg svibanjskih žrtava 1995. 1,10000 Zagreb</item>
      <item>Ljudmila Đurčević, OIB 09813523878, Tuškanac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27118095271</item>
      <item>, OIB 85821130368</item>
      <item>, OIB 09813523878</item>
    </izvorni_sadrzaj>
    <derivirana_varijabla naziv="DomainObject.Predmet.SudioniciListNazivOIB_1">
      <item>, OIB 27118095271</item>
      <item>, OIB 85821130368</item>
      <item>, OIB 09813523878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E1CE1-545F-423F-BE75-B4CE40F07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1730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2016-05-27T06:09:00Z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2016-06-01T06:56:00Z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