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a1f1" w14:paraId="c61a1f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St-1393/2016-2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MARBO d.o.o. za ugostiteljstvo i prijevoz, Orahovica, Kralja Zvonimira 1, OIB: 81382758311, MBS: 010085114, dana 6. veljače 2017. godine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MARBO d.o.o. za ugostiteljstvo i prijevoz, Orahovica, Kralja Zvonimira 1, OIB: 81382758311, MBS: 010085114.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Manuela Jergović 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Manueli Jergović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20. listopada 2016. godine u Očevidniku redoslijeda osnova za plaćanje dužnik ima evidentirane neizvršene osnove za plaćanje u neprekinutom razdoblju od 120 dana u ukupnom iznosu od 21.427,18 kn. Također je u prijedlogu navedeno da dužnik ima šest zaposlenih osoba, a da u Jedinstvenom registru računa ima otvoren račun kod Privredne banke i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St-1393/2016-2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35DAB" w:rsidP="00635DAB" w:rsidR="00635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635DAB" w:rsidP="00635DAB" w:rsidR="00635DA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635DAB" w:rsidP="00635DAB" w:rsidR="00635DAB">
      <w:pPr>
        <w:pStyle w:val="Bezproreda"/>
      </w:pPr>
      <w:r>
        <w:t>2. Sc. ročište</w:t>
      </w:r>
    </w:p>
    <w:p w:rsidRDefault="00635DAB" w:rsidP="00635DAB" w:rsidR="00635DAB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635DA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DAB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9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St-1393/2016-2</izvorni_sadrzaj>
    <derivirana_varijabla naziv="DomainObject.Oznaka_1">St-1393/2016-2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MARBO d.o.o. za ugostiteljstvo i prijevoz</izvorni_sadrzaj>
    <derivirana_varijabla naziv="DomainObject.Predmet.ProtustrankaFormated_1">  MARBO d.o.o. za ugostiteljstvo i prijevoz</derivirana_varijabla>
  </DomainObject.Predmet.ProtustrankaFormated>
  <DomainObject.Predmet.ProtustrankaFormatedOIB>
    <izvorni_sadrzaj>  MARBO d.o.o. za ugostiteljstvo i prijevoz, OIB 81382758311</izvorni_sadrzaj>
    <derivirana_varijabla naziv="DomainObject.Predmet.ProtustrankaFormatedOIB_1">  MARBO d.o.o. za ugostiteljstvo i prijevoz, OIB 81382758311</derivirana_varijabla>
  </DomainObject.Predmet.ProtustrankaFormatedOIB>
  <DomainObject.Predmet.ProtustrankaFormatedWithAdress>
    <izvorni_sadrzaj> MARBO d.o.o. za ugostiteljstvo i prijevoz, Kralja Zvonimira 1, 33515 Orahovica</izvorni_sadrzaj>
    <derivirana_varijabla naziv="DomainObject.Predmet.ProtustrankaFormatedWithAdress_1"> MARBO d.o.o. za ugostiteljstvo i prijevoz, Kralja Zvonimira 1, 33515 Orahovica</derivirana_varijabla>
  </DomainObject.Predmet.ProtustrankaFormatedWithAdress>
  <DomainObject.Predmet.ProtustrankaFormatedWithAdressOIB>
    <izvorni_sadrzaj> MARBO d.o.o. za ugostiteljstvo i prijevoz, OIB 81382758311, Kralja Zvonimira 1, 33515 Orahovica</izvorni_sadrzaj>
    <derivirana_varijabla naziv="DomainObject.Predmet.ProtustrankaFormatedWithAdressOIB_1"> MARBO d.o.o. za ugostiteljstvo i prijevoz, OIB 81382758311, Kralja Zvonimira 1, 33515 Orahovica</derivirana_varijabla>
  </DomainObject.Predmet.ProtustrankaFormatedWithAdressOIB>
  <DomainObject.Predmet.ProtustrankaWithAdress>
    <izvorni_sadrzaj>MARBO d.o.o. za ugostiteljstvo i prijevoz Kralja Zvonimira 1, 33515 Orahovica</izvorni_sadrzaj>
    <derivirana_varijabla naziv="DomainObject.Predmet.ProtustrankaWithAdress_1">MARBO d.o.o. za ugostiteljstvo i prijevoz Kralja Zvonimira 1, 33515 Orahovica</derivirana_varijabla>
  </DomainObject.Predmet.ProtustrankaWithAdress>
  <DomainObject.Predmet.ProtustrankaWithAdressOIB>
    <izvorni_sadrzaj>MARBO d.o.o. za ugostiteljstvo i prijevoz, OIB 81382758311, Kralja Zvonimira 1, 33515 Orahovica</izvorni_sadrzaj>
    <derivirana_varijabla naziv="DomainObject.Predmet.ProtustrankaWithAdressOIB_1">MARBO d.o.o. za ugostiteljstvo i prijevoz, OIB 81382758311, Kralja Zvonimira 1, 33515 Orahovica</derivirana_varijabla>
  </DomainObject.Predmet.ProtustrankaWithAdressOIB>
  <DomainObject.Predmet.ProtustrankaNazivFormated>
    <izvorni_sadrzaj>MARBO d.o.o. za ugostiteljstvo i prijevoz</izvorni_sadrzaj>
    <derivirana_varijabla naziv="DomainObject.Predmet.ProtustrankaNazivFormated_1">MARBO d.o.o. za ugostiteljstvo i prijevoz</derivirana_varijabla>
  </DomainObject.Predmet.ProtustrankaNazivFormated>
  <DomainObject.Predmet.ProtustrankaNazivFormatedOIB>
    <izvorni_sadrzaj>MARBO d.o.o. za ugostiteljstvo i prijevoz, OIB 81382758311</izvorni_sadrzaj>
    <derivirana_varijabla naziv="DomainObject.Predmet.ProtustrankaNazivFormatedOIB_1">MARBO d.o.o. za ugostiteljstvo i prijevoz, OIB 81382758311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MARBO d.o.o. za ugostiteljstvo i prijevoz</item>
    </izvorni_sadrzaj>
    <derivirana_varijabla naziv="DomainObject.Predmet.ProtuStrankaListFormated_1">
      <item>MARBO d.o.o. za ugostiteljstvo i prijevoz</item>
    </derivirana_varijabla>
  </DomainObject.Predmet.ProtuStrankaListFormated>
  <DomainObject.Predmet.ProtuStrankaListFormatedOIB>
    <izvorni_sadrzaj>
      <item>MARBO d.o.o. za ugostiteljstvo i prijevoz, OIB 81382758311</item>
    </izvorni_sadrzaj>
    <derivirana_varijabla naziv="DomainObject.Predmet.ProtuStrankaListFormatedOIB_1">
      <item>MARBO d.o.o. za ugostiteljstvo i prijevoz, OIB 81382758311</item>
    </derivirana_varijabla>
  </DomainObject.Predmet.ProtuStrankaListFormatedOIB>
  <DomainObject.Predmet.ProtuStrankaListFormatedWithAdress>
    <izvorni_sadrzaj>
      <item>MARBO d.o.o. za ugostiteljstvo i prijevoz, Kralja Zvonimira 1, 33515 Orahovica</item>
    </izvorni_sadrzaj>
    <derivirana_varijabla naziv="DomainObject.Predmet.ProtuStrankaListFormatedWithAdress_1">
      <item>MARBO d.o.o. za ugostiteljstvo i prijevoz, Kralja Zvonimira 1, 33515 Orahovica</item>
    </derivirana_varijabla>
  </DomainObject.Predmet.ProtuStrankaListFormatedWithAdress>
  <DomainObject.Predmet.ProtuStrankaListFormatedWithAdressOIB>
    <izvorni_sadrzaj>
      <item>MARBO d.o.o. za ugostiteljstvo i prijevoz, OIB 81382758311, Kralja Zvonimira 1, 33515 Orahovica</item>
    </izvorni_sadrzaj>
    <derivirana_varijabla naziv="DomainObject.Predmet.ProtuStrankaListFormatedWithAdressOIB_1">
      <item>MARBO d.o.o. za ugostiteljstvo i prijevoz, OIB 81382758311, Kralja Zvonimira 1, 33515 Orahovica</item>
    </derivirana_varijabla>
  </DomainObject.Predmet.ProtuStrankaListFormatedWithAdressOIB>
  <DomainObject.Predmet.ProtuStrankaListNazivFormated>
    <izvorni_sadrzaj>
      <item>MARBO d.o.o. za ugostiteljstvo i prijevoz</item>
    </izvorni_sadrzaj>
    <derivirana_varijabla naziv="DomainObject.Predmet.ProtuStrankaListNazivFormated_1">
      <item>MARBO d.o.o. za ugostiteljstvo i prijevoz</item>
    </derivirana_varijabla>
  </DomainObject.Predmet.ProtuStrankaListNazivFormated>
  <DomainObject.Predmet.ProtuStrankaListNazivFormatedOIB>
    <izvorni_sadrzaj>
      <item>MARBO d.o.o. za ugostiteljstvo i prijevoz, OIB 81382758311</item>
    </izvorni_sadrzaj>
    <derivirana_varijabla naziv="DomainObject.Predmet.ProtuStrankaListNazivFormatedOIB_1">
      <item>MARBO d.o.o. za ugostiteljstvo i prijevoz, OIB 81382758311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St-1393/2016-2</izvorni_sadrzaj>
    <derivirana_varijabla naziv="DomainObject.PoslovniBrojDokumenta_1">St-1393/2016-2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MARBO d.o.o. za ugostiteljstvo i prijevoz</izvorni_sadrzaj>
    <derivirana_varijabla naziv="DomainObject.Predmet.ProtustrankaIDrugi_1">MARBO d.o.o. za ugostiteljstvo i prijevoz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MARBO d.o.o. za ugostiteljstvo i prijevoz, OIB 81382758311, Kralja Zvonimira 1, 33515 Orahovica</izvorni_sadrzaj>
    <derivirana_varijabla naziv="DomainObject.Predmet.ProtustrankaIDrugiAdressOIB_1">MARBO d.o.o. za ugostiteljstvo i prijevoz, OIB 81382758311, Kralja Zvonimira 1,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MARBO d.o.o. za ugostiteljstvo i prijevoz</item>
    </izvorni_sadrzaj>
    <derivirana_varijabla naziv="DomainObject.Predmet.SudioniciListNaziv_1">
      <item>FINA, RC ZAGREB, Podružnica Bjelovar</item>
      <item>MARBO d.o.o. za ugostiteljstvo i prijevoz</item>
    </derivirana_varijabla>
  </DomainObject.Predmet.SudioniciListNaziv>
  <DomainObject.Predmet.SudioniciListAdressOIB>
    <izvorni_sadrzaj>
      <item>FINA, RC ZAGREB, Podružnica Bjelovar, OIB 85821130368, F. Supila 4,43000 Bjelovar</item>
      <item>MARBO d.o.o. za ugostiteljstvo i prijevoz, OIB 81382758311, Kralja Zvonimira 1,33515 Orahovica</item>
    </izvorni_sadrzaj>
    <derivirana_varijabla naziv="DomainObject.Predmet.SudioniciListAdressOIB_1">
      <item>FINA, RC ZAGREB, Podružnica Bjelovar, OIB 85821130368, F. Supila 4,43000 Bjelovar</item>
      <item>MARBO d.o.o. za ugostiteljstvo i prijevoz, OIB 81382758311, Kralja Zvonimira 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CBC74-383C-4FBE-A756-9AE8B2BA4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2714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