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7f223" w14:paraId="587f223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6972F9">
        <w:rPr>
          <w:rFonts w:eastAsia="Calibri"/>
          <w:lang w:eastAsia="en-US"/>
        </w:rPr>
        <w:t>842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</w:t>
      </w:r>
      <w:r w:rsidR="006972F9">
        <w:t xml:space="preserve">VERS d.o.o. za proizvodnju i trgovinu Tordinci, J.J.Strossmayera 2, OIB: 11926524646, MBS: 030077126, dana 1. listopada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6972F9">
        <w:t>VERS d.o.o. za proizvodnju i trgovinu Tordinci, J.J.Strossmayera 2, OIB: 11926524646, MBS: 030077126.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6972F9">
        <w:t>7. svibnja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</w:t>
      </w:r>
      <w:r w:rsidR="00E84780">
        <w:t>8</w:t>
      </w:r>
      <w:r w:rsidR="008A5A4B">
        <w:t>-01/04, Ur.broj: 04-06-18-</w:t>
      </w:r>
      <w:r w:rsidR="006972F9">
        <w:t>1923 od 4. svibnja</w:t>
      </w:r>
      <w:r w:rsidR="008A5A4B">
        <w:t xml:space="preserve"> 2018.</w:t>
      </w:r>
      <w:r>
        <w:t xml:space="preserve"> nad stečajnim dužnikom</w:t>
      </w:r>
      <w:r w:rsidR="00111B6D">
        <w:t xml:space="preserve"> </w:t>
      </w:r>
      <w:r w:rsidR="006972F9">
        <w:t>VERS d.o.o. za proizvodnju i trgovinu Tordinci, J.J.Strossmayera 2, OIB: 11926524646, MBS: 030077126.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E84780">
        <w:t>3. rujna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6972F9">
        <w:t>6</w:t>
      </w:r>
      <w:r w:rsidR="00E84780">
        <w:t>. rujna</w:t>
      </w:r>
      <w:r w:rsidR="00111B6D">
        <w:t xml:space="preserve"> </w:t>
      </w:r>
      <w:r w:rsidR="009364F3">
        <w:t>2018.</w:t>
      </w:r>
      <w:r>
        <w:t xml:space="preserve"> zaprimljen je podnesak Županijskog državnog odvjetništva u Osijeku, broj: S-DO-</w:t>
      </w:r>
      <w:r w:rsidR="006972F9">
        <w:t>97</w:t>
      </w:r>
      <w:r w:rsidR="009364F3">
        <w:t xml:space="preserve">/2018 od </w:t>
      </w:r>
      <w:r w:rsidR="006972F9">
        <w:t>5</w:t>
      </w:r>
      <w:r w:rsidR="00E84780">
        <w:t>. rujna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6972F9">
        <w:t>130.051,86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6972F9">
        <w:t>4</w:t>
      </w:r>
      <w:r w:rsidR="00E84780">
        <w:t>. rujan</w:t>
      </w:r>
      <w:r w:rsidR="008A5A4B">
        <w:t xml:space="preserve"> 2018.</w:t>
      </w:r>
      <w:r>
        <w:t xml:space="preserve">, </w:t>
      </w:r>
      <w:r>
        <w:lastRenderedPageBreak/>
        <w:t>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</w:t>
      </w:r>
      <w:r w:rsidR="00E84780">
        <w:t xml:space="preserve">iz potvrde o blokadi na dan </w:t>
      </w:r>
      <w:r w:rsidR="006972F9">
        <w:t>4</w:t>
      </w:r>
      <w:r w:rsidR="00E84780">
        <w:t xml:space="preserve">. rujna </w:t>
      </w:r>
      <w:r w:rsidR="00111B6D">
        <w:t xml:space="preserve">2018. </w:t>
      </w:r>
      <w:r>
        <w:t xml:space="preserve">isti je u blokadi </w:t>
      </w:r>
      <w:r w:rsidR="00EB63AE">
        <w:t>2</w:t>
      </w:r>
      <w:r w:rsidR="006972F9">
        <w:t>4</w:t>
      </w:r>
      <w:r w:rsidR="00EB63AE">
        <w:t>3</w:t>
      </w:r>
      <w:r>
        <w:t xml:space="preserve"> dana</w:t>
      </w:r>
      <w:r w:rsidR="00EB63AE">
        <w:t xml:space="preserve"> u iznosu od </w:t>
      </w:r>
      <w:r w:rsidR="006972F9">
        <w:t>994.478,38</w:t>
      </w:r>
      <w:r w:rsidR="00EB63AE">
        <w:t xml:space="preserve"> kn</w:t>
      </w:r>
      <w:r>
        <w:t xml:space="preserve">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6972F9">
        <w:rPr>
          <w:rFonts w:eastAsia="Calibri"/>
          <w:lang w:eastAsia="en-US"/>
        </w:rPr>
        <w:t>1. listopada</w:t>
      </w:r>
      <w:r w:rsidR="00D62704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114147" w:rsidR="00A6526D" w:rsidRP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414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B6108D">
      <w:t>842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14147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972F9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6108D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84780"/>
    <w:rsid w:val="00E96356"/>
    <w:rsid w:val="00EA028A"/>
    <w:rsid w:val="00EB63AE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1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11414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1414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14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14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41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11414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1414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14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14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St-842/2018</izvorni_sadrzaj>
    <derivirana_varijabla naziv="DomainObject.Predmet.OznakaBroj_1">St-842/2018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VERS d.o.o. za proizvodnju i trgovinu</izvorni_sadrzaj>
    <derivirana_varijabla naziv="DomainObject.Predmet.ProtustrankaFormated_1">  VERS d.o.o. za proizvodnju i trgovinu</derivirana_varijabla>
  </DomainObject.Predmet.ProtustrankaFormated>
  <DomainObject.Predmet.ProtustrankaFormatedOIB>
    <izvorni_sadrzaj>  VERS d.o.o. za proizvodnju i trgovinu, OIB 11926524646</izvorni_sadrzaj>
    <derivirana_varijabla naziv="DomainObject.Predmet.ProtustrankaFormatedOIB_1">  VERS d.o.o. za proizvodnju i trgovinu, OIB 11926524646</derivirana_varijabla>
  </DomainObject.Predmet.ProtustrankaFormatedOIB>
  <DomainObject.Predmet.ProtustrankaFormatedWithAdress>
    <izvorni_sadrzaj> VERS d.o.o. za proizvodnju i trgovinu, Josipa Jurja Strossmayera 2, 32213 Tordinci</izvorni_sadrzaj>
    <derivirana_varijabla naziv="DomainObject.Predmet.ProtustrankaFormatedWithAdress_1"> VERS d.o.o. za proizvodnju i trgovinu, Josipa Jurja Strossmayera 2, 32213 Tordinci</derivirana_varijabla>
  </DomainObject.Predmet.ProtustrankaFormatedWithAdress>
  <DomainObject.Predmet.ProtustrankaFormatedWithAdressOIB>
    <izvorni_sadrzaj> VERS d.o.o. za proizvodnju i trgovinu, OIB 11926524646, Josipa Jurja Strossmayera 2, 32213 Tordinci</izvorni_sadrzaj>
    <derivirana_varijabla naziv="DomainObject.Predmet.ProtustrankaFormatedWithAdressOIB_1"> VERS d.o.o. za proizvodnju i trgovinu, OIB 11926524646, Josipa Jurja Strossmayera 2, 32213 Tordinci</derivirana_varijabla>
  </DomainObject.Predmet.ProtustrankaFormatedWithAdressOIB>
  <DomainObject.Predmet.ProtustrankaWithAdress>
    <izvorni_sadrzaj>VERS d.o.o. za proizvodnju i trgovinu Josipa Jurja Strossmayera 2, 32213 Tordinci</izvorni_sadrzaj>
    <derivirana_varijabla naziv="DomainObject.Predmet.ProtustrankaWithAdress_1">VERS d.o.o. za proizvodnju i trgovinu Josipa Jurja Strossmayera 2, 32213 Tordinci</derivirana_varijabla>
  </DomainObject.Predmet.ProtustrankaWithAdress>
  <DomainObject.Predmet.ProtustrankaWithAdressOIB>
    <izvorni_sadrzaj>VERS d.o.o. za proizvodnju i trgovinu, OIB 11926524646, Josipa Jurja Strossmayera 2, 32213 Tordinci</izvorni_sadrzaj>
    <derivirana_varijabla naziv="DomainObject.Predmet.ProtustrankaWithAdressOIB_1">VERS d.o.o. za proizvodnju i trgovinu, OIB 11926524646, Josipa Jurja Strossmayera 2, 32213 Tordinci</derivirana_varijabla>
  </DomainObject.Predmet.ProtustrankaWithAdressOIB>
  <DomainObject.Predmet.ProtustrankaNazivFormated>
    <izvorni_sadrzaj>VERS d.o.o. za proizvodnju i trgovinu</izvorni_sadrzaj>
    <derivirana_varijabla naziv="DomainObject.Predmet.ProtustrankaNazivFormated_1">VERS d.o.o. za proizvodnju i trgovinu</derivirana_varijabla>
  </DomainObject.Predmet.ProtustrankaNazivFormated>
  <DomainObject.Predmet.ProtustrankaNazivFormatedOIB>
    <izvorni_sadrzaj>VERS d.o.o. za proizvodnju i trgovinu, OIB 11926524646</izvorni_sadrzaj>
    <derivirana_varijabla naziv="DomainObject.Predmet.ProtustrankaNazivFormatedOIB_1">VERS d.o.o. za proizvodnju i trgovinu, OIB 11926524646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VERS d.o.o. za proizvodnju i trgovinu</item>
    </izvorni_sadrzaj>
    <derivirana_varijabla naziv="DomainObject.Predmet.ProtuStrankaListFormated_1">
      <item>VERS d.o.o. za proizvodnju i trgovinu</item>
    </derivirana_varijabla>
  </DomainObject.Predmet.ProtuStrankaListFormated>
  <DomainObject.Predmet.ProtuStrankaListFormatedOIB>
    <izvorni_sadrzaj>
      <item>VERS d.o.o. za proizvodnju i trgovinu, OIB 11926524646</item>
    </izvorni_sadrzaj>
    <derivirana_varijabla naziv="DomainObject.Predmet.ProtuStrankaListFormatedOIB_1">
      <item>VERS d.o.o. za proizvodnju i trgovinu, OIB 11926524646</item>
    </derivirana_varijabla>
  </DomainObject.Predmet.ProtuStrankaListFormatedOIB>
  <DomainObject.Predmet.ProtuStrankaListFormatedWithAdress>
    <izvorni_sadrzaj>
      <item>VERS d.o.o. za proizvodnju i trgovinu, Josipa Jurja Strossmayera 2, 32213 Tordinci</item>
    </izvorni_sadrzaj>
    <derivirana_varijabla naziv="DomainObject.Predmet.ProtuStrankaListFormatedWithAdress_1">
      <item>VERS d.o.o. za proizvodnju i trgovinu, Josipa Jurja Strossmayera 2, 32213 Tordinci</item>
    </derivirana_varijabla>
  </DomainObject.Predmet.ProtuStrankaListFormatedWithAdress>
  <DomainObject.Predmet.ProtuStrankaListFormatedWithAdressOIB>
    <izvorni_sadrzaj>
      <item>VERS d.o.o. za proizvodnju i trgovinu, OIB 11926524646, Josipa Jurja Strossmayera 2, 32213 Tordinci</item>
    </izvorni_sadrzaj>
    <derivirana_varijabla naziv="DomainObject.Predmet.ProtuStrankaListFormatedWithAdressOIB_1">
      <item>VERS d.o.o. za proizvodnju i trgovinu, OIB 11926524646, Josipa Jurja Strossmayera 2, 32213 Tordinci</item>
    </derivirana_varijabla>
  </DomainObject.Predmet.ProtuStrankaListFormatedWithAdressOIB>
  <DomainObject.Predmet.ProtuStrankaListNazivFormated>
    <izvorni_sadrzaj>
      <item>VERS d.o.o. za proizvodnju i trgovinu</item>
    </izvorni_sadrzaj>
    <derivirana_varijabla naziv="DomainObject.Predmet.ProtuStrankaListNazivFormated_1">
      <item>VERS d.o.o. za proizvodnju i trgovinu</item>
    </derivirana_varijabla>
  </DomainObject.Predmet.ProtuStrankaListNazivFormated>
  <DomainObject.Predmet.ProtuStrankaListNazivFormatedOIB>
    <izvorni_sadrzaj>
      <item>VERS d.o.o. za proizvodnju i trgovinu, OIB 11926524646</item>
    </izvorni_sadrzaj>
    <derivirana_varijabla naziv="DomainObject.Predmet.ProtuStrankaListNazivFormatedOIB_1">
      <item>VERS d.o.o. za proizvodnju i trgovinu, OIB 11926524646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VERS d.o.o. za proizvodnju i trgovinu</izvorni_sadrzaj>
    <derivirana_varijabla naziv="DomainObject.Predmet.ProtustrankaIDrugi_1">VERS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VERS d.o.o. za proizvodnju i trgovinu, OIB 11926524646, Josipa Jurja Strossmayera 2, 32213 Tordinci</izvorni_sadrzaj>
    <derivirana_varijabla naziv="DomainObject.Predmet.ProtustrankaIDrugiAdressOIB_1">VERS d.o.o. za proizvodnju i trgovinu, OIB 11926524646, Josipa Jurja Strossmayera 2, 32213 Tordinci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VERS d.o.o. za proizvodnju i trgovinu</item>
    </izvorni_sadrzaj>
    <derivirana_varijabla naziv="DomainObject.Predmet.SudioniciListNaziv_1">
      <item>FINA RC OSIJEK</item>
      <item>VERS d.o.o. za proizvodnju i trgovinu</item>
    </derivirana_varijabla>
  </DomainObject.Predmet.SudioniciListNaziv>
  <DomainObject.Predmet.SudioniciListAdressOIB>
    <izvorni_sadrzaj>
      <item>FINA RC OSIJEK, OIB 85821130368</item>
      <item>VERS d.o.o. za proizvodnju i trgovinu, OIB 11926524646, Josipa Jurja Strossmayera 2,32213 Tordinci</item>
    </izvorni_sadrzaj>
    <derivirana_varijabla naziv="DomainObject.Predmet.SudioniciListAdressOIB_1">
      <item>FINA RC OSIJEK, OIB 85821130368</item>
      <item>VERS d.o.o. za proizvodnju i trgovinu, OIB 11926524646, Josipa Jurja Strossmayera 2,32213 Tordinci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11926524646</item>
    </izvorni_sadrzaj>
    <derivirana_varijabla naziv="DomainObject.Predmet.SudioniciListNazivOIB_1">
      <item>, OIB 85821130368</item>
      <item>, OIB 11926524646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CE7F0-9E3D-4D87-8BCE-C997B93B9D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3183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2018-10-01T07:02:00Z</dcterms:created>
  <dc:creator>Korisnik</dc:creator>
  <cp:lastModifiedBy>Ljiljana Floršić</cp:lastModifiedBy>
  <cp:lastPrinted>2018-05-18T06:01:00Z</cp:lastPrinted>
  <dcterms:modified xmlns:xsi="http://www.w3.org/2001/XMLSchema-instance" xsi:type="dcterms:W3CDTF">2018-10-01T07:04:00Z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(St-842-18 -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