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67c9" w14:paraId="61b67c9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51524F">
        <w:t>941</w:t>
      </w:r>
      <w:r w:rsidR="00C112A2">
        <w:t>/</w:t>
      </w:r>
      <w:r w:rsidR="00F334C8">
        <w:t>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>: 85821130368, za pokretanje skraćenog stečajnog postupka nad dužnikom</w:t>
      </w:r>
      <w:r w:rsidR="0051524F">
        <w:t xml:space="preserve"> </w:t>
      </w:r>
      <w:proofErr w:type="spellStart"/>
      <w:r w:rsidR="0051524F">
        <w:t>MARAL</w:t>
      </w:r>
      <w:proofErr w:type="spellEnd"/>
      <w:r w:rsidR="0051524F">
        <w:t xml:space="preserve"> društvo s ograničenom odgovornošću za graditeljstvo, trgovinu i usluge Vukovar, Vijeća Europe 95, </w:t>
      </w:r>
      <w:proofErr w:type="spellStart"/>
      <w:r w:rsidR="0051524F">
        <w:t>OIB</w:t>
      </w:r>
      <w:proofErr w:type="spellEnd"/>
      <w:r w:rsidR="0051524F">
        <w:t xml:space="preserve">: 57760850480, </w:t>
      </w:r>
      <w:proofErr w:type="spellStart"/>
      <w:r w:rsidR="0051524F">
        <w:t>MBS</w:t>
      </w:r>
      <w:proofErr w:type="spellEnd"/>
      <w:r w:rsidR="0051524F">
        <w:t xml:space="preserve">: 030156024, dana 22. studeni </w:t>
      </w:r>
      <w:r w:rsidR="001E5957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51524F">
        <w:t>MARAL</w:t>
      </w:r>
      <w:proofErr w:type="spellEnd"/>
      <w:r w:rsidR="0051524F">
        <w:t xml:space="preserve"> društvo s ograničenom odgovornošću za graditeljstvo, trgovinu i usluge Vukovar, Vijeća Europe 95, </w:t>
      </w:r>
      <w:proofErr w:type="spellStart"/>
      <w:r w:rsidR="0051524F">
        <w:t>OIB</w:t>
      </w:r>
      <w:proofErr w:type="spellEnd"/>
      <w:r w:rsidR="0051524F">
        <w:t xml:space="preserve">: 57760850480, </w:t>
      </w:r>
      <w:proofErr w:type="spellStart"/>
      <w:r w:rsidR="0051524F">
        <w:t>MBS</w:t>
      </w:r>
      <w:proofErr w:type="spellEnd"/>
      <w:r w:rsidR="0051524F">
        <w:t>: 030156024.</w:t>
      </w:r>
      <w:r w:rsidR="004E7671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112A2">
        <w:t xml:space="preserve">David Jakovljević, </w:t>
      </w:r>
      <w:proofErr w:type="spellStart"/>
      <w:r w:rsidR="00C112A2">
        <w:t>OIB</w:t>
      </w:r>
      <w:proofErr w:type="spellEnd"/>
      <w:r w:rsidR="00C112A2">
        <w:t xml:space="preserve">: 63014812654, Sesvete, </w:t>
      </w:r>
      <w:proofErr w:type="spellStart"/>
      <w:r w:rsidR="00C112A2">
        <w:t>Kašinska</w:t>
      </w:r>
      <w:proofErr w:type="spellEnd"/>
      <w:r w:rsidR="00C112A2">
        <w:t xml:space="preserve"> 7.</w:t>
      </w:r>
      <w:r w:rsidR="004E7671">
        <w:t xml:space="preserve">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51524F">
        <w:t>MARAL</w:t>
      </w:r>
      <w:proofErr w:type="spellEnd"/>
      <w:r w:rsidR="0051524F">
        <w:t xml:space="preserve"> društvo s ograničenom odgovornošću za graditeljstvo, trgovinu i usluge Vukovar, Vijeća Europe 95, </w:t>
      </w:r>
      <w:proofErr w:type="spellStart"/>
      <w:r w:rsidR="0051524F">
        <w:t>OIB</w:t>
      </w:r>
      <w:proofErr w:type="spellEnd"/>
      <w:r w:rsidR="0051524F">
        <w:t xml:space="preserve">: 57760850480, </w:t>
      </w:r>
      <w:proofErr w:type="spellStart"/>
      <w:r w:rsidR="0051524F">
        <w:t>MBS</w:t>
      </w:r>
      <w:proofErr w:type="spellEnd"/>
      <w:r w:rsidR="0051524F">
        <w:t xml:space="preserve">: 030156024.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51524F">
        <w:rPr>
          <w:bCs/>
        </w:rPr>
        <w:t xml:space="preserve">18. lipnja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51524F">
        <w:t>MARAL</w:t>
      </w:r>
      <w:proofErr w:type="spellEnd"/>
      <w:r w:rsidR="0051524F">
        <w:t xml:space="preserve"> društvo s ograničenom odgovornošću za graditeljstvo, trgovinu i usluge Vukovar, Vijeća Europe 95, </w:t>
      </w:r>
      <w:proofErr w:type="spellStart"/>
      <w:r w:rsidR="0051524F">
        <w:t>OIB</w:t>
      </w:r>
      <w:proofErr w:type="spellEnd"/>
      <w:r w:rsidR="0051524F">
        <w:t xml:space="preserve">: 57760850480, </w:t>
      </w:r>
      <w:proofErr w:type="spellStart"/>
      <w:r w:rsidR="0051524F">
        <w:t>MBS</w:t>
      </w:r>
      <w:proofErr w:type="spellEnd"/>
      <w:r w:rsidR="0051524F">
        <w:t>: 030156024.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lastRenderedPageBreak/>
        <w:t>Kako su ispunjene pretpostavke iz citirane odredbe SZ-a, T</w:t>
      </w:r>
      <w:r w:rsidR="00277C01">
        <w:t xml:space="preserve">rgovački sud u Osijeku je dana </w:t>
      </w:r>
      <w:r w:rsidR="0051524F">
        <w:t xml:space="preserve">3. rujna </w:t>
      </w:r>
      <w:r w:rsidR="00F334C8">
        <w:t>2018.</w:t>
      </w:r>
      <w:r>
        <w:t>, objavio oglas na mrežnoj stranici e-oglasna ploča sudova pod poslovnim brojem St-</w:t>
      </w:r>
      <w:r w:rsidR="0051524F">
        <w:t>941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51524F">
        <w:t>22. studeni</w:t>
      </w:r>
      <w:r w:rsidR="00C112A2">
        <w:t xml:space="preserve"> </w:t>
      </w:r>
      <w:r w:rsidR="00F334C8">
        <w:t xml:space="preserve">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DC7D5D" w:rsidP="00996504" w:rsidR="00DC7D5D">
      <w:pPr>
        <w:pStyle w:val="Tijeloteksta"/>
        <w:jc w:val="left"/>
      </w:pPr>
    </w:p>
    <w:sectPr w:rsidSect="00F334C8" w:rsidR="00DC7D5D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51524F">
      <w:t>941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5957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1524F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4ED7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8D083C"/>
    <w:rsid w:val="00901EF5"/>
    <w:rsid w:val="00912CF5"/>
    <w:rsid w:val="009213E3"/>
    <w:rsid w:val="009371EB"/>
    <w:rsid w:val="00937840"/>
    <w:rsid w:val="00941B13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112A2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4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94E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94E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E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E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4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94E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94E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E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E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St-941/2018</izvorni_sadrzaj>
    <derivirana_varijabla naziv="DomainObject.Predmet.OznakaBroj_1">St-941/2018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MARAL društvo s ograničenom odgovornošću za graditeljstvo, trgovinu i usluge</izvorni_sadrzaj>
    <derivirana_varijabla naziv="DomainObject.Predmet.ProtustrankaFormated_1">  MARAL društvo s ograničenom odgovornošću za graditeljstvo, trgovinu i usluge</derivirana_varijabla>
  </DomainObject.Predmet.ProtustrankaFormated>
  <DomainObject.Predmet.ProtustrankaFormatedOIB>
    <izvorni_sadrzaj>  MARAL društvo s ograničenom odgovornošću za graditeljstvo, trgovinu i usluge, OIB 57760850480</izvorni_sadrzaj>
    <derivirana_varijabla naziv="DomainObject.Predmet.ProtustrankaFormatedOIB_1">  MARAL društvo s ograničenom odgovornošću za graditeljstvo, trgovinu i usluge, OIB 57760850480</derivirana_varijabla>
  </DomainObject.Predmet.ProtustrankaFormatedOIB>
  <DomainObject.Predmet.ProtustrankaFormatedWithAdress>
    <izvorni_sadrzaj> MARAL društvo s ograničenom odgovornošću za graditeljstvo, trgovinu i usluge, Vijeća Europe 95, 32000 Vukovar</izvorni_sadrzaj>
    <derivirana_varijabla naziv="DomainObject.Predmet.ProtustrankaFormatedWithAdress_1"> MARAL društvo s ograničenom odgovornošću za graditeljstvo, trgovinu i usluge, Vijeća Europe 95, 32000 Vukovar</derivirana_varijabla>
  </DomainObject.Predmet.ProtustrankaFormatedWithAdress>
  <DomainObject.Predmet.ProtustrankaFormatedWithAdressOIB>
    <izvorni_sadrzaj> MARAL društvo s ograničenom odgovornošću za graditeljstvo, trgovinu i usluge, OIB 57760850480, Vijeća Europe 95, 32000 Vukovar</izvorni_sadrzaj>
    <derivirana_varijabla naziv="DomainObject.Predmet.ProtustrankaFormatedWithAdressOIB_1"> MARAL društvo s ograničenom odgovornošću za graditeljstvo, trgovinu i usluge, OIB 57760850480, Vijeća Europe 95, 32000 Vukovar</derivirana_varijabla>
  </DomainObject.Predmet.ProtustrankaFormatedWithAdressOIB>
  <DomainObject.Predmet.ProtustrankaWithAdress>
    <izvorni_sadrzaj>MARAL društvo s ograničenom odgovornošću za graditeljstvo, trgovinu i usluge Vijeća Europe 95, 32000 Vukovar</izvorni_sadrzaj>
    <derivirana_varijabla naziv="DomainObject.Predmet.ProtustrankaWithAdress_1">MARAL društvo s ograničenom odgovornošću za graditeljstvo, trgovinu i usluge Vijeća Europe 95, 32000 Vukovar</derivirana_varijabla>
  </DomainObject.Predmet.ProtustrankaWithAdress>
  <DomainObject.Predmet.ProtustrankaWithAdressOIB>
    <izvorni_sadrzaj>MARAL društvo s ograničenom odgovornošću za graditeljstvo, trgovinu i usluge, OIB 57760850480, Vijeća Europe 95, 32000 Vukovar</izvorni_sadrzaj>
    <derivirana_varijabla naziv="DomainObject.Predmet.ProtustrankaWithAdressOIB_1">MARAL društvo s ograničenom odgovornošću za graditeljstvo, trgovinu i usluge, OIB 57760850480, Vijeća Europe 95, 32000 Vukovar</derivirana_varijabla>
  </DomainObject.Predmet.ProtustrankaWithAdressOIB>
  <DomainObject.Predmet.ProtustrankaNazivFormated>
    <izvorni_sadrzaj>MARAL društvo s ograničenom odgovornošću za graditeljstvo, trgovinu i usluge</izvorni_sadrzaj>
    <derivirana_varijabla naziv="DomainObject.Predmet.ProtustrankaNazivFormated_1">MARAL društvo s ograničenom odgovornošću za graditeljstvo, trgovinu i usluge</derivirana_varijabla>
  </DomainObject.Predmet.ProtustrankaNazivFormated>
  <DomainObject.Predmet.ProtustrankaNazivFormatedOIB>
    <izvorni_sadrzaj>MARAL društvo s ograničenom odgovornošću za graditeljstvo, trgovinu i usluge, OIB 57760850480</izvorni_sadrzaj>
    <derivirana_varijabla naziv="DomainObject.Predmet.ProtustrankaNazivFormatedOIB_1">MARAL društvo s ograničenom odgovornošću za graditeljstvo, trgovinu i usluge, OIB 57760850480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MARAL društvo s ograničenom odgovornošću za graditeljstvo, trgovinu i usluge</item>
    </izvorni_sadrzaj>
    <derivirana_varijabla naziv="DomainObject.Predmet.ProtuStrankaListFormated_1">
      <item>MARAL društvo s ograničenom odgovornošću za graditeljstvo, trgovinu i usluge</item>
    </derivirana_varijabla>
  </DomainObject.Predmet.ProtuStrankaListFormated>
  <DomainObject.Predmet.ProtuStrankaListFormatedOIB>
    <izvorni_sadrzaj>
      <item>MARAL društvo s ograničenom odgovornošću za graditeljstvo, trgovinu i usluge, OIB 57760850480</item>
    </izvorni_sadrzaj>
    <derivirana_varijabla naziv="DomainObject.Predmet.ProtuStrankaListFormatedOIB_1">
      <item>MARAL društvo s ograničenom odgovornošću za graditeljstvo, trgovinu i usluge, OIB 57760850480</item>
    </derivirana_varijabla>
  </DomainObject.Predmet.ProtuStrankaListFormatedOIB>
  <DomainObject.Predmet.ProtuStrankaListFormatedWithAdress>
    <izvorni_sadrzaj>
      <item>MARAL društvo s ograničenom odgovornošću za graditeljstvo, trgovinu i usluge, Vijeća Europe 95, 32000 Vukovar</item>
    </izvorni_sadrzaj>
    <derivirana_varijabla naziv="DomainObject.Predmet.ProtuStrankaListFormatedWithAdress_1">
      <item>MARAL društvo s ograničenom odgovornošću za graditeljstvo, trgovinu i usluge, Vijeća Europe 95, 32000 Vukovar</item>
    </derivirana_varijabla>
  </DomainObject.Predmet.ProtuStrankaListFormatedWithAdress>
  <DomainObject.Predmet.ProtuStrankaListFormatedWithAdressOIB>
    <izvorni_sadrzaj>
      <item>MARAL društvo s ograničenom odgovornošću za graditeljstvo, trgovinu i usluge, OIB 57760850480, Vijeća Europe 95, 32000 Vukovar</item>
    </izvorni_sadrzaj>
    <derivirana_varijabla naziv="DomainObject.Predmet.ProtuStrankaListFormatedWithAdressOIB_1">
      <item>MARAL društvo s ograničenom odgovornošću za graditeljstvo, trgovinu i usluge, OIB 57760850480, Vijeća Europe 95, 32000 Vukovar</item>
    </derivirana_varijabla>
  </DomainObject.Predmet.ProtuStrankaListFormatedWithAdressOIB>
  <DomainObject.Predmet.ProtuStrankaListNazivFormated>
    <izvorni_sadrzaj>
      <item>MARAL društvo s ograničenom odgovornošću za graditeljstvo, trgovinu i usluge</item>
    </izvorni_sadrzaj>
    <derivirana_varijabla naziv="DomainObject.Predmet.ProtuStrankaListNazivFormated_1">
      <item>MARAL društvo s ograničenom odgovornošću za graditeljstvo, trgovinu i usluge</item>
    </derivirana_varijabla>
  </DomainObject.Predmet.ProtuStrankaListNazivFormated>
  <DomainObject.Predmet.ProtuStrankaListNazivFormatedOIB>
    <izvorni_sadrzaj>
      <item>MARAL društvo s ograničenom odgovornošću za graditeljstvo, trgovinu i usluge, OIB 57760850480</item>
    </izvorni_sadrzaj>
    <derivirana_varijabla naziv="DomainObject.Predmet.ProtuStrankaListNazivFormatedOIB_1">
      <item>MARAL društvo s ograničenom odgovornošću za graditeljstvo, trgovinu i usluge, OIB 57760850480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MARAL društvo s ograničenom odgovornošću za graditeljstvo, trgovinu i usluge</izvorni_sadrzaj>
    <derivirana_varijabla naziv="DomainObject.Predmet.ProtustrankaIDrugi_1">MARAL društvo s ograničenom odgovornošću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MARAL društvo s ograničenom odgovornošću za graditeljstvo, trgovinu i usluge, OIB 57760850480, Vijeća Europe 95, 32000 Vukovar</izvorni_sadrzaj>
    <derivirana_varijabla naziv="DomainObject.Predmet.ProtustrankaIDrugiAdressOIB_1">MARAL društvo s ograničenom odgovornošću za graditeljstvo, trgovinu i usluge, OIB 57760850480, Vijeća Europe 95,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MARAL društvo s ograničenom odgovornošću za graditeljstvo, trgovinu i usluge</item>
    </izvorni_sadrzaj>
    <derivirana_varijabla naziv="DomainObject.Predmet.SudioniciListNaziv_1">
      <item>FINA RC OSIJEK</item>
      <item>MARAL društvo s ograničenom odgovornošću za graditeljstvo, trgovinu i usluge</item>
    </derivirana_varijabla>
  </DomainObject.Predmet.SudioniciListNaziv>
  <DomainObject.Predmet.SudioniciListAdressOIB>
    <izvorni_sadrzaj>
      <item>FINA RC OSIJEK, OIB 85821130368</item>
      <item>MARAL društvo s ograničenom odgovornošću za graditeljstvo, trgovinu i usluge, OIB 57760850480, Vijeća Europe 95,32000 Vukovar</item>
    </izvorni_sadrzaj>
    <derivirana_varijabla naziv="DomainObject.Predmet.SudioniciListAdressOIB_1">
      <item>FINA RC OSIJEK, OIB 85821130368</item>
      <item>MARAL društvo s ograničenom odgovornošću za graditeljstvo, trgovinu i usluge, OIB 57760850480, Vijeća Europe 95,32000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57760850480</item>
    </izvorni_sadrzaj>
    <derivirana_varijabla naziv="DomainObject.Predmet.SudioniciListNazivOIB_1">
      <item>, OIB 85821130368</item>
      <item>, OIB 57760850480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CD1C8F-1305-4729-BABD-6A0EA676D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2900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2018-11-22T07:51:00Z</dcterms:created>
  <dc:creator>Korisnik</dc:creator>
  <cp:lastModifiedBy>Ljiljana Floršić</cp:lastModifiedBy>
  <cp:lastPrinted>2018-05-24T06:12:00Z</cp:lastPrinted>
  <dcterms:modified xmlns:xsi="http://www.w3.org/2001/XMLSchema-instance" xsi:type="dcterms:W3CDTF">2018-11-22T07:53:00Z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(St-941-18 - otvaranje i zaključenje - David jakovljević.docx)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