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1e8b" w14:paraId="1ab1e8b"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6A2BE5">
        <w:t>26/18</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2972B6" w:rsidRPr="00EB0442">
        <w:t>VEDUTO USLUGE d.o.o., Hrvatski Leskovac, Nedeljska 7, OIB 39881486738</w:t>
      </w:r>
      <w:r w:rsidR="001B52B6">
        <w:t>,</w:t>
      </w:r>
      <w:r w:rsidR="00CD702D">
        <w:t xml:space="preserve"> </w:t>
      </w:r>
      <w:r w:rsidR="002C5A29" w:rsidRPr="00435B5D">
        <w:t xml:space="preserve">dana </w:t>
      </w:r>
      <w:r w:rsidR="006A2BE5">
        <w:t>12. rujna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3E2C11" w:rsidP="003E2C11" w:rsidR="003E2C11" w:rsidRPr="003A3ECE">
      <w:pPr>
        <w:ind w:firstLine="720"/>
        <w:jc w:val="both"/>
      </w:pPr>
    </w:p>
    <w:p w:rsidRDefault="002972B6" w:rsidP="002972B6" w:rsidR="002972B6" w:rsidRPr="00D2202F">
      <w:pPr>
        <w:numPr>
          <w:ilvl w:val="0"/>
          <w:numId w:val="8"/>
        </w:numPr>
        <w:jc w:val="both"/>
      </w:pPr>
      <w:r w:rsidRPr="00D2202F">
        <w:t xml:space="preserve">Utvrđuje se da imovina dužnika </w:t>
      </w:r>
      <w:r w:rsidRPr="00EB0442">
        <w:t>VEDUTO USLUGE d.o.o., Hrvatski Leskovac, Nedeljska 7, OIB 39881486738</w:t>
      </w:r>
      <w:r w:rsidRPr="00D2202F">
        <w:t xml:space="preserve">, koja bi ušla u stečajnu masu, nije dovoljna ni za namirenje troškova postupka.  </w:t>
      </w:r>
    </w:p>
    <w:p w:rsidRDefault="002972B6" w:rsidP="002972B6" w:rsidR="002972B6" w:rsidRPr="00D2202F">
      <w:pPr>
        <w:ind w:left="75"/>
        <w:jc w:val="both"/>
      </w:pPr>
      <w:r w:rsidRPr="00D2202F">
        <w:t xml:space="preserve"> </w:t>
      </w:r>
    </w:p>
    <w:p w:rsidRDefault="002972B6" w:rsidP="002972B6" w:rsidR="002972B6" w:rsidRPr="00D2202F">
      <w:pPr>
        <w:numPr>
          <w:ilvl w:val="0"/>
          <w:numId w:val="8"/>
        </w:numPr>
        <w:jc w:val="both"/>
      </w:pPr>
      <w:r w:rsidRPr="00D2202F">
        <w:t>Pozivaju se osobe koje imaju pravni interes za provedbom stečajnog postupka nad dužnikom, unatoč utvrđenoj nedostatnosti stečajne mase, da u roku 15 dana na žiro račun Trgovačkog suda u Zagrebu IBAN: HR9223900011300000460 model 05-</w:t>
      </w:r>
      <w:r>
        <w:t>2618,</w:t>
      </w:r>
      <w:r w:rsidRPr="00D2202F">
        <w:t xml:space="preserve"> predujme iznos od 21.700,00 kn za namirenje troškova prethodnog i otvorenoga stečajnog postupka. </w:t>
      </w:r>
    </w:p>
    <w:p w:rsidRDefault="002972B6" w:rsidP="002972B6" w:rsidR="002972B6" w:rsidRPr="00D2202F">
      <w:pPr>
        <w:jc w:val="both"/>
      </w:pPr>
      <w:r w:rsidRPr="00D2202F">
        <w:t xml:space="preserve"> </w:t>
      </w:r>
    </w:p>
    <w:p w:rsidRDefault="002972B6" w:rsidP="002972B6" w:rsidR="002972B6" w:rsidRPr="00D2202F">
      <w:pPr>
        <w:numPr>
          <w:ilvl w:val="0"/>
          <w:numId w:val="8"/>
        </w:numPr>
        <w:jc w:val="both"/>
      </w:pPr>
      <w:r w:rsidRPr="00D2202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972B6" w:rsidP="002972B6" w:rsidR="002972B6" w:rsidRPr="00D2202F">
      <w:pPr>
        <w:jc w:val="both"/>
      </w:pPr>
    </w:p>
    <w:p w:rsidRDefault="002972B6" w:rsidP="002972B6" w:rsidR="002972B6" w:rsidRPr="00D2202F">
      <w:pPr>
        <w:numPr>
          <w:ilvl w:val="0"/>
          <w:numId w:val="8"/>
        </w:numPr>
        <w:jc w:val="both"/>
      </w:pPr>
      <w:r w:rsidRPr="00D2202F">
        <w:t xml:space="preserve">Ovo rješenje će se objaviti na mrežnoj stranici e-Oglasna ploča suda. </w:t>
      </w:r>
    </w:p>
    <w:p w:rsidRDefault="006A2BE5" w:rsidP="00DA2EAC" w:rsidR="006A2BE5">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6A2BE5">
        <w:t>4. siječnja 2018.</w:t>
      </w:r>
      <w:r>
        <w:t xml:space="preserve"> prijedlog za otvaranje stečajnog postupka nad dužnikom </w:t>
      </w:r>
      <w:r w:rsidR="006A2BE5" w:rsidRPr="00EB0442">
        <w:t>VEDUTO USLUGE d.o.o., Hrvatski Leskovac, Nedeljska 7, OIB 39881486738</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6A2BE5">
        <w:t>29. prosinca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6A2BE5">
        <w:t>270.778,04</w:t>
      </w:r>
      <w:r w:rsidR="00A72BEE">
        <w:t xml:space="preserve"> kn, te da dužnik ima </w:t>
      </w:r>
      <w:r w:rsidR="007A4FE5">
        <w:t>jednog zaposlenog</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6A2BE5">
        <w:t>26/18</w:t>
      </w:r>
      <w:r>
        <w:t xml:space="preserve"> od </w:t>
      </w:r>
      <w:r w:rsidR="006A2BE5">
        <w:t>4. svibnja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6A2BE5">
        <w:t>kom</w:t>
      </w:r>
      <w:r>
        <w:t xml:space="preserve"> od </w:t>
      </w:r>
      <w:r w:rsidR="006A2BE5">
        <w:t>7. svibnja</w:t>
      </w:r>
      <w:r w:rsidR="008F3D3E">
        <w:t xml:space="preserve"> 2018. </w:t>
      </w:r>
      <w:r w:rsidR="00300BA8">
        <w:t xml:space="preserve">FINA je izvijestila sud da ostaje kod prijedloga za otvaranje stečajnog postupka. </w:t>
      </w:r>
    </w:p>
    <w:p w:rsidRDefault="000B3AD9" w:rsidP="00300BA8" w:rsidR="000B3AD9">
      <w:pPr>
        <w:ind w:firstLine="708"/>
        <w:jc w:val="both"/>
      </w:pPr>
    </w:p>
    <w:p w:rsidRDefault="002C5139" w:rsidP="006A2BE5" w:rsidR="00D96100">
      <w:pPr>
        <w:ind w:firstLine="708"/>
        <w:jc w:val="both"/>
      </w:pPr>
      <w:r w:rsidRPr="005F7ED3">
        <w:t xml:space="preserve">Na </w:t>
      </w:r>
      <w:r w:rsidR="00D84888">
        <w:t>ročišt</w:t>
      </w:r>
      <w:r w:rsidR="006A2BE5">
        <w:t>u</w:t>
      </w:r>
      <w:r w:rsidRPr="005F7ED3">
        <w:t xml:space="preserve"> </w:t>
      </w:r>
      <w:r w:rsidR="00D84888">
        <w:t xml:space="preserve">radi očitovanja o prijedlogu za otvaranje stečajnoga postupka od </w:t>
      </w:r>
      <w:r w:rsidR="006A2BE5">
        <w:t>12. rujna</w:t>
      </w:r>
      <w:r w:rsidR="008F3D3E">
        <w:t xml:space="preserve"> 2018</w:t>
      </w:r>
      <w:r w:rsidR="007A4FE5">
        <w:t>.</w:t>
      </w:r>
      <w:r w:rsidR="00DB1D6D">
        <w:t>,</w:t>
      </w:r>
      <w:r w:rsidR="007A4FE5">
        <w:t xml:space="preserve"> </w:t>
      </w:r>
      <w:r w:rsidR="006A2BE5">
        <w:t>koje je spojeno s ročištem</w:t>
      </w:r>
      <w:r w:rsidR="007A4FE5">
        <w:t xml:space="preserve"> radi rasprave o pretpostavkama za otvaranje stečajnog postupka </w:t>
      </w:r>
      <w:r w:rsidR="006A2BE5">
        <w:t>nad dužnikom, zakonski zastupnik dužnika naveo je da je suglasan s prijedlogom za otvaranje stečajnog postupka nad dužnikom, obzirom da je nesporno da kod  dužnika postoji stečajni razlog nesposobnosti za plaćanje uslijed dugotrajne blokade žiro računa dužnika. Nadalje, zakonski zastupnik dužnika izjavio je da dužnik nema u vlasništvu nekretnine, da nema u vlasništvu motorna vozila, niti druge pokretnine poput uredskog namještaja, opreme, alata, strojeva i sl., navodi da dužnik nema naplativih novčanih potraživanja prema trećim osobama, niti nenovčanih tražbina prema trećima. Nadalje navodi da dužnik nema novčanih sredstava na računu, niti gotovine u blagajni, nema imovinskih prava na imovini drugih osoba, odnosno ističe da dužnik nema apsolutno nikakve imovine koja bi činila stečajnu masu i bila dostatna za namirenje troškova stečajnoga postupka. Zakonski zastupnik dužnika naveo je da su podaci koje je dao istiniti i potpuni te da ništa od imovine dužnika nije zatajio.</w:t>
      </w:r>
    </w:p>
    <w:p w:rsidRDefault="00A72BEE" w:rsidP="003C4E43" w:rsidR="00A72BEE">
      <w:pPr>
        <w:ind w:firstLine="708"/>
        <w:jc w:val="both"/>
      </w:pPr>
    </w:p>
    <w:p w:rsidRDefault="0059367F" w:rsidP="004327FC" w:rsidR="00C22A02">
      <w:pPr>
        <w:ind w:firstLine="708"/>
        <w:jc w:val="both"/>
      </w:pPr>
      <w:r>
        <w:t xml:space="preserve">Dakle, </w:t>
      </w:r>
      <w:r w:rsidR="006A2BE5">
        <w:t xml:space="preserve">neprijeporno je da je kod dužnika </w:t>
      </w:r>
      <w:r w:rsidR="004327FC">
        <w:t xml:space="preserve">ostvaren stečajni razlog nesposobnosti za plaćanje sukladno odredbi čl. 6. st. 1., </w:t>
      </w:r>
      <w:r>
        <w:t>2.</w:t>
      </w:r>
      <w:r w:rsidR="004327FC">
        <w:t xml:space="preserve"> i 4.</w:t>
      </w:r>
      <w:r w:rsidR="00D2169A">
        <w:t xml:space="preserve"> SZ-a</w:t>
      </w:r>
      <w:r w:rsidR="006A2BE5">
        <w:t xml:space="preserve"> uslijed dugotrajne blokade žiro računa dužnika koja traje neprekidno od 1. rujna 2017., a na dan 12. rujna 2018. evidentirane neizvršene osnove u Očevidniku redoslijeda osnova za plaćanje iznose ukupno 293.939,28 kn, a što je sud utvrdio uvidom u Očevidnik redoslijeda osnova za plaćanje za dužnika putem web aplikacije eBlokade</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Prema tome, iz dostupnih podataka u spisu</w:t>
      </w:r>
      <w:r w:rsidR="006A2BE5">
        <w:t xml:space="preserve"> i navoda zakonskog zastupnika dužnika</w:t>
      </w:r>
      <w:r>
        <w:t xml:space="preserve"> 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w:t>
      </w:r>
      <w:r w:rsidR="007A4FE5" w:rsidRPr="00FC58EA">
        <w:lastRenderedPageBreak/>
        <w:t xml:space="preserve">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6A2BE5">
        <w:t>12. rujna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512F">
      <w:rPr>
        <w:rStyle w:val="Brojstranice"/>
        <w:noProof/>
      </w:rPr>
      <w:t>3</w:t>
    </w:r>
    <w:r>
      <w:rPr>
        <w:rStyle w:val="Brojstranice"/>
      </w:rPr>
      <w:fldChar w:fldCharType="end"/>
    </w:r>
  </w:p>
  <w:p w:rsidRDefault="0087685A" w:rsidP="001D2296" w:rsidR="0087685A" w:rsidRPr="003C4E43">
    <w:r>
      <w:t xml:space="preserve">                                                                                                                               </w:t>
    </w:r>
    <w:r w:rsidRPr="003C4E43">
      <w:t>4 St-</w:t>
    </w:r>
    <w:r w:rsidR="006A2BE5">
      <w:t>26/18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40381"/>
    <w:rsid w:val="00270ADC"/>
    <w:rsid w:val="00281A68"/>
    <w:rsid w:val="00293964"/>
    <w:rsid w:val="002944F5"/>
    <w:rsid w:val="002972B6"/>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632BD"/>
    <w:rsid w:val="00675D95"/>
    <w:rsid w:val="0067725B"/>
    <w:rsid w:val="006861EF"/>
    <w:rsid w:val="006A2BE5"/>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9CF"/>
    <w:rsid w:val="007D2C25"/>
    <w:rsid w:val="007D7A92"/>
    <w:rsid w:val="007F2A49"/>
    <w:rsid w:val="00812850"/>
    <w:rsid w:val="00825B2D"/>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7512F"/>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7512F"/>
    <w:rPr>
      <w:color w:val="808080"/>
      <w:bdr w:space="0" w:sz="0" w:color="auto" w:val="none"/>
      <w:shd w:fill="auto" w:color="auto" w:val="clear"/>
    </w:rPr>
  </w:style>
  <w:style w:customStyle="true" w:styleId="eSPISCCParagraphDefaultFont" w:type="character">
    <w:name w:val="eSPIS_CC_Paragraph Default Font"/>
    <w:basedOn w:val="Zadanifontodlomka"/>
    <w:rsid w:val="00E751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12F"/>
    <w:rPr>
      <w:bdr w:space="0" w:sz="0" w:color="auto" w:val="none"/>
      <w:shd w:fill="FFFFCC" w:color="auto" w:val="clear"/>
      <w:lang w:val="hr-HR"/>
    </w:rPr>
  </w:style>
  <w:style w:customStyle="true" w:styleId="PozadinaSvijetloCrvena" w:type="character">
    <w:name w:val="Pozadina_SvijetloCrvena"/>
    <w:basedOn w:val="eSPISCCParagraphDefaultFont"/>
    <w:rsid w:val="00E751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1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7512F"/>
    <w:rPr>
      <w:color w:val="808080"/>
      <w:bdr w:color="auto" w:space="0" w:sz="0" w:val="none"/>
      <w:shd w:color="auto" w:fill="auto" w:val="clear"/>
    </w:rPr>
  </w:style>
  <w:style w:customStyle="1" w:styleId="eSPISCCParagraphDefaultFont" w:type="character">
    <w:name w:val="eSPIS_CC_Paragraph Default Font"/>
    <w:basedOn w:val="Zadanifontodlomka"/>
    <w:rsid w:val="00E751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12F"/>
    <w:rPr>
      <w:bdr w:color="auto" w:space="0" w:sz="0" w:val="none"/>
      <w:shd w:color="auto" w:fill="FFFFCC" w:val="clear"/>
      <w:lang w:val="hr-HR"/>
    </w:rPr>
  </w:style>
  <w:style w:customStyle="1" w:styleId="PozadinaSvijetloCrvena" w:type="character">
    <w:name w:val="Pozadina_SvijetloCrvena"/>
    <w:basedOn w:val="eSPISCCParagraphDefaultFont"/>
    <w:rsid w:val="00E751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1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VEDUTO USLUGE j.d.o.o. zastupanog po punomoćniku Marin Žeravica</izvorni_sadrzaj>
    <derivirana_varijabla naziv="DomainObject.Predmet.ProtustrankaFormated_1">  VEDUTO USLUGE j.d.o.o. zastupanog po punomoćniku Marin Žeravica</derivirana_varijabla>
  </DomainObject.Predmet.ProtustrankaFormated>
  <DomainObject.Predmet.ProtustrankaFormatedOIB>
    <izvorni_sadrzaj>  VEDUTO USLUGE j.d.o.o., OIB 39881486738 zastupanog po punomoćniku Marin Žeravica</izvorni_sadrzaj>
    <derivirana_varijabla naziv="DomainObject.Predmet.ProtustrankaFormatedOIB_1">  VEDUTO USLUGE j.d.o.o., OIB 39881486738 zastupanog po punomoćniku Marin Žeravica</derivirana_varijabla>
  </DomainObject.Predmet.ProtustrankaFormatedOIB>
  <DomainObject.Predmet.ProtustrankaFormatedWithAdress>
    <izvorni_sadrzaj> VEDUTO USLUGE j.d.o.o., Nedeljska 7, 10257 Hrvatski Leskovac zastupanog po punomoćniku Marin Žeravica</izvorni_sadrzaj>
    <derivirana_varijabla naziv="DomainObject.Predmet.ProtustrankaFormatedWithAdress_1"> VEDUTO USLUGE j.d.o.o., Nedeljska 7, 10257 Hrvatski Leskovac zastupanog po punomoćniku Marin Žeravica</derivirana_varijabla>
  </DomainObject.Predmet.ProtustrankaFormatedWithAdress>
  <DomainObject.Predmet.ProtustrankaFormatedWithAdressOIB>
    <izvorni_sadrzaj> VEDUTO USLUGE j.d.o.o., OIB 39881486738, Nedeljska 7, 10257 Hrvatski Leskovac zastupanog po punomoćniku Marin Žeravica</izvorni_sadrzaj>
    <derivirana_varijabla naziv="DomainObject.Predmet.ProtustrankaFormatedWithAdressOIB_1"> VEDUTO USLUGE j.d.o.o., OIB 39881486738, Nedeljska 7, 10257 Hrvatski Leskovac zastupanog po punomoćniku Marin Žeravica</derivirana_varijabla>
  </DomainObject.Predmet.ProtustrankaFormatedWithAdressOIB>
  <DomainObject.Predmet.ProtustrankaWithAdress>
    <izvorni_sadrzaj>VEDUTO USLUGE j.d.o.o. Nedeljska 7, 10257 Hrvatski Leskovac</izvorni_sadrzaj>
    <derivirana_varijabla naziv="DomainObject.Predmet.ProtustrankaWithAdress_1">VEDUTO USLUGE j.d.o.o. Nedeljska 7, 10257 Hrvatski Leskovac</derivirana_varijabla>
  </DomainObject.Predmet.ProtustrankaWithAdress>
  <DomainObject.Predmet.ProtustrankaWithAdressOIB>
    <izvorni_sadrzaj>VEDUTO USLUGE j.d.o.o., OIB 39881486738, Nedeljska 7, 10257 Hrvatski Leskovac</izvorni_sadrzaj>
    <derivirana_varijabla naziv="DomainObject.Predmet.ProtustrankaWithAdressOIB_1">VEDUTO USLUGE j.d.o.o., OIB 39881486738, Nedeljska 7, 10257 Hrvatski Leskovac</derivirana_varijabla>
  </DomainObject.Predmet.ProtustrankaWithAdressOIB>
  <DomainObject.Predmet.ProtustrankaNazivFormated>
    <izvorni_sadrzaj>VEDUTO USLUGE j.d.o.o.</izvorni_sadrzaj>
    <derivirana_varijabla naziv="DomainObject.Predmet.ProtustrankaNazivFormated_1">VEDUTO USLUGE j.d.o.o.</derivirana_varijabla>
  </DomainObject.Predmet.ProtustrankaNazivFormated>
  <DomainObject.Predmet.ProtustrankaNazivFormatedOIB>
    <izvorni_sadrzaj>VEDUTO USLUGE j.d.o.o., OIB 39881486738</izvorni_sadrzaj>
    <derivirana_varijabla naziv="DomainObject.Predmet.ProtustrankaNazivFormatedOIB_1">VEDUTO USLUGE j.d.o.o., OIB 39881486738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VEDUTO USLUGE j.d.o.o. zastupanog po punomoćniku Marin Žeravica</item>
    </izvorni_sadrzaj>
    <derivirana_varijabla naziv="DomainObject.Predmet.ProtuStrankaListFormated_1">
      <item>VEDUTO USLUGE j.d.o.o. zastupanog po punomoćniku Marin Žeravica</item>
    </derivirana_varijabla>
  </DomainObject.Predmet.ProtuStrankaListFormated>
  <DomainObject.Predmet.ProtuStrankaListFormatedOIB>
    <izvorni_sadrzaj>
      <item>VEDUTO USLUGE j.d.o.o., OIB 39881486738 zastupanog po punomoćniku Marin Žeravica</item>
    </izvorni_sadrzaj>
    <derivirana_varijabla naziv="DomainObject.Predmet.ProtuStrankaListFormatedOIB_1">
      <item>VEDUTO USLUGE j.d.o.o., OIB 39881486738 zastupanog po punomoćniku Marin Žeravica</item>
    </derivirana_varijabla>
  </DomainObject.Predmet.ProtuStrankaListFormatedOIB>
  <DomainObject.Predmet.ProtuStrankaListFormatedWithAdress>
    <izvorni_sadrzaj>
      <item>VEDUTO USLUGE j.d.o.o., Nedeljska 7, 10257 Hrvatski Leskovac zastupanog po punomoćniku Marin Žeravica</item>
    </izvorni_sadrzaj>
    <derivirana_varijabla naziv="DomainObject.Predmet.ProtuStrankaListFormatedWithAdress_1">
      <item>VEDUTO USLUGE j.d.o.o., Nedeljska 7, 10257 Hrvatski Leskovac zastupanog po punomoćniku Marin Žeravica</item>
    </derivirana_varijabla>
  </DomainObject.Predmet.ProtuStrankaListFormatedWithAdress>
  <DomainObject.Predmet.ProtuStrankaListFormatedWithAdressOIB>
    <izvorni_sadrzaj>
      <item>VEDUTO USLUGE j.d.o.o., OIB 39881486738, Nedeljska 7, 10257 Hrvatski Leskovac zastupanog po punomoćniku Marin Žeravica</item>
    </izvorni_sadrzaj>
    <derivirana_varijabla naziv="DomainObject.Predmet.ProtuStrankaListFormatedWithAdressOIB_1">
      <item>VEDUTO USLUGE j.d.o.o., OIB 39881486738, Nedeljska 7, 10257 Hrvatski Leskovac zastupanog po punomoćniku Marin Žeravica</item>
    </derivirana_varijabla>
  </DomainObject.Predmet.ProtuStrankaListFormatedWithAdressOIB>
  <DomainObject.Predmet.ProtuStrankaListNazivFormated>
    <izvorni_sadrzaj>
      <item>VEDUTO USLUGE j.d.o.o.</item>
    </izvorni_sadrzaj>
    <derivirana_varijabla naziv="DomainObject.Predmet.ProtuStrankaListNazivFormated_1">
      <item>VEDUTO USLUGE j.d.o.o.</item>
    </derivirana_varijabla>
  </DomainObject.Predmet.ProtuStrankaListNazivFormated>
  <DomainObject.Predmet.ProtuStrankaListNazivFormatedOIB>
    <izvorni_sadrzaj>
      <item>VEDUTO USLUGE j.d.o.o., OIB 39881486738</item>
    </izvorni_sadrzaj>
    <derivirana_varijabla naziv="DomainObject.Predmet.ProtuStrankaListNazivFormatedOIB_1">
      <item>VEDUTO USLUGE j.d.o.o., OIB 39881486738</item>
    </derivirana_varijabla>
  </DomainObject.Predmet.ProtuStrankaListNazivFormatedOIB>
  <DomainObject.Predmet.OstaliListFormated>
    <izvorni_sadrzaj>
      <item>Marin Žeravica punomoćnik sudionika u postupku VEDUTO USLUGE j.d.o.o.</item>
    </izvorni_sadrzaj>
    <derivirana_varijabla naziv="DomainObject.Predmet.OstaliListFormated_1">
      <item>Marin Žeravica punomoćnik sudionika u postupku VEDUTO USLUGE j.d.o.o.</item>
    </derivirana_varijabla>
  </DomainObject.Predmet.OstaliListFormated>
  <DomainObject.Predmet.OstaliListFormatedOIB>
    <izvorni_sadrzaj>
      <item>Marin Žeravica, OIB 41941370113 punomoćnik sudionika u postupku VEDUTO USLUGE j.d.o.o.</item>
    </izvorni_sadrzaj>
    <derivirana_varijabla naziv="DomainObject.Predmet.OstaliListFormatedOIB_1">
      <item>Marin Žeravica, OIB 41941370113 punomoćnik sudionika u postupku VEDUTO USLUGE j.d.o.o.</item>
    </derivirana_varijabla>
  </DomainObject.Predmet.OstaliListFormatedOIB>
  <DomainObject.Predmet.OstaliListFormatedWithAdress>
    <izvorni_sadrzaj>
      <item>Marin Žeravica, Nedeljska 7, 10257 Hrvatski Leskovac punomoćnik sudionika u postupku VEDUTO USLUGE j.d.o.o.</item>
    </izvorni_sadrzaj>
    <derivirana_varijabla naziv="DomainObject.Predmet.OstaliListFormatedWithAdress_1">
      <item>Marin Žeravica, Nedeljska 7, 10257 Hrvatski Leskovac punomoćnik sudionika u postupku VEDUTO USLUGE j.d.o.o.</item>
    </derivirana_varijabla>
  </DomainObject.Predmet.OstaliListFormatedWithAdress>
  <DomainObject.Predmet.OstaliListFormatedWithAdressOIB>
    <izvorni_sadrzaj>
      <item>Marin Žeravica, OIB 41941370113, Nedeljska 7, 10257 Hrvatski Leskovac punomoćnik sudionika u postupku VEDUTO USLUGE j.d.o.o.</item>
    </izvorni_sadrzaj>
    <derivirana_varijabla naziv="DomainObject.Predmet.OstaliListFormatedWithAdressOIB_1">
      <item>Marin Žeravica, OIB 41941370113, Nedeljska 7, 10257 Hrvatski Leskovac punomoćnik sudionika u postupku VEDUTO USLUGE j.d.o.o.</item>
    </derivirana_varijabla>
  </DomainObject.Predmet.OstaliListFormatedWithAdressOIB>
  <DomainObject.Predmet.OstaliListNazivFormated>
    <izvorni_sadrzaj>
      <item>Marin Žeravica</item>
    </izvorni_sadrzaj>
    <derivirana_varijabla naziv="DomainObject.Predmet.OstaliListNazivFormated_1">
      <item>Marin Žeravica</item>
    </derivirana_varijabla>
  </DomainObject.Predmet.OstaliListNazivFormated>
  <DomainObject.Predmet.OstaliListNazivFormatedOIB>
    <izvorni_sadrzaj>
      <item>Marin Žeravica, OIB 41941370113</item>
    </izvorni_sadrzaj>
    <derivirana_varijabla naziv="DomainObject.Predmet.OstaliListNazivFormatedOIB_1">
      <item>Marin Žeravica, OIB 41941370113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VEDUTO USLUGE j.d.o.o.</izvorni_sadrzaj>
    <derivirana_varijabla naziv="DomainObject.Predmet.ProtustrankaIDrugi_1">VEDUTO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VEDUTO USLUGE j.d.o.o., OIB 39881486738, Nedeljska 7, 10257 Hrvatski Leskovac</izvorni_sadrzaj>
    <derivirana_varijabla naziv="DomainObject.Predmet.ProtustrankaIDrugiAdressOIB_1">VEDUTO USLUGE j.d.o.o., OIB 39881486738, Nedeljska 7,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VEDUTO USLUGE j.d.o.o.</item>
      <item>Marin Žeravica</item>
    </izvorni_sadrzaj>
    <derivirana_varijabla naziv="DomainObject.Predmet.SudioniciListNaziv_1">
      <item>FINA Regionalni centar Zagreb</item>
      <item>VEDUTO USLUGE j.d.o.o.</item>
      <item>Marin Žeravica</item>
    </derivirana_varijabla>
  </DomainObject.Predmet.SudioniciListNaziv>
  <DomainObject.Predmet.SudioniciListAdressOIB>
    <izvorni_sadrzaj>
      <item>FINA Regionalni centar Zagreb, OIB 85821130368, Trg svibanjskih žrtava 1995. 1,10000 Zagreb</item>
      <item>VEDUTO USLUGE j.d.o.o., OIB 39881486738, Nedeljska 7,10257 Hrvatski Leskovac</item>
      <item>Marin Žeravica, OIB 41941370113, Nedeljska 7,10257 Hrvatski Leskovac</item>
    </izvorni_sadrzaj>
    <derivirana_varijabla naziv="DomainObject.Predmet.SudioniciListAdressOIB_1">
      <item>FINA Regionalni centar Zagreb, OIB 85821130368, Trg svibanjskih žrtava 1995. 1,10000 Zagreb</item>
      <item>VEDUTO USLUGE j.d.o.o., OIB 39881486738, Nedeljska 7,10257 Hrvatski Leskovac</item>
      <item>Marin Žeravica, OIB 41941370113, Nedeljska 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39881486738</item>
      <item>, OIB 41941370113</item>
    </izvorni_sadrzaj>
    <derivirana_varijabla naziv="DomainObject.Predmet.SudioniciListNazivOIB_1">
      <item>, OIB 85821130368</item>
      <item>, OIB 39881486738</item>
      <item>, OIB 41941370113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1027</properties:Words>
  <properties:Characters>5640</properties:Characters>
  <properties:Lines>118</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2018-09-12T11:20:00Z</dcterms:created>
  <dc:creator>Korisnik</dc:creator>
  <cp:lastModifiedBy>Renata Klokočki</cp:lastModifiedBy>
  <cp:lastPrinted>2018-09-12T11:30:00Z</cp:lastPrinted>
  <dcterms:modified xmlns:xsi="http://www.w3.org/2001/XMLSchema-instance" xsi:type="dcterms:W3CDTF">2018-09-12T11:31:00Z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-VEDUTO USLUGE.docx)</vt:lpwstr>
  </prop:property>
  <prop:property name="CC_coloring" pid="4" fmtid="{D5CDD505-2E9C-101B-9397-08002B2CF9AE}">
    <vt:bool>false</vt:bool>
  </prop:property>
  <prop:property name="BrojStranica" pid="5" fmtid="{D5CDD505-2E9C-101B-9397-08002B2CF9AE}">
    <vt:i4>3</vt:i4>
  </prop:property>
</prop:Properties>
</file>