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7c9b" w14:paraId="e737c9b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B62BB2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275A7D">
        <w:t xml:space="preserve">MARMOR ALBUS j.d.o.o. Umag, 6. svibnja 2c, </w:t>
      </w:r>
      <w:r w:rsidR="003A5432">
        <w:t xml:space="preserve">OIB: </w:t>
      </w:r>
      <w:r w:rsidR="00275A7D">
        <w:t>27579571782</w:t>
      </w:r>
      <w:r w:rsidR="003A5432">
        <w:t xml:space="preserve">, </w:t>
      </w:r>
    </w:p>
    <w:p w:rsidRDefault="003A5432" w:rsidP="00350D95" w:rsidR="003A5432">
      <w:pPr>
        <w:jc w:val="center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275A7D">
        <w:t>MARMOR ALBUS j.d.o.o. Umag, 6. svibnja 2c, OIB: 27579571782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0C3BF7" w:rsidR="000C3BF7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275A7D">
        <w:t>Jelenko Lehki, Zagreb, Pavla Hatza 10, OIB: 96068307857.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275A7D">
        <w:t>MARMOR ALBUS j.d.o.o. Umag, 6. svibnja 2c, OIB: 27579571782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F7085C">
        <w:t>49</w:t>
      </w:r>
      <w:r w:rsidR="00275A7D">
        <w:t>4</w:t>
      </w:r>
      <w:r w:rsidR="00620EDF">
        <w:t>/16-</w:t>
      </w:r>
      <w:r w:rsidR="00F7085C">
        <w:t>4</w:t>
      </w:r>
      <w:r w:rsidR="00620EDF">
        <w:t xml:space="preserve"> od 0</w:t>
      </w:r>
      <w:r w:rsidR="00F7085C">
        <w:t>4</w:t>
      </w:r>
      <w:r w:rsidR="00620EDF">
        <w:t xml:space="preserve">. travnja 2016. 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620EDF">
        <w:t>0</w:t>
      </w:r>
      <w:r w:rsidR="00F7085C">
        <w:t>4</w:t>
      </w:r>
      <w:r w:rsidR="003A5432">
        <w:t xml:space="preserve">. travnja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B62BB2">
        <w:t>1</w:t>
      </w:r>
      <w:r w:rsidR="00F7085C">
        <w:t>7</w:t>
      </w:r>
      <w:r w:rsidR="00B62BB2">
        <w:t>. svibnja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3A5432">
        <w:t xml:space="preserve"> </w:t>
      </w:r>
      <w:r w:rsidRPr="005347E1">
        <w:t xml:space="preserve">imovine (potvrda z.k. odjela Općinskog suda u Puli, Zemljišnoknjižnog odjela </w:t>
      </w:r>
      <w:r w:rsidR="00275A7D">
        <w:t>Buje</w:t>
      </w:r>
      <w:r w:rsidR="00A910B6" w:rsidRPr="005347E1">
        <w:t xml:space="preserve"> (list </w:t>
      </w:r>
      <w:r w:rsidR="00F7085C">
        <w:t>8</w:t>
      </w:r>
      <w:r w:rsidRPr="005347E1">
        <w:t xml:space="preserve"> spisa), uvjerenje Policijske uprave istarske (list </w:t>
      </w:r>
      <w:r w:rsidR="000C3BF7">
        <w:t>1</w:t>
      </w:r>
      <w:r w:rsidR="00275A7D">
        <w:t>3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F7085C">
        <w:t>49</w:t>
      </w:r>
      <w:r w:rsidR="00275A7D">
        <w:t>4</w:t>
      </w:r>
      <w:r w:rsidR="00620EDF">
        <w:t>/16-</w:t>
      </w:r>
      <w:r w:rsidR="00F7085C">
        <w:t>1</w:t>
      </w:r>
      <w:r w:rsidR="00275A7D">
        <w:t>1</w:t>
      </w:r>
      <w:r w:rsidR="003A5432">
        <w:t xml:space="preserve"> od 1</w:t>
      </w:r>
      <w:r w:rsidR="00F7085C">
        <w:t>7</w:t>
      </w:r>
      <w:r w:rsidR="003A5432">
        <w:t>. svibnja 2016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B62BB2">
        <w:t>1</w:t>
      </w:r>
      <w:r w:rsidR="00F7085C">
        <w:t>7</w:t>
      </w:r>
      <w:r w:rsidR="00B62BB2">
        <w:t>. svibnja</w:t>
      </w:r>
      <w:r w:rsidRPr="005347E1">
        <w:t xml:space="preserve"> 2016. godine, a skinuto je sa oglasne </w:t>
      </w:r>
      <w:r w:rsidR="00B62BB2">
        <w:t>2</w:t>
      </w:r>
      <w:r w:rsidR="00F7085C">
        <w:t>4</w:t>
      </w:r>
      <w:r w:rsidR="00B62BB2">
        <w:t>. svibnja</w:t>
      </w:r>
      <w:r w:rsidR="0089087E" w:rsidRPr="005347E1">
        <w:t xml:space="preserve"> 2016. godine. U roku od 15 dana, koji rok je istekao </w:t>
      </w:r>
      <w:r w:rsidR="00620EDF">
        <w:t>0</w:t>
      </w:r>
      <w:r w:rsidR="00F7085C">
        <w:t>8</w:t>
      </w:r>
      <w:r w:rsidR="00CD6BBB">
        <w:t xml:space="preserve">. </w:t>
      </w:r>
      <w:r w:rsidR="00B62BB2">
        <w:t>lipnja</w:t>
      </w:r>
      <w:r w:rsidR="00CD6BBB">
        <w:t xml:space="preserve">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B62BB2">
        <w:t>0</w:t>
      </w:r>
      <w:r w:rsidR="00BC47A9">
        <w:t>2</w:t>
      </w:r>
      <w:r w:rsidR="00B62BB2">
        <w:t>. kolovoza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770676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275A7D">
        <w:t>Umag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4CB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F7085C">
      <w:rPr>
        <w:sz w:val="23"/>
        <w:szCs w:val="23"/>
      </w:rPr>
      <w:t>49</w:t>
    </w:r>
    <w:r w:rsidR="00A81C12">
      <w:rPr>
        <w:sz w:val="23"/>
        <w:szCs w:val="23"/>
      </w:rPr>
      <w:t>4</w:t>
    </w:r>
    <w:r w:rsidR="002F7598">
      <w:rPr>
        <w:sz w:val="23"/>
        <w:szCs w:val="23"/>
      </w:rPr>
      <w:t>/16</w:t>
    </w:r>
    <w:r w:rsidR="00BC47A9">
      <w:rPr>
        <w:sz w:val="23"/>
        <w:szCs w:val="23"/>
      </w:rPr>
      <w:t xml:space="preserve"> </w:t>
    </w:r>
    <w:r w:rsidR="00077DA2">
      <w:rPr>
        <w:sz w:val="23"/>
        <w:szCs w:val="23"/>
      </w:rPr>
      <w:t>-</w:t>
    </w:r>
    <w:r w:rsidR="00770676">
      <w:rPr>
        <w:sz w:val="23"/>
        <w:szCs w:val="23"/>
      </w:rPr>
      <w:t>13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F7085C">
      <w:rPr>
        <w:sz w:val="23"/>
        <w:szCs w:val="23"/>
      </w:rPr>
      <w:t>49</w:t>
    </w:r>
    <w:r w:rsidR="00A81C12">
      <w:rPr>
        <w:sz w:val="23"/>
        <w:szCs w:val="23"/>
      </w:rPr>
      <w:t>4</w:t>
    </w:r>
    <w:r w:rsidR="00BC47A9">
      <w:rPr>
        <w:sz w:val="23"/>
        <w:szCs w:val="23"/>
      </w:rPr>
      <w:t>/16 -</w:t>
    </w:r>
    <w:r w:rsidR="00770676">
      <w:rPr>
        <w:sz w:val="23"/>
        <w:szCs w:val="23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77DA2"/>
    <w:rsid w:val="000906A4"/>
    <w:rsid w:val="000A27FE"/>
    <w:rsid w:val="000A30E1"/>
    <w:rsid w:val="000C3BF7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75A7D"/>
    <w:rsid w:val="002867CC"/>
    <w:rsid w:val="00291807"/>
    <w:rsid w:val="002953C2"/>
    <w:rsid w:val="002B4327"/>
    <w:rsid w:val="002D2F98"/>
    <w:rsid w:val="002E7BAD"/>
    <w:rsid w:val="002F7598"/>
    <w:rsid w:val="003430E2"/>
    <w:rsid w:val="0034707F"/>
    <w:rsid w:val="00350D95"/>
    <w:rsid w:val="003843C6"/>
    <w:rsid w:val="0038490C"/>
    <w:rsid w:val="003A5432"/>
    <w:rsid w:val="003F5E67"/>
    <w:rsid w:val="00423AB7"/>
    <w:rsid w:val="004277F1"/>
    <w:rsid w:val="00441CBA"/>
    <w:rsid w:val="004478D5"/>
    <w:rsid w:val="0045218A"/>
    <w:rsid w:val="00453E5D"/>
    <w:rsid w:val="00457A11"/>
    <w:rsid w:val="004B1A7D"/>
    <w:rsid w:val="004C17EF"/>
    <w:rsid w:val="004C5944"/>
    <w:rsid w:val="004E6771"/>
    <w:rsid w:val="00522C82"/>
    <w:rsid w:val="00522F3F"/>
    <w:rsid w:val="0053192A"/>
    <w:rsid w:val="005347E1"/>
    <w:rsid w:val="00552DE0"/>
    <w:rsid w:val="005D20E4"/>
    <w:rsid w:val="005E3D31"/>
    <w:rsid w:val="00620EDF"/>
    <w:rsid w:val="0064102F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70676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77D13"/>
    <w:rsid w:val="0099228E"/>
    <w:rsid w:val="009B712C"/>
    <w:rsid w:val="009C6CD7"/>
    <w:rsid w:val="009C71BB"/>
    <w:rsid w:val="00A06218"/>
    <w:rsid w:val="00A36732"/>
    <w:rsid w:val="00A551C4"/>
    <w:rsid w:val="00A568DC"/>
    <w:rsid w:val="00A81C12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62BB2"/>
    <w:rsid w:val="00B640D5"/>
    <w:rsid w:val="00B65DAA"/>
    <w:rsid w:val="00B76DAA"/>
    <w:rsid w:val="00B950D6"/>
    <w:rsid w:val="00BA0C72"/>
    <w:rsid w:val="00BB1590"/>
    <w:rsid w:val="00BC2D8B"/>
    <w:rsid w:val="00BC47A9"/>
    <w:rsid w:val="00BE3666"/>
    <w:rsid w:val="00BF6307"/>
    <w:rsid w:val="00C0785B"/>
    <w:rsid w:val="00C1222F"/>
    <w:rsid w:val="00C26825"/>
    <w:rsid w:val="00C31841"/>
    <w:rsid w:val="00C4180B"/>
    <w:rsid w:val="00C66020"/>
    <w:rsid w:val="00C701B8"/>
    <w:rsid w:val="00C74CBF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71368"/>
    <w:rsid w:val="00D848DC"/>
    <w:rsid w:val="00DA1732"/>
    <w:rsid w:val="00DB14A7"/>
    <w:rsid w:val="00DC7997"/>
    <w:rsid w:val="00DD1175"/>
    <w:rsid w:val="00DE48E9"/>
    <w:rsid w:val="00E17C47"/>
    <w:rsid w:val="00E22432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7085C"/>
    <w:rsid w:val="00F827D1"/>
    <w:rsid w:val="00FA2E23"/>
    <w:rsid w:val="00FB343B"/>
    <w:rsid w:val="00FC6CCD"/>
    <w:rsid w:val="00FC6FA9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C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C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C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C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C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C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C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C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MARMOR ALBUS j.d.o.o. UMAG</izvorni_sadrzaj>
    <derivirana_varijabla naziv="DomainObject.Predmet.ProtustrankaFormated_1">  MARMOR ALBUS j.d.o.o. UMAG</derivirana_varijabla>
  </DomainObject.Predmet.ProtustrankaFormated>
  <DomainObject.Predmet.ProtustrankaFormatedOIB>
    <izvorni_sadrzaj>  MARMOR ALBUS j.d.o.o. UMAG, OIB 27579571782</izvorni_sadrzaj>
    <derivirana_varijabla naziv="DomainObject.Predmet.ProtustrankaFormatedOIB_1">  MARMOR ALBUS j.d.o.o. UMAG, OIB 27579571782</derivirana_varijabla>
  </DomainObject.Predmet.ProtustrankaFormatedOIB>
  <DomainObject.Predmet.ProtustrankaFormatedWithAdress>
    <izvorni_sadrzaj> MARMOR ALBUS j.d.o.o. UMAG, 6. svibnja 2c, 52470 Umag</izvorni_sadrzaj>
    <derivirana_varijabla naziv="DomainObject.Predmet.ProtustrankaFormatedWithAdress_1"> MARMOR ALBUS j.d.o.o. UMAG, 6. svibnja 2c, 52470 Umag</derivirana_varijabla>
  </DomainObject.Predmet.ProtustrankaFormatedWithAdress>
  <DomainObject.Predmet.ProtustrankaFormatedWithAdressOIB>
    <izvorni_sadrzaj> MARMOR ALBUS j.d.o.o. UMAG, OIB 27579571782, 6. svibnja 2c, 52470 Umag</izvorni_sadrzaj>
    <derivirana_varijabla naziv="DomainObject.Predmet.ProtustrankaFormatedWithAdressOIB_1"> MARMOR ALBUS j.d.o.o. UMAG, OIB 27579571782, 6. svibnja 2c, 52470 Umag</derivirana_varijabla>
  </DomainObject.Predmet.ProtustrankaFormatedWithAdressOIB>
  <DomainObject.Predmet.ProtustrankaWithAdress>
    <izvorni_sadrzaj>MARMOR ALBUS j.d.o.o. UMAG 6. svibnja 2c, 52470 Umag</izvorni_sadrzaj>
    <derivirana_varijabla naziv="DomainObject.Predmet.ProtustrankaWithAdress_1">MARMOR ALBUS j.d.o.o. UMAG 6. svibnja 2c, 52470 Umag</derivirana_varijabla>
  </DomainObject.Predmet.ProtustrankaWithAdress>
  <DomainObject.Predmet.ProtustrankaWithAdressOIB>
    <izvorni_sadrzaj>MARMOR ALBUS j.d.o.o. UMAG, OIB 27579571782, 6. svibnja 2c, 52470 Umag</izvorni_sadrzaj>
    <derivirana_varijabla naziv="DomainObject.Predmet.ProtustrankaWithAdressOIB_1">MARMOR ALBUS j.d.o.o. UMAG, OIB 27579571782, 6. svibnja 2c, 52470 Umag</derivirana_varijabla>
  </DomainObject.Predmet.ProtustrankaWithAdressOIB>
  <DomainObject.Predmet.ProtustrankaNazivFormated>
    <izvorni_sadrzaj>MARMOR ALBUS j.d.o.o. UMAG</izvorni_sadrzaj>
    <derivirana_varijabla naziv="DomainObject.Predmet.ProtustrankaNazivFormated_1">MARMOR ALBUS j.d.o.o. UMAG</derivirana_varijabla>
  </DomainObject.Predmet.ProtustrankaNazivFormated>
  <DomainObject.Predmet.ProtustrankaNazivFormatedOIB>
    <izvorni_sadrzaj>MARMOR ALBUS j.d.o.o. UMAG, OIB 27579571782</izvorni_sadrzaj>
    <derivirana_varijabla naziv="DomainObject.Predmet.ProtustrankaNazivFormatedOIB_1">MARMOR ALBUS j.d.o.o. UMAG, OIB 27579571782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10650.78</izvorni_sadrzaj>
    <derivirana_varijabla naziv="DomainObject.Predmet.TrenutnaVrijednost_1">10650.78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MARMOR ALBUS j.d.o.o. UMAG</item>
    </izvorni_sadrzaj>
    <derivirana_varijabla naziv="DomainObject.Predmet.ProtuStrankaListFormated_1">
      <item>MARMOR ALBUS j.d.o.o. UMAG</item>
    </derivirana_varijabla>
  </DomainObject.Predmet.ProtuStrankaListFormated>
  <DomainObject.Predmet.ProtuStrankaListFormatedOIB>
    <izvorni_sadrzaj>
      <item>MARMOR ALBUS j.d.o.o. UMAG, OIB 27579571782</item>
    </izvorni_sadrzaj>
    <derivirana_varijabla naziv="DomainObject.Predmet.ProtuStrankaListFormatedOIB_1">
      <item>MARMOR ALBUS j.d.o.o. UMAG, OIB 27579571782</item>
    </derivirana_varijabla>
  </DomainObject.Predmet.ProtuStrankaListFormatedOIB>
  <DomainObject.Predmet.ProtuStrankaListFormatedWithAdress>
    <izvorni_sadrzaj>
      <item>MARMOR ALBUS j.d.o.o. UMAG, 6. svibnja 2c, 52470 Umag</item>
    </izvorni_sadrzaj>
    <derivirana_varijabla naziv="DomainObject.Predmet.ProtuStrankaListFormatedWithAdress_1">
      <item>MARMOR ALBUS j.d.o.o. UMAG, 6. svibnja 2c, 52470 Umag</item>
    </derivirana_varijabla>
  </DomainObject.Predmet.ProtuStrankaListFormatedWithAdress>
  <DomainObject.Predmet.ProtuStrankaListFormatedWithAdressOIB>
    <izvorni_sadrzaj>
      <item>MARMOR ALBUS j.d.o.o. UMAG, OIB 27579571782, 6. svibnja 2c, 52470 Umag</item>
    </izvorni_sadrzaj>
    <derivirana_varijabla naziv="DomainObject.Predmet.ProtuStrankaListFormatedWithAdressOIB_1">
      <item>MARMOR ALBUS j.d.o.o. UMAG, OIB 27579571782, 6. svibnja 2c, 52470 Umag</item>
    </derivirana_varijabla>
  </DomainObject.Predmet.ProtuStrankaListFormatedWithAdressOIB>
  <DomainObject.Predmet.ProtuStrankaListNazivFormated>
    <izvorni_sadrzaj>
      <item>MARMOR ALBUS j.d.o.o. UMAG</item>
    </izvorni_sadrzaj>
    <derivirana_varijabla naziv="DomainObject.Predmet.ProtuStrankaListNazivFormated_1">
      <item>MARMOR ALBUS j.d.o.o. UMAG</item>
    </derivirana_varijabla>
  </DomainObject.Predmet.ProtuStrankaListNazivFormated>
  <DomainObject.Predmet.ProtuStrankaListNazivFormatedOIB>
    <izvorni_sadrzaj>
      <item>MARMOR ALBUS j.d.o.o. UMAG, OIB 27579571782</item>
    </izvorni_sadrzaj>
    <derivirana_varijabla naziv="DomainObject.Predmet.ProtuStrankaListNazivFormatedOIB_1">
      <item>MARMOR ALBUS j.d.o.o. UMAG, OIB 27579571782</item>
    </derivirana_varijabla>
  </DomainObject.Predmet.ProtuStrankaListNazivFormatedOIB>
  <DomainObject.Predmet.OstaliListFormated>
    <izvorni_sadrzaj>
      <item>Zijad Alajbegović</item>
    </izvorni_sadrzaj>
    <derivirana_varijabla naziv="DomainObject.Predmet.OstaliListFormated_1">
      <item>Zijad Alajbegović</item>
    </derivirana_varijabla>
  </DomainObject.Predmet.OstaliListFormated>
  <DomainObject.Predmet.OstaliListFormatedOIB>
    <izvorni_sadrzaj>
      <item>Zijad Alajbegović, OIB 36942499980</item>
    </izvorni_sadrzaj>
    <derivirana_varijabla naziv="DomainObject.Predmet.OstaliListFormatedOIB_1">
      <item>Zijad Alajbegović, OIB 36942499980</item>
    </derivirana_varijabla>
  </DomainObject.Predmet.OstaliListFormatedOIB>
  <DomainObject.Predmet.OstaliListFormatedWithAdress>
    <izvorni_sadrzaj>
      <item>Zijad Alajbegović, 6. svibnja 2c, 52470 Umag</item>
    </izvorni_sadrzaj>
    <derivirana_varijabla naziv="DomainObject.Predmet.OstaliListFormatedWithAdress_1">
      <item>Zijad Alajbegović, 6. svibnja 2c, 52470 Umag</item>
    </derivirana_varijabla>
  </DomainObject.Predmet.OstaliListFormatedWithAdress>
  <DomainObject.Predmet.OstaliListFormatedWithAdressOIB>
    <izvorni_sadrzaj>
      <item>Zijad Alajbegović, OIB 36942499980, 6. svibnja 2c, 52470 Umag</item>
    </izvorni_sadrzaj>
    <derivirana_varijabla naziv="DomainObject.Predmet.OstaliListFormatedWithAdressOIB_1">
      <item>Zijad Alajbegović, OIB 36942499980, 6. svibnja 2c, 52470 Umag</item>
    </derivirana_varijabla>
  </DomainObject.Predmet.OstaliListFormatedWithAdressOIB>
  <DomainObject.Predmet.OstaliListNazivFormated>
    <izvorni_sadrzaj>
      <item>Zijad Alajbegović</item>
    </izvorni_sadrzaj>
    <derivirana_varijabla naziv="DomainObject.Predmet.OstaliListNazivFormated_1">
      <item>Zijad Alajbegović</item>
    </derivirana_varijabla>
  </DomainObject.Predmet.OstaliListNazivFormated>
  <DomainObject.Predmet.OstaliListNazivFormatedOIB>
    <izvorni_sadrzaj>
      <item>Zijad Alajbegović, OIB 36942499980</item>
    </izvorni_sadrzaj>
    <derivirana_varijabla naziv="DomainObject.Predmet.OstaliListNazivFormatedOIB_1">
      <item>Zijad Alajbegović, OIB 36942499980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MARMOR ALBUS j.d.o.o. UMAG</izvorni_sadrzaj>
    <derivirana_varijabla naziv="DomainObject.Predmet.ProtustrankaIDrugi_1">MARMOR ALBUS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MARMOR ALBUS j.d.o.o. UMAG, OIB 27579571782, 6. svibnja 2c, 52470 Umag</izvorni_sadrzaj>
    <derivirana_varijabla naziv="DomainObject.Predmet.ProtustrankaIDrugiAdressOIB_1">MARMOR ALBUS j.d.o.o. UMAG, OIB 27579571782, 6. svibnja 2c,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MARMOR ALBUS j.d.o.o. UMAG</item>
      <item>Zijad Alajbegović</item>
    </izvorni_sadrzaj>
    <derivirana_varijabla naziv="DomainObject.Predmet.SudioniciListNaziv_1">
      <item>FINANCIJSKA AGENCIJA, RC RIJEKA, PODRUŽNICA PULA, PULA</item>
      <item>MARMOR ALBUS j.d.o.o. UMAG</item>
      <item>Zijad Alajbegović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MARMOR ALBUS j.d.o.o. UMAG, OIB 27579571782, 6. svibnja 2c,52470 Umag</item>
      <item>Zijad Alajbegović, OIB 36942499980, 6. svibnja 2c,52470 Umag</item>
    </izvorni_sadrzaj>
    <derivirana_varijabla naziv="DomainObject.Predmet.SudioniciListAdressOIB_1">
      <item>FINANCIJSKA AGENCIJA, RC RIJEKA, PODRUŽNICA PULA, PULA, OIB 85821130368, Giardini 5,52100 Pula</item>
      <item>MARMOR ALBUS j.d.o.o. UMAG, OIB 27579571782, 6. svibnja 2c,52470 Umag</item>
      <item>Zijad Alajbegović, OIB 36942499980, 6. svibnja 2c,52470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27579571782</item>
      <item>, OIB 36942499980</item>
    </izvorni_sadrzaj>
    <derivirana_varijabla naziv="DomainObject.Predmet.SudioniciListNazivOIB_1">
      <item>, OIB 85821130368</item>
      <item>, OIB 27579571782</item>
      <item>, OIB 36942499980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3164</properties:Characters>
  <properties:Lines>93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2016-08-02T07:03:00Z</dcterms:created>
  <dc:creator>msimicic</dc:creator>
  <cp:lastModifiedBy>Jasmina Matika</cp:lastModifiedBy>
  <cp:lastPrinted>2016-08-03T06:15:00Z</cp:lastPrinted>
  <dcterms:modified xmlns:xsi="http://www.w3.org/2001/XMLSchema-instance" xsi:type="dcterms:W3CDTF">2016-08-03T07:50:00Z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