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8759" w14:paraId="52b8759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4E0EBF">
        <w:rPr>
          <w:rFonts w:hAnsi="Times New Roman" w:ascii="Times New Roman"/>
        </w:rPr>
        <w:t>5439</w:t>
      </w:r>
      <w:r w:rsidRPr="0001633E">
        <w:rPr>
          <w:rFonts w:hAnsi="Times New Roman" w:ascii="Times New Roman"/>
        </w:rPr>
        <w:t>/16</w:t>
      </w:r>
      <w:r w:rsidR="00776504">
        <w:rPr>
          <w:rFonts w:hAnsi="Times New Roman" w:ascii="Times New Roman"/>
        </w:rPr>
        <w:t>-</w:t>
      </w:r>
      <w:r w:rsidR="00A83076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E97E6E">
        <w:rPr>
          <w:rFonts w:hAnsi="Times New Roman" w:ascii="Times New Roman"/>
        </w:rPr>
        <w:t>DINAMIKA COACHING</w:t>
      </w:r>
      <w:r w:rsidR="002210FA">
        <w:rPr>
          <w:rFonts w:hAnsi="Times New Roman" w:ascii="Times New Roman"/>
        </w:rPr>
        <w:t xml:space="preserve"> j.d.o.o.</w:t>
      </w:r>
      <w:r w:rsidR="003F3A1D">
        <w:rPr>
          <w:rFonts w:hAnsi="Times New Roman" w:ascii="Times New Roman"/>
        </w:rPr>
        <w:t>,</w:t>
      </w:r>
      <w:r w:rsidR="002210FA">
        <w:rPr>
          <w:rFonts w:hAnsi="Times New Roman" w:ascii="Times New Roman"/>
        </w:rPr>
        <w:t xml:space="preserve"> </w:t>
      </w:r>
      <w:r w:rsidR="00E97E6E">
        <w:rPr>
          <w:rFonts w:hAnsi="Times New Roman" w:ascii="Times New Roman"/>
        </w:rPr>
        <w:t>Zagreb, Ratkajev prolaz 7</w:t>
      </w:r>
      <w:r w:rsidR="002210FA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OIB </w:t>
      </w:r>
      <w:r w:rsidR="00E97E6E">
        <w:rPr>
          <w:rFonts w:hAnsi="Times New Roman" w:ascii="Times New Roman"/>
        </w:rPr>
        <w:t>41155192822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13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115745">
        <w:rPr>
          <w:rFonts w:hAnsi="Times New Roman" w:ascii="Times New Roman"/>
        </w:rPr>
        <w:t>Jasni Bratulić, Zagreb, Ratkajev prolaz 7</w:t>
      </w:r>
      <w:r w:rsidR="00062B21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OIB </w:t>
      </w:r>
      <w:r w:rsidR="00115745">
        <w:rPr>
          <w:rFonts w:hAnsi="Times New Roman" w:ascii="Times New Roman"/>
        </w:rPr>
        <w:t>12710977759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245AF4">
        <w:rPr>
          <w:rFonts w:hAnsi="Times New Roman" w:ascii="Times New Roman"/>
          <w:color w:val="000000"/>
        </w:rPr>
        <w:t>roj 200</w:t>
      </w:r>
      <w:r w:rsidR="00E5041D">
        <w:rPr>
          <w:rFonts w:hAnsi="Times New Roman" w:ascii="Times New Roman"/>
          <w:color w:val="000000"/>
        </w:rPr>
        <w:t>1-5439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E5041D">
        <w:rPr>
          <w:rFonts w:hAnsi="Times New Roman" w:ascii="Times New Roman"/>
          <w:color w:val="000000"/>
        </w:rPr>
        <w:t>001-5439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DF6CE5" w:rsidRPr="00DF6CE5">
        <w:rPr>
          <w:rFonts w:hAnsi="Times New Roman" w:ascii="Times New Roman"/>
        </w:rPr>
        <w:t xml:space="preserve"> </w:t>
      </w:r>
      <w:r w:rsidR="00DF6CE5">
        <w:rPr>
          <w:rFonts w:hAnsi="Times New Roman" w:ascii="Times New Roman"/>
        </w:rPr>
        <w:t>DINAMIKA COACHING j.d.o.o., Zagreb, Ratkajev prolaz 7,</w:t>
      </w:r>
      <w:r w:rsidR="00DF6CE5" w:rsidRPr="0001633E">
        <w:rPr>
          <w:rFonts w:hAnsi="Times New Roman" w:ascii="Times New Roman"/>
        </w:rPr>
        <w:t xml:space="preserve"> OIB </w:t>
      </w:r>
      <w:r w:rsidR="00DF6CE5">
        <w:rPr>
          <w:rFonts w:hAnsi="Times New Roman" w:ascii="Times New Roman"/>
        </w:rPr>
        <w:t>41155192822</w:t>
      </w:r>
      <w:r w:rsidR="009B023E" w:rsidRPr="000163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13.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F34" w:rsidP="00481288" w:rsidR="00E32F34">
      <w:r>
        <w:separator/>
      </w:r>
    </w:p>
  </w:endnote>
  <w:endnote w:id="0" w:type="continuationSeparator">
    <w:p w:rsidRDefault="00E32F34" w:rsidP="00481288" w:rsidR="00E32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F34" w:rsidP="00481288" w:rsidR="00E32F34">
      <w:r>
        <w:separator/>
      </w:r>
    </w:p>
  </w:footnote>
  <w:footnote w:id="0" w:type="continuationSeparator">
    <w:p w:rsidRDefault="00E32F34" w:rsidP="00481288" w:rsidR="00E32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076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C642EC">
      <w:rPr>
        <w:rFonts w:hAnsi="Times New Roman" w:ascii="Times New Roman"/>
      </w:rPr>
      <w:t>5439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62B21"/>
    <w:rsid w:val="000960D2"/>
    <w:rsid w:val="000965A0"/>
    <w:rsid w:val="000A21CB"/>
    <w:rsid w:val="000A62B5"/>
    <w:rsid w:val="000E45C2"/>
    <w:rsid w:val="00110E4F"/>
    <w:rsid w:val="00111060"/>
    <w:rsid w:val="00115745"/>
    <w:rsid w:val="0013728A"/>
    <w:rsid w:val="00142EC5"/>
    <w:rsid w:val="00180468"/>
    <w:rsid w:val="001F56F3"/>
    <w:rsid w:val="002210FA"/>
    <w:rsid w:val="00245AF4"/>
    <w:rsid w:val="002734FB"/>
    <w:rsid w:val="002A2A5D"/>
    <w:rsid w:val="002A71E0"/>
    <w:rsid w:val="003150EC"/>
    <w:rsid w:val="003547DA"/>
    <w:rsid w:val="00380E63"/>
    <w:rsid w:val="003F3A1D"/>
    <w:rsid w:val="004377CF"/>
    <w:rsid w:val="00461F03"/>
    <w:rsid w:val="00481288"/>
    <w:rsid w:val="00492D49"/>
    <w:rsid w:val="004C36B1"/>
    <w:rsid w:val="004E0EBF"/>
    <w:rsid w:val="004F2939"/>
    <w:rsid w:val="005B7CEB"/>
    <w:rsid w:val="00601921"/>
    <w:rsid w:val="006178BF"/>
    <w:rsid w:val="00645AD7"/>
    <w:rsid w:val="00725801"/>
    <w:rsid w:val="007342BD"/>
    <w:rsid w:val="00764397"/>
    <w:rsid w:val="00776504"/>
    <w:rsid w:val="007A2B3F"/>
    <w:rsid w:val="007D1D12"/>
    <w:rsid w:val="00811BCB"/>
    <w:rsid w:val="0086652E"/>
    <w:rsid w:val="008A4D94"/>
    <w:rsid w:val="008A7934"/>
    <w:rsid w:val="0093095C"/>
    <w:rsid w:val="00954522"/>
    <w:rsid w:val="009B023E"/>
    <w:rsid w:val="009B0AD6"/>
    <w:rsid w:val="009B574E"/>
    <w:rsid w:val="009F0A95"/>
    <w:rsid w:val="00A03E42"/>
    <w:rsid w:val="00A4307A"/>
    <w:rsid w:val="00A53233"/>
    <w:rsid w:val="00A55E9A"/>
    <w:rsid w:val="00A83076"/>
    <w:rsid w:val="00A83AA8"/>
    <w:rsid w:val="00A902DC"/>
    <w:rsid w:val="00AD020D"/>
    <w:rsid w:val="00AD0D49"/>
    <w:rsid w:val="00AE156E"/>
    <w:rsid w:val="00B0699D"/>
    <w:rsid w:val="00B13B4C"/>
    <w:rsid w:val="00B22578"/>
    <w:rsid w:val="00B92F0B"/>
    <w:rsid w:val="00BB034A"/>
    <w:rsid w:val="00BC4A14"/>
    <w:rsid w:val="00BE66CF"/>
    <w:rsid w:val="00C20831"/>
    <w:rsid w:val="00C242A1"/>
    <w:rsid w:val="00C642EC"/>
    <w:rsid w:val="00C81150"/>
    <w:rsid w:val="00C90CE9"/>
    <w:rsid w:val="00CA0FFB"/>
    <w:rsid w:val="00CF1A6A"/>
    <w:rsid w:val="00D271E4"/>
    <w:rsid w:val="00D947EA"/>
    <w:rsid w:val="00DF3CA9"/>
    <w:rsid w:val="00DF6CE5"/>
    <w:rsid w:val="00E32F34"/>
    <w:rsid w:val="00E5041D"/>
    <w:rsid w:val="00E7613F"/>
    <w:rsid w:val="00E90636"/>
    <w:rsid w:val="00E97E6E"/>
    <w:rsid w:val="00EC0460"/>
    <w:rsid w:val="00EC24C2"/>
    <w:rsid w:val="00ED1090"/>
    <w:rsid w:val="00F06E29"/>
    <w:rsid w:val="00F27C2D"/>
    <w:rsid w:val="00F344A8"/>
    <w:rsid w:val="00F36F6B"/>
    <w:rsid w:val="00F4154A"/>
    <w:rsid w:val="00F44E63"/>
    <w:rsid w:val="00F627F7"/>
    <w:rsid w:val="00F6347A"/>
    <w:rsid w:val="00F63E94"/>
    <w:rsid w:val="00F73E85"/>
    <w:rsid w:val="00F77DE7"/>
    <w:rsid w:val="00FF2C2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8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8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St-5439/2016-3</izvorni_sadrzaj>
    <derivirana_varijabla naziv="DomainObject.Oznaka_1">St-5439/2016-3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5439</izvorni_sadrzaj>
    <derivirana_varijabla naziv="DomainObject.Predmet.Broj_1">5439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St-5439/2016</izvorni_sadrzaj>
    <derivirana_varijabla naziv="DomainObject.Predmet.OznakaBroj_1">St-5439/2016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DINAMIKA COACHING jednostavno društvo s ograničenom odgovornošću za savjetovanje zastupanog po punomoćniku Jasna Bratulić</izvorni_sadrzaj>
    <derivirana_varijabla naziv="DomainObject.Predmet.ProtustrankaFormated_1">  DINAMIKA COACHING jednostavno društvo s ograničenom odgovornošću za savjetovanje zastupanog po punomoćniku Jasna Bratulić</derivirana_varijabla>
  </DomainObject.Predmet.ProtustrankaFormated>
  <DomainObject.Predmet.ProtustrankaFormatedOIB>
    <izvorni_sadrzaj>  DINAMIKA COACHING jednostavno društvo s ograničenom odgovornošću za savjetovanje, OIB 41155192822 zastupanog po punomoćniku Jasna Bratulić</izvorni_sadrzaj>
    <derivirana_varijabla naziv="DomainObject.Predmet.ProtustrankaFormatedOIB_1">  DINAMIKA COACHING jednostavno društvo s ograničenom odgovornošću za savjetovanje, OIB 41155192822 zastupanog po punomoćniku Jasna Bratulić</derivirana_varijabla>
  </DomainObject.Predmet.ProtustrankaFormatedOIB>
  <DomainObject.Predmet.ProtustrankaFormatedWithAdress>
    <izvorni_sadrzaj> DINAMIKA COACHING jednostavno društvo s ograničenom odgovornošću za savjetovanje, Ratkajev prolaz 7, 10000 Zagreb zastupanog po punomoćniku Jasna Bratulić</izvorni_sadrzaj>
    <derivirana_varijabla naziv="DomainObject.Predmet.ProtustrankaFormatedWithAdress_1"> DINAMIKA COACHING jednostavno društvo s ograničenom odgovornošću za savjetovanje, Ratkajev prolaz 7, 10000 Zagreb zastupanog po punomoćniku Jasna Bratulić</derivirana_varijabla>
  </DomainObject.Predmet.ProtustrankaFormatedWithAdress>
  <DomainObject.Predmet.ProtustrankaFormatedWithAdressOIB>
    <izvorni_sadrzaj> DINAMIKA COACHING jednostavno društvo s ograničenom odgovornošću za savjetovanje, OIB 41155192822, Ratkajev prolaz 7, 10000 Zagreb zastupanog po punomoćniku Jasna Bratulić</izvorni_sadrzaj>
    <derivirana_varijabla naziv="DomainObject.Predmet.ProtustrankaFormatedWithAdressOIB_1"> DINAMIKA COACHING jednostavno društvo s ograničenom odgovornošću za savjetovanje, OIB 41155192822, Ratkajev prolaz 7, 10000 Zagreb zastupanog po punomoćniku Jasna Bratulić</derivirana_varijabla>
  </DomainObject.Predmet.ProtustrankaFormatedWithAdressOIB>
  <DomainObject.Predmet.ProtustrankaWithAdress>
    <izvorni_sadrzaj>DINAMIKA COACHING jednostavno društvo s ograničenom odgovornošću za savjetovanje Ratkajev prolaz 7, 10000 Zagreb</izvorni_sadrzaj>
    <derivirana_varijabla naziv="DomainObject.Predmet.ProtustrankaWithAdress_1">DINAMIKA COACHING jednostavno društvo s ograničenom odgovornošću za savjetovanje Ratkajev prolaz 7, 10000 Zagreb</derivirana_varijabla>
  </DomainObject.Predmet.ProtustrankaWithAdress>
  <DomainObject.Predmet.ProtustrankaWithAdressOIB>
    <izvorni_sadrzaj>DINAMIKA COACHING jednostavno društvo s ograničenom odgovornošću za savjetovanje, OIB 41155192822, Ratkajev prolaz 7, 10000 Zagreb</izvorni_sadrzaj>
    <derivirana_varijabla naziv="DomainObject.Predmet.ProtustrankaWithAdressOIB_1">DINAMIKA COACHING jednostavno društvo s ograničenom odgovornošću za savjetovanje, OIB 41155192822, Ratkajev prolaz 7, 10000 Zagreb</derivirana_varijabla>
  </DomainObject.Predmet.ProtustrankaWithAdressOIB>
  <DomainObject.Predmet.ProtustrankaNazivFormated>
    <izvorni_sadrzaj>DINAMIKA COACHING jednostavno društvo s ograničenom odgovornošću za savjetovanje</izvorni_sadrzaj>
    <derivirana_varijabla naziv="DomainObject.Predmet.ProtustrankaNazivFormated_1">DINAMIKA COACHING jednostavno društvo s ograničenom odgovornošću za savjetovanje</derivirana_varijabla>
  </DomainObject.Predmet.ProtustrankaNazivFormated>
  <DomainObject.Predmet.ProtustrankaNazivFormatedOIB>
    <izvorni_sadrzaj>DINAMIKA COACHING jednostavno društvo s ograničenom odgovornošću za savjetovanje, OIB 41155192822</izvorni_sadrzaj>
    <derivirana_varijabla naziv="DomainObject.Predmet.ProtustrankaNazivFormatedOIB_1">DINAMIKA COACHING jednostavno društvo s ograničenom odgovornošću za savjetovanje, OIB 41155192822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DINAMIKA COACHING jednostavno društvo s ograničenom odgovornošću za savjetovanje zastupanog po punomoćniku Jasna Bratulić</item>
    </izvorni_sadrzaj>
    <derivirana_varijabla naziv="DomainObject.Predmet.ProtuStrankaListFormated_1">
      <item>DINAMIKA COACHING jednostavno društvo s ograničenom odgovornošću za savjetovanje zastupanog po punomoćniku Jasna Bratulić</item>
    </derivirana_varijabla>
  </DomainObject.Predmet.ProtuStrankaListFormated>
  <DomainObject.Predmet.ProtuStrankaListFormatedOIB>
    <izvorni_sadrzaj>
      <item>DINAMIKA COACHING jednostavno društvo s ograničenom odgovornošću za savjetovanje, OIB 41155192822 zastupanog po punomoćniku Jasna Bratulić</item>
    </izvorni_sadrzaj>
    <derivirana_varijabla naziv="DomainObject.Predmet.ProtuStrankaListFormatedOIB_1">
      <item>DINAMIKA COACHING jednostavno društvo s ograničenom odgovornošću za savjetovanje, OIB 41155192822 zastupanog po punomoćniku Jasna Bratulić</item>
    </derivirana_varijabla>
  </DomainObject.Predmet.ProtuStrankaListFormatedOIB>
  <DomainObject.Predmet.ProtuStrankaListFormatedWithAdress>
    <izvorni_sadrzaj>
      <item>DINAMIKA COACHING jednostavno društvo s ograničenom odgovornošću za savjetovanje, Ratkajev prolaz 7, 10000 Zagreb zastupanog po punomoćniku Jasna Bratulić</item>
    </izvorni_sadrzaj>
    <derivirana_varijabla naziv="DomainObject.Predmet.ProtuStrankaListFormatedWithAdress_1">
      <item>DINAMIKA COACHING jednostavno društvo s ograničenom odgovornošću za savjetovanje, Ratkajev prolaz 7, 10000 Zagreb zastupanog po punomoćniku Jasna Bratulić</item>
    </derivirana_varijabla>
  </DomainObject.Predmet.ProtuStrankaListFormatedWithAdress>
  <DomainObject.Predmet.ProtuStrankaListFormatedWithAdressOIB>
    <izvorni_sadrzaj>
      <item>DINAMIKA COACHING jednostavno društvo s ograničenom odgovornošću za savjetovanje, OIB 41155192822, Ratkajev prolaz 7, 10000 Zagreb zastupanog po punomoćniku Jasna Bratulić</item>
    </izvorni_sadrzaj>
    <derivirana_varijabla naziv="DomainObject.Predmet.ProtuStrankaListFormatedWithAdressOIB_1">
      <item>DINAMIKA COACHING jednostavno društvo s ograničenom odgovornošću za savjetovanje, OIB 41155192822, Ratkajev prolaz 7, 10000 Zagreb zastupanog po punomoćniku Jasna Bratulić</item>
    </derivirana_varijabla>
  </DomainObject.Predmet.ProtuStrankaListFormatedWithAdressOIB>
  <DomainObject.Predmet.ProtuStrankaListNazivFormated>
    <izvorni_sadrzaj>
      <item>DINAMIKA COACHING jednostavno društvo s ograničenom odgovornošću za savjetovanje</item>
    </izvorni_sadrzaj>
    <derivirana_varijabla naziv="DomainObject.Predmet.ProtuStrankaListNazivFormated_1">
      <item>DINAMIKA COACHING jednostavno društvo s ograničenom odgovornošću za savjetovanje</item>
    </derivirana_varijabla>
  </DomainObject.Predmet.ProtuStrankaListNazivFormated>
  <DomainObject.Predmet.ProtuStrankaListNazivFormatedOIB>
    <izvorni_sadrzaj>
      <item>DINAMIKA COACHING jednostavno društvo s ograničenom odgovornošću za savjetovanje, OIB 41155192822</item>
    </izvorni_sadrzaj>
    <derivirana_varijabla naziv="DomainObject.Predmet.ProtuStrankaListNazivFormatedOIB_1">
      <item>DINAMIKA COACHING jednostavno društvo s ograničenom odgovornošću za savjetovanje, OIB 41155192822</item>
    </derivirana_varijabla>
  </DomainObject.Predmet.ProtuStrankaListNazivFormatedOIB>
  <DomainObject.Predmet.OstaliListFormated>
    <izvorni_sadrzaj>
      <item>Jasna Bratulić punomoćnik sudionika u postupku DINAMIKA COACHING jednostavno društvo s ograničenom odgovornošću za savjetovanje</item>
    </izvorni_sadrzaj>
    <derivirana_varijabla naziv="DomainObject.Predmet.OstaliListFormated_1">
      <item>Jasna Bratulić punomoćnik sudionika u postupku DINAMIKA COACHING jednostavno društvo s ograničenom odgovornošću za savjetovanje</item>
    </derivirana_varijabla>
  </DomainObject.Predmet.OstaliListFormated>
  <DomainObject.Predmet.OstaliListFormatedOIB>
    <izvorni_sadrzaj>
      <item>Jasna Bratulić, OIB 12710977759 punomoćnik sudionika u postupku DINAMIKA COACHING jednostavno društvo s ograničenom odgovornošću za savjetovanje</item>
    </izvorni_sadrzaj>
    <derivirana_varijabla naziv="DomainObject.Predmet.OstaliListFormatedOIB_1">
      <item>Jasna Bratulić, OIB 12710977759 punomoćnik sudionika u postupku DINAMIKA COACHING jednostavno društvo s ograničenom odgovornošću za savjetovanje</item>
    </derivirana_varijabla>
  </DomainObject.Predmet.OstaliListFormatedOIB>
  <DomainObject.Predmet.OstaliListFormatedWithAdress>
    <izvorni_sadrzaj>
      <item>Jasna Bratulić, Ratkajev Prolaz 7, 10000 Zagreb punomoćnik sudionika u postupku DINAMIKA COACHING jednostavno društvo s ograničenom odgovornošću za savjetovanje</item>
    </izvorni_sadrzaj>
    <derivirana_varijabla naziv="DomainObject.Predmet.OstaliListFormatedWithAdress_1">
      <item>Jasna Bratulić, Ratkajev Prolaz 7, 10000 Zagreb punomoćnik sudionika u postupku DINAMIKA COACHING jednostavno društvo s ograničenom odgovornošću za savjetovanje</item>
    </derivirana_varijabla>
  </DomainObject.Predmet.OstaliListFormatedWithAdress>
  <DomainObject.Predmet.OstaliListFormatedWithAdressOIB>
    <izvorni_sadrzaj>
      <item>Jasna Bratulić, OIB 12710977759, Ratkajev Prolaz 7, 10000 Zagreb punomoćnik sudionika u postupku DINAMIKA COACHING jednostavno društvo s ograničenom odgovornošću za savjetovanje</item>
    </izvorni_sadrzaj>
    <derivirana_varijabla naziv="DomainObject.Predmet.OstaliListFormatedWithAdressOIB_1">
      <item>Jasna Bratulić, OIB 12710977759, Ratkajev Prolaz 7, 10000 Zagreb punomoćnik sudionika u postupku DINAMIKA COACHING jednostavno društvo s ograničenom odgovornošću za savjetovanje</item>
    </derivirana_varijabla>
  </DomainObject.Predmet.OstaliListFormatedWithAdressOIB>
  <DomainObject.Predmet.OstaliListNazivFormated>
    <izvorni_sadrzaj>
      <item>Jasna Bratulić</item>
    </izvorni_sadrzaj>
    <derivirana_varijabla naziv="DomainObject.Predmet.OstaliListNazivFormated_1">
      <item>Jasna Bratulić</item>
    </derivirana_varijabla>
  </DomainObject.Predmet.OstaliListNazivFormated>
  <DomainObject.Predmet.OstaliListNazivFormatedOIB>
    <izvorni_sadrzaj>
      <item>Jasna Bratulić, OIB 12710977759</item>
    </izvorni_sadrzaj>
    <derivirana_varijabla naziv="DomainObject.Predmet.OstaliListNazivFormatedOIB_1">
      <item>Jasna Bratulić, OIB 12710977759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St-5439/2016-3</izvorni_sadrzaj>
    <derivirana_varijabla naziv="DomainObject.PoslovniBrojDokumenta_1">St-5439/2016-3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DINAMIKA COACHING jednostavno društvo s ograničenom odgovornošću za savjetovanje</izvorni_sadrzaj>
    <derivirana_varijabla naziv="DomainObject.Predmet.ProtustrankaIDrugi_1">DINAMIKA COACHING jednostavno društvo s ograničenom odgovornošću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DINAMIKA COACHING jednostavno društvo s ograničenom odgovornošću za savjetovanje, OIB 41155192822, Ratkajev prolaz 7, 10000 Zagreb</izvorni_sadrzaj>
    <derivirana_varijabla naziv="DomainObject.Predmet.ProtustrankaIDrugiAdressOIB_1">DINAMIKA COACHING jednostavno društvo s ograničenom odgovornošću za savjetovanje, OIB 41155192822, Ratkajev prolaz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DINAMIKA COACHING jednostavno društvo s ograničenom odgovornošću za savjetovanje</item>
      <item>Jasna Bratulić</item>
    </izvorni_sadrzaj>
    <derivirana_varijabla naziv="DomainObject.Predmet.SudioniciListNaziv_1">
      <item>FINA Regionalni centar Zagreb</item>
      <item>DINAMIKA COACHING jednostavno društvo s ograničenom odgovornošću za savjetovanje</item>
      <item>Jasna Bratulić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DINAMIKA COACHING jednostavno društvo s ograničenom odgovornošću za savjetovanje, OIB 41155192822, Ratkajev prolaz 7,10000 Zagreb</item>
      <item>Jasna Bratulić, OIB 12710977759, Ratkajev Prolaz 7,10000 Zagreb</item>
    </izvorni_sadrzaj>
    <derivirana_varijabla naziv="DomainObject.Predmet.SudioniciListAdressOIB_1">
      <item>FINA Regionalni centar Zagreb, OIB 85821130368, Trg svibanjskih žrtava 1995. br. 1,10000 Zagreb</item>
      <item>DINAMIKA COACHING jednostavno društvo s ograničenom odgovornošću za savjetovanje, OIB 41155192822, Ratkajev prolaz 7,10000 Zagreb</item>
      <item>Jasna Bratulić, OIB 12710977759, Ratkajev Prolaz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41155192822</item>
      <item>, OIB 12710977759</item>
    </izvorni_sadrzaj>
    <derivirana_varijabla naziv="DomainObject.Predmet.SudioniciListNazivOIB_1">
      <item>, OIB 85821130368</item>
      <item>, OIB 41155192822</item>
      <item>, OIB 12710977759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89466-1DC4-41F1-B8ED-A8CE115AC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3067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2016-10-13T10:25:00Z</dcterms:created>
  <dc:creator>Žana Livaja</dc:creator>
  <cp:lastModifiedBy>Marina Markić</cp:lastModifiedBy>
  <cp:lastPrinted>2016-10-13T10:34:00Z</cp:lastPrinted>
  <dcterms:modified xmlns:xsi="http://www.w3.org/2001/XMLSchema-instance" xsi:type="dcterms:W3CDTF">2016-10-14T07:56:00Z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St-5439/2016-3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