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ab52" w14:paraId="d7aab52" w:rsidRDefault="00EE7A7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1678305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E7A78" w:rsidP="00EE7A78" w:rsidR="00AE649C">
      <w:pPr>
        <w:pStyle w:val="NormaleSPIS"/>
        <w:spacing w:after="0"/>
      </w:pPr>
      <w:r>
        <w:t xml:space="preserve">     Republika Hrvatska</w:t>
      </w:r>
    </w:p>
    <w:p w:rsidRDefault="00EE7A78" w:rsidP="00EE7A78" w:rsidR="00EE7A78">
      <w:pPr>
        <w:pStyle w:val="NormaleSPIS"/>
        <w:spacing w:after="0"/>
      </w:pPr>
      <w:r>
        <w:t>Trgovački sud u Bjelovaru</w:t>
      </w:r>
    </w:p>
    <w:p w:rsidRDefault="00EE7A78" w:rsidP="004F27AE" w:rsidR="00EE7A78"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EE7A78" w:rsidP="00EE7A78" w:rsidR="00EE7A78">
      <w:pPr>
        <w:jc w:val="right"/>
        <w:rPr>
          <w:b/>
        </w:rPr>
      </w:pPr>
      <w:r>
        <w:t>Poslovni broj:7 St-322/2017-7</w:t>
      </w:r>
    </w:p>
    <w:p w:rsidRDefault="00EE7A78" w:rsidP="00EE7A78" w:rsidR="00EE7A78">
      <w:pPr>
        <w:jc w:val="center"/>
      </w:pPr>
      <w:r>
        <w:t>U  I M E  R E P U B L I K E   H R V A T  S K E</w:t>
      </w:r>
    </w:p>
    <w:p w:rsidRDefault="00EE7A78" w:rsidP="00EE7A78" w:rsidR="00EE7A78">
      <w:pPr>
        <w:jc w:val="center"/>
        <w:rPr>
          <w:b/>
        </w:rPr>
      </w:pPr>
      <w:r>
        <w:t xml:space="preserve"> R J E Š E N J E</w:t>
      </w:r>
    </w:p>
    <w:p w:rsidRDefault="00EE7A78" w:rsidP="00EE7A78" w:rsidR="00EE7A78">
      <w:pPr>
        <w:jc w:val="both"/>
      </w:pPr>
      <w:r>
        <w:t xml:space="preserve">Trgovački sud u Bjelovaru, po sucu Tomislavu </w:t>
      </w:r>
      <w:proofErr w:type="spellStart"/>
      <w:r>
        <w:t>Mrazoviću</w:t>
      </w:r>
      <w:proofErr w:type="spellEnd"/>
      <w:r>
        <w:t xml:space="preserve">, u stečajnom postupku nad dužnikom GRAĐENJE MIHALIĆ d.o.o. za građevinarstvo, trgovinu i usluge iz Varaždina, </w:t>
      </w:r>
      <w:proofErr w:type="spellStart"/>
      <w:r>
        <w:t>Optujska</w:t>
      </w:r>
      <w:proofErr w:type="spellEnd"/>
      <w:r>
        <w:t xml:space="preserve"> 13, MBS 070061362, OIB 86900286370, 14. studenog 2017. </w:t>
      </w:r>
    </w:p>
    <w:p w:rsidRDefault="00EE7A78" w:rsidP="00EE7A78" w:rsidR="00EE7A78">
      <w:pPr>
        <w:jc w:val="center"/>
        <w:rPr>
          <w:b/>
        </w:rPr>
      </w:pPr>
      <w:r>
        <w:t>r i j e š i o   j e</w:t>
      </w:r>
    </w:p>
    <w:p w:rsidRDefault="00EE7A78" w:rsidP="00EE7A78" w:rsidR="00EE7A78">
      <w:pPr>
        <w:ind w:firstLine="720"/>
        <w:jc w:val="both"/>
      </w:pPr>
      <w:proofErr w:type="spellStart"/>
      <w:r>
        <w:t>I.Otvara</w:t>
      </w:r>
      <w:proofErr w:type="spellEnd"/>
      <w:r>
        <w:t xml:space="preserve"> se stečajni postupak</w:t>
      </w:r>
      <w:r>
        <w:rPr>
          <w:b/>
        </w:rPr>
        <w:t xml:space="preserve"> </w:t>
      </w:r>
      <w:r>
        <w:t xml:space="preserve">nad dužnikom GRAĐENJE MIHALIĆ d.o.o. za građevinarstvo, trgovinu i usluge iz Varaždina, </w:t>
      </w:r>
      <w:proofErr w:type="spellStart"/>
      <w:r>
        <w:t>Optujska</w:t>
      </w:r>
      <w:proofErr w:type="spellEnd"/>
      <w:r>
        <w:t xml:space="preserve"> 13, MBS 070061362, OIB 86900286370. </w:t>
      </w:r>
    </w:p>
    <w:p w:rsidRDefault="00EE7A78" w:rsidP="00EE7A78" w:rsidR="00EE7A78">
      <w:pPr>
        <w:jc w:val="both"/>
      </w:pPr>
      <w:r>
        <w:tab/>
        <w:t>II</w:t>
      </w:r>
      <w:r>
        <w:rPr>
          <w:b/>
        </w:rPr>
        <w:t>.</w:t>
      </w:r>
      <w:r>
        <w:t xml:space="preserve">Za stečajnog upravitelja imenuje se Boris Ljubanović iz Osijeka, Šetalište </w:t>
      </w:r>
      <w:proofErr w:type="spellStart"/>
      <w:r>
        <w:t>kar.Franje</w:t>
      </w:r>
      <w:proofErr w:type="spellEnd"/>
      <w:r>
        <w:t xml:space="preserve"> </w:t>
      </w:r>
      <w:proofErr w:type="spellStart"/>
      <w:r>
        <w:t>Šepera</w:t>
      </w:r>
      <w:proofErr w:type="spellEnd"/>
      <w:r>
        <w:t xml:space="preserve"> 8/c, OIB 19311655846.</w:t>
      </w:r>
    </w:p>
    <w:p w:rsidRDefault="00EE7A78" w:rsidP="00EE7A78" w:rsidR="00EE7A78">
      <w:pPr>
        <w:jc w:val="both"/>
      </w:pPr>
      <w:r>
        <w:tab/>
      </w:r>
      <w:proofErr w:type="spellStart"/>
      <w:r>
        <w:t>III.Zaključuje</w:t>
      </w:r>
      <w:proofErr w:type="spellEnd"/>
      <w:r>
        <w:t xml:space="preserve"> se stečajni postupak</w:t>
      </w:r>
      <w:r>
        <w:rPr>
          <w:b/>
        </w:rPr>
        <w:t xml:space="preserve"> </w:t>
      </w:r>
      <w:r>
        <w:t xml:space="preserve">nad dužnikom GRAĐENJE MIHALIĆ d.o.o. za građevinarstvo, trgovinu i usluge iz Varaždina, </w:t>
      </w:r>
      <w:proofErr w:type="spellStart"/>
      <w:r>
        <w:t>Optujska</w:t>
      </w:r>
      <w:proofErr w:type="spellEnd"/>
      <w:r>
        <w:t xml:space="preserve"> 13, MBS 070061362, OIB 86900286370.</w:t>
      </w:r>
    </w:p>
    <w:p w:rsidRDefault="00EE7A78" w:rsidP="00EE7A78" w:rsidR="00EE7A78">
      <w:pPr>
        <w:jc w:val="both"/>
        <w:rPr>
          <w:b/>
        </w:rPr>
      </w:pPr>
      <w:r>
        <w:tab/>
      </w:r>
      <w:proofErr w:type="spellStart"/>
      <w:r>
        <w:t>IV.Stečajni</w:t>
      </w:r>
      <w:proofErr w:type="spellEnd"/>
      <w:r>
        <w:t xml:space="preserve"> postupak je otvoren i zaključen s danom 14. studenog 2017. godine u</w:t>
      </w:r>
      <w:r>
        <w:rPr>
          <w:b/>
        </w:rPr>
        <w:t xml:space="preserve"> </w:t>
      </w:r>
      <w:r>
        <w:t>07,30 sati, kada je ovo rješenje stavljeno na e-oglasnu ploču ovog suda.</w:t>
      </w:r>
    </w:p>
    <w:p w:rsidRDefault="00EE7A78" w:rsidP="00EE7A78" w:rsidR="00EE7A78">
      <w:pPr>
        <w:jc w:val="both"/>
      </w:pPr>
      <w:r>
        <w:tab/>
      </w:r>
      <w:proofErr w:type="spellStart"/>
      <w:r>
        <w:t>V.Nakon</w:t>
      </w:r>
      <w:proofErr w:type="spellEnd"/>
      <w:r>
        <w:t xml:space="preserve"> pravomoćnosti ovoga rješenja stečajni dužnik će se brisati iz sudskog registra.</w:t>
      </w:r>
    </w:p>
    <w:p w:rsidRDefault="00EE7A78" w:rsidP="00EE7A78" w:rsidR="00EE7A78">
      <w:pPr>
        <w:jc w:val="both"/>
      </w:pPr>
      <w:r>
        <w:tab/>
      </w:r>
      <w:proofErr w:type="spellStart"/>
      <w:r>
        <w:t>VI.Ovo</w:t>
      </w:r>
      <w:proofErr w:type="spellEnd"/>
      <w:r>
        <w:t xml:space="preserve"> rješenje će se objaviti na e-oglasnoj ploči Trgovačkog suda u Bjelovaru.</w:t>
      </w:r>
      <w:r>
        <w:tab/>
        <w:t xml:space="preserve"> </w:t>
      </w:r>
    </w:p>
    <w:p w:rsidRDefault="00EE7A78" w:rsidP="00EE7A78" w:rsidR="00EE7A78">
      <w:pPr>
        <w:jc w:val="center"/>
        <w:rPr>
          <w:b/>
        </w:rPr>
      </w:pPr>
      <w:r>
        <w:t>Obrazloženje</w:t>
      </w:r>
    </w:p>
    <w:p w:rsidRDefault="00EE7A78" w:rsidP="00EE7A78" w:rsidR="00EE7A78">
      <w:pPr>
        <w:jc w:val="both"/>
      </w:pPr>
      <w:r>
        <w:tab/>
        <w:t xml:space="preserve">Na prijedlog predlagatelja FINA, RC Zagreb, Podružnica Varaždin za otvaranje stečajnog postupka nad dužnikom GRAĐENJE MIHALIĆ d.o.o. iz Varaždina, sud je pokrenuo postupak radi utvrđivanja uvjeta za otvaranje stečajnog postupka nad dužnikom, te u tom postupku utvrdio da dužnik nema imovine kojom bi se mogli pokriti troškovi stečajnog postupka, slijedom čega je svojim rješenjem 7 St-322/2017-6 od dana 15.09.2017.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w:t>
      </w:r>
    </w:p>
    <w:p w:rsidRDefault="00EE7A78" w:rsidP="00EE7A78" w:rsidR="00EE7A78">
      <w:pPr>
        <w:jc w:val="both"/>
      </w:pPr>
    </w:p>
    <w:p w:rsidRDefault="00EE7A78" w:rsidP="00EE7A78" w:rsidR="00EE7A78">
      <w:pPr>
        <w:jc w:val="center"/>
      </w:pPr>
      <w:r>
        <w:t>2</w:t>
      </w:r>
    </w:p>
    <w:p w:rsidRDefault="00EE7A78" w:rsidP="00EE7A78" w:rsidR="00EE7A78">
      <w:pPr>
        <w:jc w:val="right"/>
      </w:pPr>
      <w:r>
        <w:t>Poslovni broj:7 St-322/2017-7</w:t>
      </w:r>
    </w:p>
    <w:p w:rsidRDefault="00EE7A78" w:rsidP="00EE7A78" w:rsidR="00EE7A78">
      <w:pPr>
        <w:jc w:val="both"/>
      </w:pPr>
      <w:r>
        <w:t xml:space="preserve">namirenje pokrića troškova stečajnog postupka. Taj poziv i rješenje objavljeni su na e-oglasnoj ploči Trgovačkog suda u Bjelovaru dana 15.09.2017.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EE7A78" w:rsidP="00EE7A78" w:rsidR="00EE7A78">
      <w:pPr>
        <w:ind w:firstLine="720"/>
        <w:jc w:val="center"/>
      </w:pPr>
      <w:r>
        <w:t xml:space="preserve">U Bjelovaru 14. studenog 2017. </w:t>
      </w:r>
      <w:bookmarkStart w:name="_GoBack" w:id="0"/>
      <w:bookmarkEnd w:id="0"/>
    </w:p>
    <w:p w:rsidRDefault="00EE7A78" w:rsidP="00EE7A78" w:rsidR="00EE7A78">
      <w:pPr>
        <w:spacing w:after="0"/>
        <w:ind w:firstLine="720"/>
        <w:jc w:val="both"/>
      </w:pPr>
      <w:r>
        <w:tab/>
      </w:r>
      <w:r>
        <w:tab/>
      </w:r>
      <w:r>
        <w:tab/>
      </w:r>
      <w:r>
        <w:tab/>
      </w:r>
      <w:r>
        <w:tab/>
      </w:r>
      <w:r>
        <w:tab/>
      </w:r>
      <w:r>
        <w:tab/>
        <w:t xml:space="preserve">                    Sudac </w:t>
      </w:r>
    </w:p>
    <w:p w:rsidRDefault="00EE7A78" w:rsidP="00EE7A78" w:rsidR="00EE7A78">
      <w:pPr>
        <w:ind w:firstLine="720"/>
        <w:jc w:val="both"/>
      </w:pPr>
      <w:r>
        <w:tab/>
      </w:r>
      <w:r>
        <w:tab/>
      </w:r>
      <w:r>
        <w:tab/>
      </w:r>
      <w:r>
        <w:tab/>
      </w:r>
      <w:r>
        <w:tab/>
      </w:r>
      <w:r>
        <w:tab/>
      </w:r>
      <w:r>
        <w:tab/>
        <w:t xml:space="preserve">           Tomislav Mrazović,v.r.</w:t>
      </w:r>
    </w:p>
    <w:p w:rsidRDefault="00EE7A78" w:rsidP="00EE7A78" w:rsidR="00EE7A78">
      <w:pPr>
        <w:spacing w:after="0"/>
        <w:ind w:firstLine="720"/>
        <w:jc w:val="both"/>
      </w:pPr>
      <w:r>
        <w:t xml:space="preserve">                                                                           Za točnost </w:t>
      </w:r>
      <w:proofErr w:type="spellStart"/>
      <w:r>
        <w:t>otpravka</w:t>
      </w:r>
      <w:proofErr w:type="spellEnd"/>
      <w:r>
        <w:t>-ovlašteni službenik</w:t>
      </w:r>
    </w:p>
    <w:p w:rsidRDefault="00EE7A78" w:rsidP="00EE7A78" w:rsidR="00EE7A78">
      <w:pPr>
        <w:ind w:firstLine="720"/>
        <w:jc w:val="both"/>
      </w:pPr>
      <w:r>
        <w:t xml:space="preserve">                                                                                             Jasmina </w:t>
      </w:r>
      <w:proofErr w:type="spellStart"/>
      <w:r>
        <w:t>Tubić</w:t>
      </w:r>
      <w:proofErr w:type="spellEnd"/>
      <w:r>
        <w:tab/>
      </w:r>
      <w:r>
        <w:tab/>
      </w:r>
      <w:r>
        <w:tab/>
      </w:r>
      <w:r>
        <w:tab/>
      </w:r>
      <w:r>
        <w:tab/>
      </w:r>
      <w:r>
        <w:tab/>
      </w:r>
      <w:r>
        <w:tab/>
        <w:t xml:space="preserve">    </w:t>
      </w:r>
    </w:p>
    <w:p w:rsidRDefault="00EE7A78" w:rsidP="00EE7A78" w:rsidR="00EE7A78">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EE7A78" w:rsidP="00EE7A78" w:rsidR="00EE7A78">
      <w:pPr>
        <w:jc w:val="both"/>
      </w:pPr>
    </w:p>
    <w:p w:rsidRDefault="00EE7A78" w:rsidP="00EE7A78" w:rsidR="00EE7A78">
      <w:pPr>
        <w:ind w:firstLine="720"/>
        <w:jc w:val="both"/>
      </w:pPr>
      <w:r>
        <w:tab/>
      </w:r>
    </w:p>
    <w:p w:rsidRDefault="00EE7A78" w:rsidP="00EE7A78" w:rsidR="00EE7A78">
      <w:pPr>
        <w:jc w:val="both"/>
      </w:pPr>
      <w:r>
        <w:tab/>
      </w:r>
    </w:p>
    <w:p w:rsidRDefault="00EE7A78" w:rsidP="00EE7A78" w:rsidR="00EE7A78">
      <w:pPr>
        <w:jc w:val="both"/>
      </w:pPr>
      <w:r>
        <w:tab/>
      </w:r>
      <w:r>
        <w:tab/>
      </w:r>
      <w:r>
        <w:tab/>
      </w:r>
    </w:p>
    <w:p w:rsidRDefault="00EE7A78" w:rsidP="00EE7A78" w:rsidR="00EE7A7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A78"/>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23743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St-322/2017-7</izvorni_sadrzaj>
    <derivirana_varijabla naziv="DomainObject.Oznaka_1">St-322/2017-7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St-322/2017</izvorni_sadrzaj>
    <derivirana_varijabla naziv="DomainObject.Predmet.OznakaBroj_1">St-322/2017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GRAĐENJE MIHALIĆ društvo s ograničenom odgovornošću za građevinarstvo, trgovinu i usluge zastupanog po punomoćniku Ivan Mihalić; Božidar Klepač</izvorni_sadrzaj>
    <derivirana_varijabla naziv="DomainObject.Predmet.ProtustrankaFormated_1">  GRAĐENJE MIHALIĆ društvo s ograničenom odgovornošću za građevinarstvo, trgovinu i usluge zastupanog po punomoćniku Ivan Mihalić; Božidar Klepač</derivirana_varijabla>
  </DomainObject.Predmet.ProtustrankaFormated>
  <DomainObject.Predmet.ProtustrankaFormatedOIB>
    <izvorni_sadrzaj>  GRAĐENJE MIHALIĆ društvo s ograničenom odgovornošću za građevinarstvo, trgovinu i usluge, OIB 86900286370 zastupanog po punomoćniku Ivan Mihalić; Božidar Klepač</izvorni_sadrzaj>
    <derivirana_varijabla naziv="DomainObject.Predmet.ProtustrankaFormatedOIB_1">  GRAĐENJE MIHALIĆ društvo s ograničenom odgovornošću za građevinarstvo, trgovinu i usluge, OIB 86900286370 zastupanog po punomoćniku Ivan Mihalić; Božidar Klepač</derivirana_varijabla>
  </DomainObject.Predmet.ProtustrankaFormatedOIB>
  <DomainObject.Predmet.ProtustrankaFormatedWithAdress>
    <izvorni_sadrzaj> GRAĐENJE MIHALIĆ društvo s ograničenom odgovornošću za građevinarstvo, trgovinu i usluge, Optujska 13, 42000 Varaždin zastupanog po punomoćniku Ivan Mihalić; Božidar Klepač</izvorni_sadrzaj>
    <derivirana_varijabla naziv="DomainObject.Predmet.ProtustrankaFormatedWithAdress_1"> GRAĐENJE MIHALIĆ društvo s ograničenom odgovornošću za građevinarstvo, trgovinu i usluge, Optujska 13, 42000 Varaždin zastupanog po punomoćniku Ivan Mihalić; Božidar Klepač</derivirana_varijabla>
  </DomainObject.Predmet.ProtustrankaFormatedWithAdress>
  <DomainObject.Predmet.ProtustrankaFormatedWithAdressOIB>
    <izvorni_sadrzaj> GRAĐENJE MIHALIĆ društvo s ograničenom odgovornošću za građevinarstvo, trgovinu i usluge, OIB 86900286370, Optujska 13, 42000 Varaždin zastupanog po punomoćniku Ivan Mihalić; Božidar Klepač</izvorni_sadrzaj>
    <derivirana_varijabla naziv="DomainObject.Predmet.ProtustrankaFormatedWithAdressOIB_1"> GRAĐENJE MIHALIĆ društvo s ograničenom odgovornošću za građevinarstvo, trgovinu i usluge, OIB 86900286370, Optujska 13, 42000 Varaždin zastupanog po punomoćniku Ivan Mihalić; Božidar Klepač</derivirana_varijabla>
  </DomainObject.Predmet.ProtustrankaFormatedWithAdressOIB>
  <DomainObject.Predmet.ProtustrankaWithAdress>
    <izvorni_sadrzaj>GRAĐENJE MIHALIĆ društvo s ograničenom odgovornošću za građevinarstvo, trgovinu i usluge Optujska 13, 42000 Varaždin</izvorni_sadrzaj>
    <derivirana_varijabla naziv="DomainObject.Predmet.ProtustrankaWithAdress_1">GRAĐENJE MIHALIĆ društvo s ograničenom odgovornošću za građevinarstvo, trgovinu i usluge Optujska 13, 42000 Varaždin</derivirana_varijabla>
  </DomainObject.Predmet.ProtustrankaWithAdress>
  <DomainObject.Predmet.ProtustrankaWithAdressOIB>
    <izvorni_sadrzaj>GRAĐENJE MIHALIĆ društvo s ograničenom odgovornošću za građevinarstvo, trgovinu i usluge, OIB 86900286370, Optujska 13, 42000 Varaždin</izvorni_sadrzaj>
    <derivirana_varijabla naziv="DomainObject.Predmet.ProtustrankaWithAdressOIB_1">GRAĐENJE MIHALIĆ društvo s ograničenom odgovornošću za građevinarstvo, trgovinu i usluge, OIB 86900286370, Optujska 13, 42000 Varaždin</derivirana_varijabla>
  </DomainObject.Predmet.ProtustrankaWithAdressOIB>
  <DomainObject.Predmet.ProtustrankaNazivFormated>
    <izvorni_sadrzaj>GRAĐENJE MIHALIĆ društvo s ograničenom odgovornošću za građevinarstvo, trgovinu i usluge</izvorni_sadrzaj>
    <derivirana_varijabla naziv="DomainObject.Predmet.ProtustrankaNazivFormated_1">GRAĐENJE MIHALIĆ društvo s ograničenom odgovornošću za građevinarstvo, trgovinu i usluge</derivirana_varijabla>
  </DomainObject.Predmet.ProtustrankaNazivFormated>
  <DomainObject.Predmet.ProtustrankaNazivFormatedOIB>
    <izvorni_sadrzaj>GRAĐENJE MIHALIĆ društvo s ograničenom odgovornošću za građevinarstvo, trgovinu i usluge, OIB 86900286370</izvorni_sadrzaj>
    <derivirana_varijabla naziv="DomainObject.Predmet.ProtustrankaNazivFormatedOIB_1">GRAĐENJE MIHALIĆ društvo s ograničenom odgovornošću za građevinarstvo, trgovinu i usluge, OIB 86900286370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GRAĐENJE MIHALIĆ društvo s ograničenom odgovornošću za građevinarstvo, trgovinu i usluge zastupanog po punomoćniku Ivan Mihalić; Božidar Klepač</item>
    </izvorni_sadrzaj>
    <derivirana_varijabla naziv="DomainObject.Predmet.ProtuStrankaListFormated_1">
      <item>GRAĐENJE MIHALIĆ društvo s ograničenom odgovornošću za građevinarstvo, trgovinu i usluge zastupanog po punomoćniku Ivan Mihalić; Božidar Klepač</item>
    </derivirana_varijabla>
  </DomainObject.Predmet.ProtuStrankaListFormated>
  <DomainObject.Predmet.ProtuStrankaListFormatedOIB>
    <izvorni_sadrzaj>
      <item>GRAĐENJE MIHALIĆ društvo s ograničenom odgovornošću za građevinarstvo, trgovinu i usluge, OIB 86900286370 zastupanog po punomoćniku Ivan Mihalić; Božidar Klepač</item>
    </izvorni_sadrzaj>
    <derivirana_varijabla naziv="DomainObject.Predmet.ProtuStrankaListFormatedOIB_1">
      <item>GRAĐENJE MIHALIĆ društvo s ograničenom odgovornošću za građevinarstvo, trgovinu i usluge, OIB 86900286370 zastupanog po punomoćniku Ivan Mihalić; Božidar Klepač</item>
    </derivirana_varijabla>
  </DomainObject.Predmet.ProtuStrankaListFormatedOIB>
  <DomainObject.Predmet.ProtuStrankaListFormatedWithAdress>
    <izvorni_sadrzaj>
      <item>GRAĐENJE MIHALIĆ društvo s ograničenom odgovornošću za građevinarstvo, trgovinu i usluge, Optujska 13, 42000 Varaždin zastupanog po punomoćniku Ivan Mihalić; Božidar Klepač</item>
    </izvorni_sadrzaj>
    <derivirana_varijabla naziv="DomainObject.Predmet.ProtuStrankaListFormatedWithAdress_1">
      <item>GRAĐENJE MIHALIĆ društvo s ograničenom odgovornošću za građevinarstvo, trgovinu i usluge, Optujska 13, 42000 Varaždin zastupanog po punomoćniku Ivan Mihalić; Božidar Klepač</item>
    </derivirana_varijabla>
  </DomainObject.Predmet.ProtuStrankaListFormatedWithAdress>
  <DomainObject.Predmet.ProtuStrankaListFormatedWithAdressOIB>
    <izvorni_sadrzaj>
      <item>GRAĐENJE MIHALIĆ društvo s ograničenom odgovornošću za građevinarstvo, trgovinu i usluge, OIB 86900286370, Optujska 13, 42000 Varaždin zastupanog po punomoćniku Ivan Mihalić; Božidar Klepač</item>
    </izvorni_sadrzaj>
    <derivirana_varijabla naziv="DomainObject.Predmet.ProtuStrankaListFormatedWithAdressOIB_1">
      <item>GRAĐENJE MIHALIĆ društvo s ograničenom odgovornošću za građevinarstvo, trgovinu i usluge, OIB 86900286370, Optujska 13, 42000 Varaždin zastupanog po punomoćniku Ivan Mihalić; Božidar Klepač</item>
    </derivirana_varijabla>
  </DomainObject.Predmet.ProtuStrankaListFormatedWithAdressOIB>
  <DomainObject.Predmet.ProtuStrankaListNazivFormated>
    <izvorni_sadrzaj>
      <item>GRAĐENJE MIHALIĆ društvo s ograničenom odgovornošću za građevinarstvo, trgovinu i usluge</item>
    </izvorni_sadrzaj>
    <derivirana_varijabla naziv="DomainObject.Predmet.ProtuStrankaListNazivFormated_1">
      <item>GRAĐENJE MIHALIĆ društvo s ograničenom odgovornošću za građevinarstvo, trgovinu i usluge</item>
    </derivirana_varijabla>
  </DomainObject.Predmet.ProtuStrankaListNazivFormated>
  <DomainObject.Predmet.ProtuStrankaListNazivFormatedOIB>
    <izvorni_sadrzaj>
      <item>GRAĐENJE MIHALIĆ društvo s ograničenom odgovornošću za građevinarstvo, trgovinu i usluge, OIB 86900286370</item>
    </izvorni_sadrzaj>
    <derivirana_varijabla naziv="DomainObject.Predmet.ProtuStrankaListNazivFormatedOIB_1">
      <item>GRAĐENJE MIHALIĆ društvo s ograničenom odgovornošću za građevinarstvo, trgovinu i usluge, OIB 86900286370</item>
    </derivirana_varijabla>
  </DomainObject.Predmet.ProtuStrankaListNazivFormatedOIB>
  <DomainObject.Predmet.OstaliListFormated>
    <izvorni_sadrzaj>
      <item>sudski registar</item>
      <item>Ivan Mihalić punomoćnik sudionika u postupku GRAĐENJE MIHALIĆ društvo s ograničenom odgovornošću za građevinarstvo, trgovinu i usluge</item>
      <item>Božidar Klepač punomoćnik sudionika u postupku GRAĐENJE MIHALIĆ društvo s ograničenom odgovornošću za građevinarstvo, trgovinu i usluge</item>
    </izvorni_sadrzaj>
    <derivirana_varijabla naziv="DomainObject.Predmet.OstaliListFormated_1">
      <item>sudski registar</item>
      <item>Ivan Mihalić punomoćnik sudionika u postupku GRAĐENJE MIHALIĆ društvo s ograničenom odgovornošću za građevinarstvo, trgovinu i usluge</item>
      <item>Božidar Klepač punomoćnik sudionika u postupku GRAĐENJE MIHALIĆ društvo s ograničenom odgovornošću za građevinarstvo, trgovinu i usluge</item>
    </derivirana_varijabla>
  </DomainObject.Predmet.OstaliListFormated>
  <DomainObject.Predmet.OstaliListFormatedOIB>
    <izvorni_sadrzaj>
      <item>sudski registar</item>
      <item>Ivan Mihalić, OIB 76788416731 punomoćnik sudionika u postupku GRAĐENJE MIHALIĆ društvo s ograničenom odgovornošću za građevinarstvo, trgovinu i usluge</item>
      <item>Božidar Klepač, OIB 83325117126 punomoćnik sudionika u postupku GRAĐENJE MIHALIĆ društvo s ograničenom odgovornošću za građevinarstvo, trgovinu i usluge</item>
    </izvorni_sadrzaj>
    <derivirana_varijabla naziv="DomainObject.Predmet.OstaliListFormatedOIB_1">
      <item>sudski registar</item>
      <item>Ivan Mihalić, OIB 76788416731 punomoćnik sudionika u postupku GRAĐENJE MIHALIĆ društvo s ograničenom odgovornošću za građevinarstvo, trgovinu i usluge</item>
      <item>Božidar Klepač, OIB 83325117126 punomoćnik sudionika u postupku GRAĐENJE MIHALIĆ društvo s ograničenom odgovornošću za građevinarstvo, trgovinu i usluge</item>
    </derivirana_varijabla>
  </DomainObject.Predmet.OstaliListFormatedOIB>
  <DomainObject.Predmet.OstaliListFormatedWithAdress>
    <izvorni_sadrzaj>
      <item>sudski registar</item>
      <item>Ivan Mihalić, Krapinska 30., 42000 Varaždin punomoćnik sudionika u postupku GRAĐENJE MIHALIĆ društvo s ograničenom odgovornošću za građevinarstvo, trgovinu i usluge</item>
      <item>Božidar Klepač, Optujska 9, 42000 Varaždin punomoćnik sudionika u postupku GRAĐENJE MIHALIĆ društvo s ograničenom odgovornošću za građevinarstvo, trgovinu i usluge</item>
    </izvorni_sadrzaj>
    <derivirana_varijabla naziv="DomainObject.Predmet.OstaliListFormatedWithAdress_1">
      <item>sudski registar</item>
      <item>Ivan Mihalić, Krapinska 30., 42000 Varaždin punomoćnik sudionika u postupku GRAĐENJE MIHALIĆ društvo s ograničenom odgovornošću za građevinarstvo, trgovinu i usluge</item>
      <item>Božidar Klepač, Optujska 9, 42000 Varaždin punomoćnik sudionika u postupku GRAĐENJE MIHALIĆ društvo s ograničenom odgovornošću za građevinarstvo, trgovinu i usluge</item>
    </derivirana_varijabla>
  </DomainObject.Predmet.OstaliListFormatedWithAdress>
  <DomainObject.Predmet.OstaliListFormatedWithAdressOIB>
    <izvorni_sadrzaj>
      <item>sudski registar</item>
      <item>Ivan Mihalić, OIB 76788416731, Krapinska 30., 42000 Varaždin punomoćnik sudionika u postupku GRAĐENJE MIHALIĆ društvo s ograničenom odgovornošću za građevinarstvo, trgovinu i usluge</item>
      <item>Božidar Klepač, OIB 83325117126, Optujska 9, 42000 Varaždin punomoćnik sudionika u postupku GRAĐENJE MIHALIĆ društvo s ograničenom odgovornošću za građevinarstvo, trgovinu i usluge</item>
    </izvorni_sadrzaj>
    <derivirana_varijabla naziv="DomainObject.Predmet.OstaliListFormatedWithAdressOIB_1">
      <item>sudski registar</item>
      <item>Ivan Mihalić, OIB 76788416731, Krapinska 30., 42000 Varaždin punomoćnik sudionika u postupku GRAĐENJE MIHALIĆ društvo s ograničenom odgovornošću za građevinarstvo, trgovinu i usluge</item>
      <item>Božidar Klepač, OIB 83325117126, Optujska 9, 42000 Varaždin punomoćnik sudionika u postupku GRAĐENJE MIHALIĆ društvo s ograničenom odgovornošću za građevinarstvo, trgovinu i usluge</item>
    </derivirana_varijabla>
  </DomainObject.Predmet.OstaliListFormatedWithAdressOIB>
  <DomainObject.Predmet.OstaliListNazivFormated>
    <izvorni_sadrzaj>
      <item>sudski registar</item>
      <item>Ivan Mihalić</item>
      <item>Božidar Klepač</item>
    </izvorni_sadrzaj>
    <derivirana_varijabla naziv="DomainObject.Predmet.OstaliListNazivFormated_1">
      <item>sudski registar</item>
      <item>Ivan Mihalić</item>
      <item>Božidar Klepač</item>
    </derivirana_varijabla>
  </DomainObject.Predmet.OstaliListNazivFormated>
  <DomainObject.Predmet.OstaliListNazivFormatedOIB>
    <izvorni_sadrzaj>
      <item>sudski registar</item>
      <item>Ivan Mihalić, OIB 76788416731</item>
      <item>Božidar Klepač, OIB 83325117126</item>
    </izvorni_sadrzaj>
    <derivirana_varijabla naziv="DomainObject.Predmet.OstaliListNazivFormatedOIB_1">
      <item>sudski registar</item>
      <item>Ivan Mihalić, OIB 76788416731</item>
      <item>Božidar Klepač, OIB 83325117126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St-322/2017-7</izvorni_sadrzaj>
    <derivirana_varijabla naziv="DomainObject.PoslovniBrojDokumenta_1">St-322/2017-7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GRAĐENJE MIHALIĆ društvo s ograničenom odgovornošću za građevinarstvo, trgovinu i usluge</izvorni_sadrzaj>
    <derivirana_varijabla naziv="DomainObject.Predmet.ProtustrankaIDrugi_1">GRAĐENJE MIHALIĆ društvo s ograničenom odgovornošću za građevinarstvo,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GRAĐENJE MIHALIĆ društvo s ograničenom odgovornošću za građevinarstvo, trgovinu i usluge, OIB 86900286370, Optujska 13, 42000 Varaždin</izvorni_sadrzaj>
    <derivirana_varijabla naziv="DomainObject.Predmet.ProtustrankaIDrugiAdressOIB_1">GRAĐENJE MIHALIĆ društvo s ograničenom odgovornošću za građevinarstvo, trgovinu i usluge, OIB 86900286370, Optujska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MIHALIĆ društvo s ograničenom odgovornošću za građevinarstvo, trgovinu i usluge</item>
      <item>Financijska agencija, RC ZAGREB, Podružnica VARAŽDIN</item>
      <item>sudski registar</item>
      <item>Ivan Mihalić</item>
      <item>Božidar Klepač</item>
    </izvorni_sadrzaj>
    <derivirana_varijabla naziv="DomainObject.Predmet.SudioniciListNaziv_1">
      <item>GRAĐENJE MIHALIĆ društvo s ograničenom odgovornošću za građevinarstvo, trgovinu i usluge</item>
      <item>Financijska agencija, RC ZAGREB, Podružnica VARAŽDIN</item>
      <item>sudski registar</item>
      <item>Ivan Mihalić</item>
      <item>Božidar Klepač</item>
    </derivirana_varijabla>
  </DomainObject.Predmet.SudioniciListNaziv>
  <DomainObject.Predmet.SudioniciListAdressOIB>
    <izvorni_sadrzaj>
      <item>GRAĐENJE MIHALIĆ društvo s ograničenom odgovornošću za građevinarstvo, trgovinu i usluge, OIB 86900286370, Optujska 13,42000 Varaždin</item>
      <item>Financijska agencija, RC ZAGREB, Podružnica VARAŽDIN, OIB 85821130368, A. Cesarca 2,42000 Varaždin</item>
      <item>sudski registar</item>
      <item>Ivan Mihalić, OIB 76788416731, Krapinska 30.,42000 Varaždin</item>
      <item>Božidar Klepač, OIB 83325117126, Optujska 9,42000 Varaždin</item>
    </izvorni_sadrzaj>
    <derivirana_varijabla naziv="DomainObject.Predmet.SudioniciListAdressOIB_1">
      <item>GRAĐENJE MIHALIĆ društvo s ograničenom odgovornošću za građevinarstvo, trgovinu i usluge, OIB 86900286370, Optujska 13,42000 Varaždin</item>
      <item>Financijska agencija, RC ZAGREB, Podružnica VARAŽDIN, OIB 85821130368, A. Cesarca 2,42000 Varaždin</item>
      <item>sudski registar</item>
      <item>Ivan Mihalić, OIB 76788416731, Krapinska 30.,42000 Varaždin</item>
      <item>Božidar Klepač, OIB 83325117126, Optujska 9,42000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D9DCC9-D6E7-41D0-B679-E09B1DA589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2752</properties:Characters>
  <properties:Lines>61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2017-11-14T06:41:00Z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St-322/2017-7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