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38a7" w14:paraId="e6d38a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26424E">
        <w:rPr>
          <w:b/>
        </w:rPr>
        <w:t>2761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26424E">
        <w:t xml:space="preserve">DIGITALNO TISKARSKI CENTAR d.o.o. za proizvodnju, trgovinu i usluge, skraćena tvrtka: DIGITALNO TISKARSKI CENTAR d.o.o., Zagreb, </w:t>
      </w:r>
      <w:proofErr w:type="spellStart"/>
      <w:r w:rsidR="0026424E">
        <w:t>Kozjačka</w:t>
      </w:r>
      <w:proofErr w:type="spellEnd"/>
      <w:r w:rsidR="0026424E">
        <w:t xml:space="preserve"> 20, OIB: 85038940594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26424E" w:rsidRPr="0026424E">
        <w:t xml:space="preserve">DIGITALNO TISKARSKI CENTAR d.o.o. za proizvodnju, trgovinu i usluge, skraćena tvrtka: DIGITALNO TISKARSKI CENTAR d.o.o., Zagreb, </w:t>
      </w:r>
      <w:proofErr w:type="spellStart"/>
      <w:r w:rsidR="0026424E" w:rsidRPr="0026424E">
        <w:t>Kozjačka</w:t>
      </w:r>
      <w:proofErr w:type="spellEnd"/>
      <w:r w:rsidR="0026424E" w:rsidRPr="0026424E">
        <w:t xml:space="preserve"> 20, OIB: 85038940594 </w:t>
      </w:r>
      <w:r w:rsidR="00314994">
        <w:t xml:space="preserve"> </w:t>
      </w:r>
      <w:r w:rsidR="00B76165">
        <w:t xml:space="preserve">iznosi </w:t>
      </w:r>
      <w:r w:rsidR="0026424E">
        <w:t>343.068,43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314994">
        <w:t>a</w:t>
      </w:r>
      <w:r w:rsidR="001F1957">
        <w:t xml:space="preserve"> zastupni</w:t>
      </w:r>
      <w:r w:rsidR="00314994">
        <w:t>ca</w:t>
      </w:r>
      <w:r w:rsidR="001F1957">
        <w:t xml:space="preserve"> dužnika </w:t>
      </w:r>
      <w:r w:rsidR="0026424E">
        <w:t xml:space="preserve">Milan Sertić iz Zagreba, Božidara </w:t>
      </w:r>
      <w:proofErr w:type="spellStart"/>
      <w:r w:rsidR="0026424E">
        <w:t>Magovca</w:t>
      </w:r>
      <w:proofErr w:type="spellEnd"/>
      <w:r w:rsidR="0026424E">
        <w:t xml:space="preserve"> 109, OIB: 85696084505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</w:t>
      </w:r>
      <w:r w:rsidR="00446C5A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26424E">
        <w:rPr>
          <w:b/>
        </w:rPr>
        <w:t>2761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3D8" w:rsidR="00B543D8">
      <w:r>
        <w:separator/>
      </w:r>
    </w:p>
  </w:endnote>
  <w:endnote w:id="0" w:type="continuationSeparator">
    <w:p w:rsidRDefault="00B543D8" w:rsidR="00B54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3D8" w:rsidR="00B543D8">
      <w:r>
        <w:separator/>
      </w:r>
    </w:p>
  </w:footnote>
  <w:footnote w:id="0" w:type="continuationSeparator">
    <w:p w:rsidRDefault="00B543D8" w:rsidR="00B54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0303"/>
    <w:rsid w:val="0003207F"/>
    <w:rsid w:val="00032A5A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37D0"/>
    <w:rsid w:val="0012539F"/>
    <w:rsid w:val="00131735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20B8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424E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4994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2B22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6701"/>
    <w:rsid w:val="003E7C98"/>
    <w:rsid w:val="003F6533"/>
    <w:rsid w:val="00401BC7"/>
    <w:rsid w:val="00413C80"/>
    <w:rsid w:val="00415293"/>
    <w:rsid w:val="0041638D"/>
    <w:rsid w:val="004204BF"/>
    <w:rsid w:val="004205B4"/>
    <w:rsid w:val="00421D71"/>
    <w:rsid w:val="00423F56"/>
    <w:rsid w:val="0042724C"/>
    <w:rsid w:val="00431FE9"/>
    <w:rsid w:val="004351D0"/>
    <w:rsid w:val="00436570"/>
    <w:rsid w:val="00443F69"/>
    <w:rsid w:val="00446C5A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385"/>
    <w:rsid w:val="00534964"/>
    <w:rsid w:val="00534EB1"/>
    <w:rsid w:val="0053545A"/>
    <w:rsid w:val="0054113F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8797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003E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5249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543"/>
    <w:rsid w:val="009C670C"/>
    <w:rsid w:val="009E5D6D"/>
    <w:rsid w:val="00A07CA2"/>
    <w:rsid w:val="00A16DDD"/>
    <w:rsid w:val="00A214C9"/>
    <w:rsid w:val="00A264E0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1829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543D8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27C1F"/>
    <w:rsid w:val="00E376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C1857"/>
    <w:rsid w:val="00FD738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A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A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A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A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A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A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A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A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St-2761/2016</izvorni_sadrzaj>
    <derivirana_varijabla naziv="DomainObject.Predmet.OznakaBroj_1">St-2761/2016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DIGITALNO TISKARSKI CENTAR d.o.o.</izvorni_sadrzaj>
    <derivirana_varijabla naziv="DomainObject.Predmet.ProtustrankaFormated_1">  DIGITALNO TISKARSKI CENTAR d.o.o.</derivirana_varijabla>
  </DomainObject.Predmet.ProtustrankaFormated>
  <DomainObject.Predmet.ProtustrankaFormatedOIB>
    <izvorni_sadrzaj>  DIGITALNO TISKARSKI CENTAR d.o.o., OIB 85038940594</izvorni_sadrzaj>
    <derivirana_varijabla naziv="DomainObject.Predmet.ProtustrankaFormatedOIB_1">  DIGITALNO TISKARSKI CENTAR d.o.o., OIB 85038940594</derivirana_varijabla>
  </DomainObject.Predmet.ProtustrankaFormatedOIB>
  <DomainObject.Predmet.ProtustrankaFormatedWithAdress>
    <izvorni_sadrzaj> DIGITALNO TISKARSKI CENTAR d.o.o., Kozjačka 20, 10000 Zagreb</izvorni_sadrzaj>
    <derivirana_varijabla naziv="DomainObject.Predmet.ProtustrankaFormatedWithAdress_1"> DIGITALNO TISKARSKI CENTAR d.o.o., Kozjačka 20, 10000 Zagreb</derivirana_varijabla>
  </DomainObject.Predmet.ProtustrankaFormatedWithAdress>
  <DomainObject.Predmet.ProtustrankaFormatedWithAdressOIB>
    <izvorni_sadrzaj> DIGITALNO TISKARSKI CENTAR d.o.o., OIB 85038940594, Kozjačka 20, 10000 Zagreb</izvorni_sadrzaj>
    <derivirana_varijabla naziv="DomainObject.Predmet.ProtustrankaFormatedWithAdressOIB_1"> DIGITALNO TISKARSKI CENTAR d.o.o., OIB 85038940594, Kozjačka 20, 10000 Zagreb</derivirana_varijabla>
  </DomainObject.Predmet.ProtustrankaFormatedWithAdressOIB>
  <DomainObject.Predmet.ProtustrankaWithAdress>
    <izvorni_sadrzaj>DIGITALNO TISKARSKI CENTAR d.o.o. Kozjačka 20, 10000 Zagreb</izvorni_sadrzaj>
    <derivirana_varijabla naziv="DomainObject.Predmet.ProtustrankaWithAdress_1">DIGITALNO TISKARSKI CENTAR d.o.o. Kozjačka 20, 10000 Zagreb</derivirana_varijabla>
  </DomainObject.Predmet.ProtustrankaWithAdress>
  <DomainObject.Predmet.ProtustrankaWithAdressOIB>
    <izvorni_sadrzaj>DIGITALNO TISKARSKI CENTAR d.o.o., OIB 85038940594, Kozjačka 20, 10000 Zagreb</izvorni_sadrzaj>
    <derivirana_varijabla naziv="DomainObject.Predmet.ProtustrankaWithAdressOIB_1">DIGITALNO TISKARSKI CENTAR d.o.o., OIB 85038940594, Kozjačka 20, 10000 Zagreb</derivirana_varijabla>
  </DomainObject.Predmet.ProtustrankaWithAdressOIB>
  <DomainObject.Predmet.ProtustrankaNazivFormated>
    <izvorni_sadrzaj>DIGITALNO TISKARSKI CENTAR d.o.o.</izvorni_sadrzaj>
    <derivirana_varijabla naziv="DomainObject.Predmet.ProtustrankaNazivFormated_1">DIGITALNO TISKARSKI CENTAR d.o.o.</derivirana_varijabla>
  </DomainObject.Predmet.ProtustrankaNazivFormated>
  <DomainObject.Predmet.ProtustrankaNazivFormatedOIB>
    <izvorni_sadrzaj>DIGITALNO TISKARSKI CENTAR d.o.o., OIB 85038940594</izvorni_sadrzaj>
    <derivirana_varijabla naziv="DomainObject.Predmet.ProtustrankaNazivFormatedOIB_1">DIGITALNO TISKARSKI CENTAR d.o.o., OIB 85038940594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343068.43</izvorni_sadrzaj>
    <derivirana_varijabla naziv="DomainObject.Predmet.TrenutnaVrijednost_1">343068.43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DIGITALNO TISKARSKI CENTAR d.o.o.</item>
    </izvorni_sadrzaj>
    <derivirana_varijabla naziv="DomainObject.Predmet.ProtuStrankaListFormated_1">
      <item>DIGITALNO TISKARSKI CENTAR d.o.o.</item>
    </derivirana_varijabla>
  </DomainObject.Predmet.ProtuStrankaListFormated>
  <DomainObject.Predmet.ProtuStrankaListFormatedOIB>
    <izvorni_sadrzaj>
      <item>DIGITALNO TISKARSKI CENTAR d.o.o., OIB 85038940594</item>
    </izvorni_sadrzaj>
    <derivirana_varijabla naziv="DomainObject.Predmet.ProtuStrankaListFormatedOIB_1">
      <item>DIGITALNO TISKARSKI CENTAR d.o.o., OIB 85038940594</item>
    </derivirana_varijabla>
  </DomainObject.Predmet.ProtuStrankaListFormatedOIB>
  <DomainObject.Predmet.ProtuStrankaListFormatedWithAdress>
    <izvorni_sadrzaj>
      <item>DIGITALNO TISKARSKI CENTAR d.o.o., Kozjačka 20, 10000 Zagreb</item>
    </izvorni_sadrzaj>
    <derivirana_varijabla naziv="DomainObject.Predmet.ProtuStrankaListFormatedWithAdress_1">
      <item>DIGITALNO TISKARSKI CENTAR d.o.o., Kozjačka 20, 10000 Zagreb</item>
    </derivirana_varijabla>
  </DomainObject.Predmet.ProtuStrankaListFormatedWithAdress>
  <DomainObject.Predmet.ProtuStrankaListFormatedWithAdressOIB>
    <izvorni_sadrzaj>
      <item>DIGITALNO TISKARSKI CENTAR d.o.o., OIB 85038940594, Kozjačka 20, 10000 Zagreb</item>
    </izvorni_sadrzaj>
    <derivirana_varijabla naziv="DomainObject.Predmet.ProtuStrankaListFormatedWithAdressOIB_1">
      <item>DIGITALNO TISKARSKI CENTAR d.o.o., OIB 85038940594, Kozjačka 20, 10000 Zagreb</item>
    </derivirana_varijabla>
  </DomainObject.Predmet.ProtuStrankaListFormatedWithAdressOIB>
  <DomainObject.Predmet.ProtuStrankaListNazivFormated>
    <izvorni_sadrzaj>
      <item>DIGITALNO TISKARSKI CENTAR d.o.o.</item>
    </izvorni_sadrzaj>
    <derivirana_varijabla naziv="DomainObject.Predmet.ProtuStrankaListNazivFormated_1">
      <item>DIGITALNO TISKARSKI CENTAR d.o.o.</item>
    </derivirana_varijabla>
  </DomainObject.Predmet.ProtuStrankaListNazivFormated>
  <DomainObject.Predmet.ProtuStrankaListNazivFormatedOIB>
    <izvorni_sadrzaj>
      <item>DIGITALNO TISKARSKI CENTAR d.o.o., OIB 85038940594</item>
    </izvorni_sadrzaj>
    <derivirana_varijabla naziv="DomainObject.Predmet.ProtuStrankaListNazivFormatedOIB_1">
      <item>DIGITALNO TISKARSKI CENTAR d.o.o., OIB 85038940594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DIGITALNO TISKARSKI CENTAR d.o.o.</izvorni_sadrzaj>
    <derivirana_varijabla naziv="DomainObject.Predmet.ProtustrankaIDrugi_1">DIGITALNO TISKARSKI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DIGITALNO TISKARSKI CENTAR d.o.o., OIB 85038940594, Kozjačka 20, 10000 Zagreb</izvorni_sadrzaj>
    <derivirana_varijabla naziv="DomainObject.Predmet.ProtustrankaIDrugiAdressOIB_1">DIGITALNO TISKARSKI CENTAR d.o.o., OIB 85038940594, Kozjačka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DIGITALNO TISKARSKI CENTAR d.o.o.</item>
      <item>FINA Regionalni centar Zagreb</item>
    </izvorni_sadrzaj>
    <derivirana_varijabla naziv="DomainObject.Predmet.SudioniciListNaziv_1">
      <item>DIGITALNO TISKARSKI CENTAR d.o.o.</item>
      <item>FINA Regionalni centar Zagreb</item>
    </derivirana_varijabla>
  </DomainObject.Predmet.SudioniciListNaziv>
  <DomainObject.Predmet.SudioniciListAdressOIB>
    <izvorni_sadrzaj>
      <item>DIGITALNO TISKARSKI CENTAR d.o.o., OIB 85038940594, Kozjačka 20,10000 Zagreb</item>
      <item>FINA Regionalni centar Zagreb, OIB 85821130368, Trg svibanjskih žrtava 1995. br. 1,10000 Zagreb</item>
    </izvorni_sadrzaj>
    <derivirana_varijabla naziv="DomainObject.Predmet.SudioniciListAdressOIB_1">
      <item>DIGITALNO TISKARSKI CENTAR d.o.o., OIB 85038940594, Kozjačka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85038940594</item>
      <item>, OIB 85821130368</item>
    </izvorni_sadrzaj>
    <derivirana_varijabla naziv="DomainObject.Predmet.SudioniciListNazivOIB_1">
      <item>, OIB 85038940594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2290</properties:Characters>
  <properties:Lines>58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2017-01-09T10:08:00Z</dcterms:created>
  <dc:creator>Korisnik</dc:creator>
  <cp:lastModifiedBy>wsadmin</cp:lastModifiedBy>
  <cp:lastPrinted>2017-01-09T08:17:00Z</cp:lastPrinted>
  <dcterms:modified xmlns:xsi="http://www.w3.org/2001/XMLSchema-instance" xsi:type="dcterms:W3CDTF">2017-01-09T12:38:00Z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