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d0aa" w14:paraId="80fd0a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B6A09">
        <w:rPr>
          <w:b/>
          <w:lang w:val="hr-HR"/>
        </w:rPr>
        <w:t>470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CF62EA" w:rsidP="00CF62EA" w:rsidR="00CF62EA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B6A09">
        <w:rPr>
          <w:lang w:val="hr-HR"/>
        </w:rPr>
        <w:t>TERRIGENA d.o.o. Okrug Donji, Put Rudeja 4, OIB: 18291512192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BB6A09">
        <w:rPr>
          <w:lang w:val="hr-HR"/>
        </w:rPr>
        <w:t>TERRIGENA d.o.o. Okrug Donji, OIB: 18291512192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BB6A0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</w:t>
      </w:r>
      <w:r w:rsidR="00BB6A09">
        <w:rPr>
          <w:lang w:val="hr-HR"/>
        </w:rPr>
        <w:t xml:space="preserve"> Split podnijela je ovom sudu 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BB6A09">
        <w:rPr>
          <w:lang w:val="hr-HR"/>
        </w:rPr>
        <w:t>TERRIGENA d.o.o. Okrug Donji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2B3323" w:rsidR="002B3323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2B3323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2B332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2B332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2B332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2B3323">
      <w:pPr>
        <w:jc w:val="both"/>
        <w:rPr>
          <w:sz w:val="8"/>
          <w:szCs w:val="8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77020" w:rsidRPr="00877020">
      <w:rPr>
        <w:noProof/>
        <w:lang w:val="hr-HR"/>
      </w:rPr>
      <w:t>3</w:t>
    </w:r>
    <w:r>
      <w:fldChar w:fldCharType="end"/>
    </w:r>
    <w:r w:rsidR="00BB6A09">
      <w:t>-</w:t>
    </w:r>
    <w:r w:rsidR="00BB6A09">
      <w:tab/>
      <w:t>12. St-470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B3323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877020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B6A09"/>
    <w:rsid w:val="00BF6161"/>
    <w:rsid w:val="00C30FC8"/>
    <w:rsid w:val="00C435B4"/>
    <w:rsid w:val="00C5093E"/>
    <w:rsid w:val="00CC1B3F"/>
    <w:rsid w:val="00CE1BBC"/>
    <w:rsid w:val="00CF62EA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0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70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70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70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0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702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70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70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4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TERRIGENA d.o.o. za proizvodnju pročišćivača otpadnih voda i zaštitu okoliša</izvorni_sadrzaj>
    <derivirana_varijabla naziv="DomainObject.Predmet.ProtustrankaFormated_1">  TERRIGENA d.o.o. za proizvodnju pročišćivača otpadnih voda i zaštitu okoliša</derivirana_varijabla>
  </DomainObject.Predmet.ProtustrankaFormated>
  <DomainObject.Predmet.ProtustrankaFormatedOIB>
    <izvorni_sadrzaj>  TERRIGENA d.o.o. za proizvodnju pročišćivača otpadnih voda i zaštitu okoliša, OIB 18291512192</izvorni_sadrzaj>
    <derivirana_varijabla naziv="DomainObject.Predmet.ProtustrankaFormatedOIB_1">  TERRIGENA d.o.o. za proizvodnju pročišćivača otpadnih voda i zaštitu okoliša, OIB 18291512192</derivirana_varijabla>
  </DomainObject.Predmet.ProtustrankaFormatedOIB>
  <DomainObject.Predmet.ProtustrankaFormatedWithAdress>
    <izvorni_sadrzaj> TERRIGENA d.o.o. za proizvodnju pročišćivača otpadnih voda i zaštitu okoliša, Pud Rudeja 4, 21220 Okrug Donji</izvorni_sadrzaj>
    <derivirana_varijabla naziv="DomainObject.Predmet.ProtustrankaFormatedWithAdress_1"> TERRIGENA d.o.o. za proizvodnju pročišćivača otpadnih voda i zaštitu okoliša, Pud Rudeja 4, 21220 Okrug Donji</derivirana_varijabla>
  </DomainObject.Predmet.ProtustrankaFormatedWithAdress>
  <DomainObject.Predmet.ProtustrankaFormatedWithAdressOIB>
    <izvorni_sadrzaj> TERRIGENA d.o.o. za proizvodnju pročišćivača otpadnih voda i zaštitu okoliša, OIB 18291512192, Pud Rudeja 4, 21220 Okrug Donji</izvorni_sadrzaj>
    <derivirana_varijabla naziv="DomainObject.Predmet.ProtustrankaFormatedWithAdressOIB_1"> TERRIGENA d.o.o. za proizvodnju pročišćivača otpadnih voda i zaštitu okoliša, OIB 18291512192, Pud Rudeja 4, 21220 Okrug Donji</derivirana_varijabla>
  </DomainObject.Predmet.ProtustrankaFormatedWithAdressOIB>
  <DomainObject.Predmet.ProtustrankaWithAdress>
    <izvorni_sadrzaj>TERRIGENA d.o.o. za proizvodnju pročišćivača otpadnih voda i zaštitu okoliša Pud Rudeja 4, 21220 Okrug Donji</izvorni_sadrzaj>
    <derivirana_varijabla naziv="DomainObject.Predmet.ProtustrankaWithAdress_1">TERRIGENA d.o.o. za proizvodnju pročišćivača otpadnih voda i zaštitu okoliša Pud Rudeja 4, 21220 Okrug Donji</derivirana_varijabla>
  </DomainObject.Predmet.ProtustrankaWithAdress>
  <DomainObject.Predmet.ProtustrankaWithAdressOIB>
    <izvorni_sadrzaj>TERRIGENA d.o.o. za proizvodnju pročišćivača otpadnih voda i zaštitu okoliša, OIB 18291512192, Pud Rudeja 4, 21220 Okrug Donji</izvorni_sadrzaj>
    <derivirana_varijabla naziv="DomainObject.Predmet.ProtustrankaWithAdressOIB_1">TERRIGENA d.o.o. za proizvodnju pročišćivača otpadnih voda i zaštitu okoliša, OIB 18291512192, Pud Rudeja 4, 21220 Okrug Donji</derivirana_varijabla>
  </DomainObject.Predmet.ProtustrankaWithAdressOIB>
  <DomainObject.Predmet.ProtustrankaNazivFormated>
    <izvorni_sadrzaj>TERRIGENA d.o.o. za proizvodnju pročišćivača otpadnih voda i zaštitu okoliša</izvorni_sadrzaj>
    <derivirana_varijabla naziv="DomainObject.Predmet.ProtustrankaNazivFormated_1">TERRIGENA d.o.o. za proizvodnju pročišćivača otpadnih voda i zaštitu okoliša</derivirana_varijabla>
  </DomainObject.Predmet.ProtustrankaNazivFormated>
  <DomainObject.Predmet.ProtustrankaNazivFormatedOIB>
    <izvorni_sadrzaj>TERRIGENA d.o.o. za proizvodnju pročišćivača otpadnih voda i zaštitu okoliša, OIB 18291512192</izvorni_sadrzaj>
    <derivirana_varijabla naziv="DomainObject.Predmet.ProtustrankaNazivFormatedOIB_1">TERRIGENA d.o.o. za proizvodnju pročišćivača otpadnih voda i zaštitu okoliša, OIB 18291512192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231245.96</izvorni_sadrzaj>
    <derivirana_varijabla naziv="DomainObject.Predmet.TrenutnaVrijednost_1">231245.96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TERRIGENA d.o.o. za proizvodnju pročišćivača otpadnih voda i zaštitu okoliša</item>
    </izvorni_sadrzaj>
    <derivirana_varijabla naziv="DomainObject.Predmet.ProtuStrankaListFormated_1">
      <item>TERRIGENA d.o.o. za proizvodnju pročišćivača otpadnih voda i zaštitu okoliša</item>
    </derivirana_varijabla>
  </DomainObject.Predmet.ProtuStrankaListFormated>
  <DomainObject.Predmet.ProtuStrankaListFormatedOIB>
    <izvorni_sadrzaj>
      <item>TERRIGENA d.o.o. za proizvodnju pročišćivača otpadnih voda i zaštitu okoliša, OIB 18291512192</item>
    </izvorni_sadrzaj>
    <derivirana_varijabla naziv="DomainObject.Predmet.ProtuStrankaListFormatedOIB_1">
      <item>TERRIGENA d.o.o. za proizvodnju pročišćivača otpadnih voda i zaštitu okoliša, OIB 18291512192</item>
    </derivirana_varijabla>
  </DomainObject.Predmet.ProtuStrankaListFormatedOIB>
  <DomainObject.Predmet.ProtuStrankaListFormatedWithAdress>
    <izvorni_sadrzaj>
      <item>TERRIGENA d.o.o. za proizvodnju pročišćivača otpadnih voda i zaštitu okoliša, Pud Rudeja 4, 21220 Okrug Donji</item>
    </izvorni_sadrzaj>
    <derivirana_varijabla naziv="DomainObject.Predmet.ProtuStrankaListFormatedWithAdress_1">
      <item>TERRIGENA d.o.o. za proizvodnju pročišćivača otpadnih voda i zaštitu okoliša, Pud Rudeja 4, 21220 Okrug Donji</item>
    </derivirana_varijabla>
  </DomainObject.Predmet.ProtuStrankaListFormatedWithAdress>
  <DomainObject.Predmet.ProtuStrankaListFormatedWithAdressOIB>
    <izvorni_sadrzaj>
      <item>TERRIGENA d.o.o. za proizvodnju pročišćivača otpadnih voda i zaštitu okoliša, OIB 18291512192, Pud Rudeja 4, 21220 Okrug Donji</item>
    </izvorni_sadrzaj>
    <derivirana_varijabla naziv="DomainObject.Predmet.ProtuStrankaListFormatedWithAdressOIB_1">
      <item>TERRIGENA d.o.o. za proizvodnju pročišćivača otpadnih voda i zaštitu okoliša, OIB 18291512192, Pud Rudeja 4, 21220 Okrug Donji</item>
    </derivirana_varijabla>
  </DomainObject.Predmet.ProtuStrankaListFormatedWithAdressOIB>
  <DomainObject.Predmet.ProtuStrankaListNazivFormated>
    <izvorni_sadrzaj>
      <item>TERRIGENA d.o.o. za proizvodnju pročišćivača otpadnih voda i zaštitu okoliša</item>
    </izvorni_sadrzaj>
    <derivirana_varijabla naziv="DomainObject.Predmet.ProtuStrankaListNazivFormated_1">
      <item>TERRIGENA d.o.o. za proizvodnju pročišćivača otpadnih voda i zaštitu okoliša</item>
    </derivirana_varijabla>
  </DomainObject.Predmet.ProtuStrankaListNazivFormated>
  <DomainObject.Predmet.ProtuStrankaListNazivFormatedOIB>
    <izvorni_sadrzaj>
      <item>TERRIGENA d.o.o. za proizvodnju pročišćivača otpadnih voda i zaštitu okoliša, OIB 18291512192</item>
    </izvorni_sadrzaj>
    <derivirana_varijabla naziv="DomainObject.Predmet.ProtuStrankaListNazivFormatedOIB_1">
      <item>TERRIGENA d.o.o. za proizvodnju pročišćivača otpadnih voda i zaštitu okoliša, OIB 18291512192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TERRIGENA d.o.o. za proizvodnju pročišćivača otpadnih voda i zaštitu okoliša</izvorni_sadrzaj>
    <derivirana_varijabla naziv="DomainObject.Predmet.ProtustrankaIDrugi_1">TERRIGENA d.o.o. za proizvodnju pročišćivača otpadnih voda i zaštitu okoliša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TERRIGENA d.o.o. za proizvodnju pročišćivača otpadnih voda i zaštitu okoliša, OIB 18291512192, Pud Rudeja 4, 21220 Okrug Donji</izvorni_sadrzaj>
    <derivirana_varijabla naziv="DomainObject.Predmet.ProtustrankaIDrugiAdressOIB_1">TERRIGENA d.o.o. za proizvodnju pročišćivača otpadnih voda i zaštitu okoliša, OIB 18291512192, Pud Rudeja 4, 21220 Okrug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TERRIGENA d.o.o. za proizvodnju pročišćivača otpadnih voda i zaštitu okoliša</item>
    </izvorni_sadrzaj>
    <derivirana_varijabla naziv="DomainObject.Predmet.SudioniciListNaziv_1">
      <item>FINANCIJSKA AGENCIJA, RC SPLIT</item>
      <item>TERRIGENA d.o.o. za proizvodnju pročišćivača otpadnih voda i zaštitu okoliša</item>
    </derivirana_varijabla>
  </DomainObject.Predmet.SudioniciListNaziv>
  <DomainObject.Predmet.SudioniciListAdressOIB>
    <izvorni_sadrzaj>
      <item>FINANCIJSKA AGENCIJA, RC SPLIT, OIB 85821130368, Mažuranićevo šetalište 24 b,21000 Split</item>
      <item>TERRIGENA d.o.o. za proizvodnju pročišćivača otpadnih voda i zaštitu okoliša, OIB 18291512192, Pud Rudeja 4,21220 Okrug Donji</item>
    </izvorni_sadrzaj>
    <derivirana_varijabla naziv="DomainObject.Predmet.SudioniciListAdressOIB_1">
      <item>FINANCIJSKA AGENCIJA, RC SPLIT, OIB 85821130368, Mažuranićevo šetalište 24 b,21000 Split</item>
      <item>TERRIGENA d.o.o. za proizvodnju pročišćivača otpadnih voda i zaštitu okoliša, OIB 18291512192, Pud Rudeja 4,21220 Okrug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18291512192</item>
    </izvorni_sadrzaj>
    <derivirana_varijabla naziv="DomainObject.Predmet.SudioniciListNazivOIB_1">
      <item>, OIB 85821130368</item>
      <item>, OIB 18291512192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9AA0D-E3E0-43E8-901B-E4C3C441F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4224</properties:Characters>
  <properties:Lines>106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2015-10-30T14:17:00Z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