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ed98" w14:paraId="5e6ed98" w:rsidRDefault="00896652" w:rsidR="004E6CEA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</w:t>
      </w:r>
    </w:p>
    <w:p w:rsidRDefault="00BE1DF6" w:rsidP="00D445BC" w:rsidR="00D445BC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5BC" w:rsidR="00D445BC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C86404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BD260D" w:rsidRPr="00E42224">
      <w:pPr>
        <w:rPr>
          <w:sz w:val="24"/>
        </w:rPr>
      </w:pPr>
      <w:r>
        <w:rPr>
          <w:sz w:val="24"/>
        </w:rPr>
        <w:t xml:space="preserve">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06055C">
        <w:rPr>
          <w:sz w:val="24"/>
        </w:rPr>
        <w:t xml:space="preserve">                              </w:t>
      </w:r>
      <w:r w:rsidR="004E6CEA" w:rsidRPr="00E42224">
        <w:rPr>
          <w:sz w:val="24"/>
        </w:rPr>
        <w:t>Broj: St-</w:t>
      </w:r>
      <w:r w:rsidR="009C322C">
        <w:rPr>
          <w:sz w:val="24"/>
        </w:rPr>
        <w:t>464/2011-15</w:t>
      </w:r>
    </w:p>
    <w:p w:rsidRDefault="00CD5FD4" w:rsidR="00CD5FD4" w:rsidRPr="00E42224">
      <w:pPr>
        <w:rPr>
          <w:sz w:val="24"/>
        </w:rPr>
      </w:pPr>
    </w:p>
    <w:p w:rsidRDefault="00BD260D" w:rsidP="00BD260D" w:rsidR="0006055C" w:rsidRPr="00E42224">
      <w:pPr>
        <w:jc w:val="center"/>
        <w:rPr>
          <w:sz w:val="24"/>
        </w:rPr>
      </w:pPr>
      <w:r w:rsidRPr="00E42224">
        <w:rPr>
          <w:sz w:val="24"/>
        </w:rPr>
        <w:t>R E P U B L I K A     H R V A T S K A</w:t>
      </w:r>
      <w:r w:rsidR="00F70160" w:rsidRPr="00E42224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 w:rsidRPr="00E42224">
      <w:pPr>
        <w:jc w:val="center"/>
        <w:rPr>
          <w:sz w:val="24"/>
        </w:rPr>
      </w:pPr>
      <w:r w:rsidRPr="00E42224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BD260D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C86404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 xml:space="preserve">stečajnom </w:t>
      </w:r>
      <w:r w:rsidR="0054154D">
        <w:rPr>
          <w:sz w:val="24"/>
        </w:rPr>
        <w:t xml:space="preserve">sucu  Vesni Vukelić, u </w:t>
      </w:r>
      <w:r w:rsidR="00BD260D">
        <w:rPr>
          <w:sz w:val="24"/>
        </w:rPr>
        <w:t xml:space="preserve">stečajnom predmetu stečajne mase </w:t>
      </w:r>
      <w:r w:rsidR="009C322C">
        <w:rPr>
          <w:sz w:val="24"/>
        </w:rPr>
        <w:t>iza</w:t>
      </w:r>
      <w:r w:rsidR="00BD260D">
        <w:rPr>
          <w:sz w:val="24"/>
        </w:rPr>
        <w:t xml:space="preserve"> </w:t>
      </w:r>
      <w:r w:rsidR="009C322C">
        <w:rPr>
          <w:sz w:val="24"/>
        </w:rPr>
        <w:t>POLJOPRIVREDNE ZADRUGE SLAVONSKI ŠAMAC, u stečaju Kruševica, Ljudevita Gaja 88</w:t>
      </w:r>
      <w:r w:rsidR="00BD260D">
        <w:rPr>
          <w:sz w:val="24"/>
        </w:rPr>
        <w:t xml:space="preserve">, odlučujući po službenoj dužnosti o </w:t>
      </w:r>
      <w:r w:rsidR="001676CF">
        <w:rPr>
          <w:sz w:val="24"/>
        </w:rPr>
        <w:t>nastavljanju postupka radi</w:t>
      </w:r>
      <w:r w:rsidR="001273D6">
        <w:rPr>
          <w:sz w:val="24"/>
        </w:rPr>
        <w:t xml:space="preserve"> naknadne diobe, dana </w:t>
      </w:r>
      <w:r w:rsidR="009C322C">
        <w:rPr>
          <w:sz w:val="24"/>
        </w:rPr>
        <w:t xml:space="preserve">8.ožujka </w:t>
      </w:r>
      <w:r w:rsidR="00C86404">
        <w:rPr>
          <w:sz w:val="24"/>
        </w:rPr>
        <w:t xml:space="preserve"> 2017</w:t>
      </w:r>
      <w:r w:rsidR="00BD260D">
        <w:rPr>
          <w:sz w:val="24"/>
        </w:rPr>
        <w:t xml:space="preserve">. </w:t>
      </w:r>
      <w:r w:rsidR="00FC1241">
        <w:rPr>
          <w:sz w:val="24"/>
        </w:rPr>
        <w:t xml:space="preserve"> 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D445BC" w:rsidRPr="00E42224">
      <w:pPr>
        <w:jc w:val="center"/>
        <w:rPr>
          <w:sz w:val="24"/>
        </w:rPr>
      </w:pPr>
      <w:r w:rsidRPr="00E42224">
        <w:rPr>
          <w:sz w:val="24"/>
        </w:rPr>
        <w:t xml:space="preserve">r i j e š i o  </w:t>
      </w:r>
      <w:r w:rsidR="002F747F" w:rsidRPr="00E42224">
        <w:rPr>
          <w:sz w:val="24"/>
        </w:rPr>
        <w:t xml:space="preserve">    j e</w:t>
      </w:r>
    </w:p>
    <w:p w:rsidRDefault="002F747F" w:rsidP="0006055C" w:rsidR="002F747F">
      <w:pPr>
        <w:jc w:val="both"/>
        <w:rPr>
          <w:sz w:val="24"/>
        </w:rPr>
      </w:pPr>
    </w:p>
    <w:p w:rsidRDefault="0054154D" w:rsidP="0006055C" w:rsidR="00B15DCA">
      <w:pPr>
        <w:jc w:val="both"/>
        <w:rPr>
          <w:sz w:val="24"/>
        </w:rPr>
      </w:pPr>
      <w:r>
        <w:rPr>
          <w:sz w:val="24"/>
        </w:rPr>
        <w:tab/>
      </w:r>
    </w:p>
    <w:p w:rsidRDefault="002C11A7" w:rsidP="0006055C" w:rsidR="000B11F8">
      <w:pPr>
        <w:jc w:val="both"/>
        <w:rPr>
          <w:sz w:val="24"/>
        </w:rPr>
      </w:pPr>
      <w:r>
        <w:rPr>
          <w:sz w:val="24"/>
        </w:rPr>
        <w:tab/>
      </w:r>
      <w:r w:rsidR="00C86404">
        <w:rPr>
          <w:sz w:val="24"/>
        </w:rPr>
        <w:t>Određuje se upis u sudski registar</w:t>
      </w:r>
      <w:r w:rsidR="000B11F8">
        <w:rPr>
          <w:sz w:val="24"/>
        </w:rPr>
        <w:t>:</w:t>
      </w:r>
    </w:p>
    <w:p w:rsidRDefault="00591C71" w:rsidP="0006055C" w:rsidR="000B11F8">
      <w:pPr>
        <w:jc w:val="both"/>
        <w:rPr>
          <w:sz w:val="24"/>
        </w:rPr>
      </w:pPr>
      <w:r>
        <w:rPr>
          <w:sz w:val="24"/>
        </w:rPr>
        <w:tab/>
      </w:r>
      <w:r w:rsidR="000B11F8">
        <w:rPr>
          <w:sz w:val="24"/>
        </w:rPr>
        <w:t>-</w:t>
      </w:r>
      <w:r w:rsidR="00C86404">
        <w:rPr>
          <w:sz w:val="24"/>
        </w:rPr>
        <w:t xml:space="preserve"> </w:t>
      </w:r>
      <w:r w:rsidR="000B11F8">
        <w:rPr>
          <w:sz w:val="24"/>
        </w:rPr>
        <w:t xml:space="preserve">  </w:t>
      </w:r>
      <w:r w:rsidR="00C86404">
        <w:rPr>
          <w:sz w:val="24"/>
        </w:rPr>
        <w:t>stečajne mase iza</w:t>
      </w:r>
      <w:r w:rsidR="00B15DCA">
        <w:rPr>
          <w:sz w:val="24"/>
        </w:rPr>
        <w:t xml:space="preserve"> POLJOPRIVREDNA ZADRUGA SLAVONSKI ŠAMAC, u stečaju Kruševica, Ljudevita Gaja 88, OIB 30124278016</w:t>
      </w:r>
      <w:r w:rsidR="00C74AE3">
        <w:rPr>
          <w:sz w:val="24"/>
        </w:rPr>
        <w:t>,</w:t>
      </w:r>
    </w:p>
    <w:p w:rsidRDefault="00591C71" w:rsidP="0006055C" w:rsidR="001273D6">
      <w:pPr>
        <w:jc w:val="both"/>
        <w:rPr>
          <w:sz w:val="24"/>
        </w:rPr>
      </w:pPr>
      <w:r>
        <w:rPr>
          <w:sz w:val="24"/>
        </w:rPr>
        <w:tab/>
      </w:r>
      <w:r w:rsidR="000B11F8">
        <w:rPr>
          <w:sz w:val="24"/>
        </w:rPr>
        <w:t>-</w:t>
      </w:r>
      <w:r w:rsidR="00C86404">
        <w:rPr>
          <w:sz w:val="24"/>
        </w:rPr>
        <w:t xml:space="preserve">  stečajnog upravitelja </w:t>
      </w:r>
      <w:r w:rsidR="00B15DCA">
        <w:rPr>
          <w:sz w:val="24"/>
        </w:rPr>
        <w:t xml:space="preserve">Zdravko </w:t>
      </w:r>
      <w:r w:rsidR="009667E1">
        <w:rPr>
          <w:sz w:val="24"/>
        </w:rPr>
        <w:t>Grubeša, dipl.oec. Zagrebačka 8A</w:t>
      </w:r>
      <w:r w:rsidR="00B15DCA">
        <w:rPr>
          <w:sz w:val="24"/>
        </w:rPr>
        <w:t xml:space="preserve">, Piškorevci, </w:t>
      </w:r>
      <w:r w:rsidR="009667E1" w:rsidRPr="009667E1">
        <w:rPr>
          <w:sz w:val="24"/>
          <w:szCs w:val="24"/>
        </w:rPr>
        <w:t>OIB 38584131681</w:t>
      </w:r>
      <w:r w:rsidR="009667E1">
        <w:rPr>
          <w:sz w:val="24"/>
          <w:szCs w:val="24"/>
        </w:rPr>
        <w:t>.</w:t>
      </w:r>
    </w:p>
    <w:p w:rsidRDefault="00B50867" w:rsidP="0006055C" w:rsidR="00C063F5">
      <w:pPr>
        <w:jc w:val="both"/>
        <w:rPr>
          <w:sz w:val="24"/>
        </w:rPr>
      </w:pPr>
      <w:r>
        <w:rPr>
          <w:sz w:val="24"/>
        </w:rPr>
        <w:tab/>
      </w:r>
      <w:r w:rsidR="009B4014">
        <w:rPr>
          <w:sz w:val="24"/>
        </w:rPr>
        <w:tab/>
      </w:r>
    </w:p>
    <w:p w:rsidRDefault="00C063F5" w:rsidP="00C063F5" w:rsidR="001273D6">
      <w:pPr>
        <w:jc w:val="center"/>
        <w:rPr>
          <w:b/>
          <w:sz w:val="24"/>
        </w:rPr>
      </w:pPr>
      <w:r w:rsidRPr="00E42224">
        <w:rPr>
          <w:sz w:val="24"/>
        </w:rPr>
        <w:t>Obrazloženje</w:t>
      </w: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0B11F8">
      <w:pPr>
        <w:jc w:val="both"/>
        <w:rPr>
          <w:sz w:val="24"/>
        </w:rPr>
      </w:pPr>
      <w:r>
        <w:rPr>
          <w:sz w:val="24"/>
        </w:rPr>
        <w:tab/>
      </w:r>
      <w:r w:rsidR="00E007C5">
        <w:rPr>
          <w:sz w:val="24"/>
        </w:rPr>
        <w:t>Rješenjem ovog suda br. St-</w:t>
      </w:r>
      <w:r w:rsidR="009667E1">
        <w:rPr>
          <w:sz w:val="24"/>
        </w:rPr>
        <w:t xml:space="preserve">464/2011-8 od 16.travnja 2012.otvoren je te istovremeno zaključen </w:t>
      </w:r>
      <w:r w:rsidR="00E007C5">
        <w:rPr>
          <w:sz w:val="24"/>
        </w:rPr>
        <w:t xml:space="preserve">stečajni postupak nad </w:t>
      </w:r>
      <w:r w:rsidR="00C211DA">
        <w:rPr>
          <w:sz w:val="24"/>
        </w:rPr>
        <w:t xml:space="preserve"> dužnikom</w:t>
      </w:r>
      <w:r w:rsidR="009667E1">
        <w:rPr>
          <w:sz w:val="24"/>
        </w:rPr>
        <w:t xml:space="preserve"> POLJOPRIVREDNA ZADRUGA SLAVONSKI ŠAMAC, u stečaju Kruševica, Ljudevita Gaja 88</w:t>
      </w:r>
      <w:r w:rsidR="000B11F8">
        <w:rPr>
          <w:sz w:val="24"/>
        </w:rPr>
        <w:t xml:space="preserve">. </w:t>
      </w:r>
    </w:p>
    <w:p w:rsidRDefault="000B11F8" w:rsidP="0006055C" w:rsidR="009667E1">
      <w:pPr>
        <w:jc w:val="both"/>
        <w:rPr>
          <w:sz w:val="24"/>
        </w:rPr>
      </w:pPr>
      <w:r>
        <w:rPr>
          <w:sz w:val="24"/>
        </w:rPr>
        <w:tab/>
        <w:t xml:space="preserve">Nakon što je dužnik brisan iz sudskog registra, steč.upravitelj </w:t>
      </w:r>
      <w:r w:rsidR="009667E1">
        <w:rPr>
          <w:sz w:val="24"/>
        </w:rPr>
        <w:t>Zdravko Grubeša podneskom od 28.2.2017. izvijestio je steč.suca o postojanju naknadno pronađene imovine koju čine nekretnine vlasništva stečajnog dužnika upisane u zk.ul. 798 k.o Kruševica, označene sa kč.br 395/1, 405/4, 424/4, 425/5 i zk.ul. 631 k.o Kr</w:t>
      </w:r>
      <w:r w:rsidR="009B6334">
        <w:rPr>
          <w:sz w:val="24"/>
        </w:rPr>
        <w:t>uševica, označene sa kč.br. 247, te je</w:t>
      </w:r>
      <w:r w:rsidR="009667E1">
        <w:rPr>
          <w:sz w:val="24"/>
        </w:rPr>
        <w:t xml:space="preserve"> predložio nastavljanje postupka radi naknadne diobe i </w:t>
      </w:r>
      <w:r w:rsidR="00B1556D">
        <w:rPr>
          <w:sz w:val="24"/>
        </w:rPr>
        <w:t>upis stečajne mase</w:t>
      </w:r>
      <w:r w:rsidR="009667E1">
        <w:rPr>
          <w:sz w:val="24"/>
        </w:rPr>
        <w:t xml:space="preserve"> u sudski registar.</w:t>
      </w:r>
    </w:p>
    <w:p w:rsidRDefault="00B1556D" w:rsidP="0006055C" w:rsidR="00B1556D">
      <w:pPr>
        <w:jc w:val="both"/>
        <w:rPr>
          <w:sz w:val="24"/>
        </w:rPr>
      </w:pPr>
    </w:p>
    <w:p w:rsidRDefault="00B1556D" w:rsidP="0006055C" w:rsidR="00B1556D">
      <w:pPr>
        <w:jc w:val="both"/>
        <w:rPr>
          <w:sz w:val="24"/>
        </w:rPr>
      </w:pPr>
    </w:p>
    <w:p w:rsidRDefault="009667E1" w:rsidP="0006055C" w:rsidR="009667E1">
      <w:pPr>
        <w:jc w:val="both"/>
        <w:rPr>
          <w:sz w:val="24"/>
        </w:rPr>
      </w:pPr>
    </w:p>
    <w:p w:rsidRDefault="00E007C5" w:rsidP="0006055C" w:rsidR="001273D6">
      <w:pPr>
        <w:jc w:val="both"/>
        <w:rPr>
          <w:sz w:val="24"/>
        </w:rPr>
      </w:pPr>
      <w:r>
        <w:rPr>
          <w:sz w:val="24"/>
        </w:rPr>
        <w:tab/>
      </w:r>
      <w:r w:rsidR="00C211DA">
        <w:rPr>
          <w:sz w:val="24"/>
        </w:rPr>
        <w:t xml:space="preserve"> </w:t>
      </w:r>
    </w:p>
    <w:p w:rsidRDefault="00E007C5" w:rsidP="0006055C" w:rsidR="00E007C5">
      <w:pPr>
        <w:jc w:val="both"/>
        <w:rPr>
          <w:sz w:val="24"/>
        </w:rPr>
      </w:pPr>
    </w:p>
    <w:p w:rsidRDefault="00E007C5" w:rsidP="0006055C" w:rsidR="00E007C5">
      <w:pPr>
        <w:jc w:val="both"/>
        <w:rPr>
          <w:sz w:val="24"/>
        </w:rPr>
      </w:pPr>
    </w:p>
    <w:p w:rsidRDefault="00E007C5" w:rsidP="0006055C" w:rsidR="00E007C5">
      <w:pPr>
        <w:jc w:val="both"/>
        <w:rPr>
          <w:sz w:val="24"/>
        </w:rPr>
      </w:pPr>
    </w:p>
    <w:p w:rsidRDefault="00E007C5" w:rsidP="0006055C" w:rsidR="00E007C5">
      <w:pPr>
        <w:jc w:val="both"/>
        <w:rPr>
          <w:sz w:val="24"/>
        </w:rPr>
      </w:pPr>
    </w:p>
    <w:p w:rsidRDefault="00E007C5" w:rsidP="0006055C" w:rsidR="00E007C5">
      <w:pPr>
        <w:jc w:val="both"/>
        <w:rPr>
          <w:sz w:val="24"/>
        </w:rPr>
      </w:pPr>
    </w:p>
    <w:p w:rsidRDefault="00E42224" w:rsidP="0006055C" w:rsidR="00E007C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-2-</w:t>
      </w:r>
    </w:p>
    <w:p w:rsidRDefault="00E007C5" w:rsidP="0006055C" w:rsidR="00E007C5">
      <w:pPr>
        <w:jc w:val="both"/>
        <w:rPr>
          <w:sz w:val="24"/>
        </w:rPr>
      </w:pPr>
    </w:p>
    <w:p w:rsidRDefault="00E007C5" w:rsidP="0006055C" w:rsidR="00E007C5">
      <w:pPr>
        <w:jc w:val="both"/>
        <w:rPr>
          <w:sz w:val="24"/>
        </w:rPr>
      </w:pPr>
    </w:p>
    <w:p w:rsidRDefault="00F7385D" w:rsidP="00004BB4" w:rsidR="00004BB4">
      <w:pPr>
        <w:jc w:val="both"/>
        <w:rPr>
          <w:sz w:val="24"/>
        </w:rPr>
      </w:pPr>
      <w:r>
        <w:rPr>
          <w:sz w:val="24"/>
        </w:rPr>
        <w:tab/>
      </w:r>
      <w:r w:rsidR="00004BB4">
        <w:rPr>
          <w:sz w:val="24"/>
        </w:rPr>
        <w:t xml:space="preserve">Uvidom u </w:t>
      </w:r>
      <w:r>
        <w:rPr>
          <w:sz w:val="24"/>
        </w:rPr>
        <w:t xml:space="preserve"> priložene </w:t>
      </w:r>
      <w:r w:rsidR="009667E1">
        <w:rPr>
          <w:sz w:val="24"/>
        </w:rPr>
        <w:t>zk.izvatke za navedene nekretnine</w:t>
      </w:r>
      <w:r>
        <w:rPr>
          <w:sz w:val="24"/>
        </w:rPr>
        <w:t xml:space="preserve">, </w:t>
      </w:r>
      <w:r w:rsidR="009667E1">
        <w:rPr>
          <w:sz w:val="24"/>
        </w:rPr>
        <w:t xml:space="preserve">sud je </w:t>
      </w:r>
      <w:r>
        <w:rPr>
          <w:sz w:val="24"/>
        </w:rPr>
        <w:t xml:space="preserve"> utvrdio da </w:t>
      </w:r>
      <w:r w:rsidR="00D40F49">
        <w:rPr>
          <w:sz w:val="24"/>
        </w:rPr>
        <w:t xml:space="preserve">iste </w:t>
      </w:r>
      <w:r w:rsidR="009667E1">
        <w:rPr>
          <w:sz w:val="24"/>
        </w:rPr>
        <w:t xml:space="preserve">predstavljaju </w:t>
      </w:r>
      <w:r w:rsidR="00D40F49">
        <w:rPr>
          <w:sz w:val="24"/>
        </w:rPr>
        <w:t xml:space="preserve">naknadno pronađenu imovinu </w:t>
      </w:r>
      <w:r w:rsidR="00004BB4">
        <w:rPr>
          <w:sz w:val="24"/>
        </w:rPr>
        <w:t xml:space="preserve"> </w:t>
      </w:r>
      <w:r>
        <w:rPr>
          <w:sz w:val="24"/>
        </w:rPr>
        <w:t xml:space="preserve">koja </w:t>
      </w:r>
      <w:r w:rsidR="00004BB4">
        <w:rPr>
          <w:sz w:val="24"/>
        </w:rPr>
        <w:t>čini</w:t>
      </w:r>
      <w:r>
        <w:rPr>
          <w:sz w:val="24"/>
        </w:rPr>
        <w:t xml:space="preserve"> stečajnu masu </w:t>
      </w:r>
      <w:r w:rsidR="00004BB4">
        <w:rPr>
          <w:sz w:val="24"/>
        </w:rPr>
        <w:t xml:space="preserve"> na koju se na odgovarajući način primjenjuju odredbe Stečajnog zakona o stečajnom dužniku i njegovim tijelima, </w:t>
      </w:r>
      <w:r w:rsidR="00D40F49">
        <w:rPr>
          <w:sz w:val="24"/>
        </w:rPr>
        <w:t>pa je iz tih razloga</w:t>
      </w:r>
      <w:r w:rsidR="00004BB4">
        <w:rPr>
          <w:sz w:val="24"/>
        </w:rPr>
        <w:t xml:space="preserve"> odlučeno stečajnu masu upisati u sudski registar, kao i stečajnog upravitelja koji je imenovan rješenjem o otvaranju te istovremenom zaključenju stečajnog postupka </w:t>
      </w:r>
      <w:r w:rsidR="00D40F49">
        <w:rPr>
          <w:sz w:val="24"/>
        </w:rPr>
        <w:t>pa</w:t>
      </w:r>
      <w:r w:rsidR="00004BB4">
        <w:rPr>
          <w:sz w:val="24"/>
        </w:rPr>
        <w:t xml:space="preserve"> je slijedom navedenog odlučeno kao u izreci na temelju odredbe čl. 289 st. 2 Stečajnog zakona (NN br. 71/15).</w:t>
      </w:r>
    </w:p>
    <w:p w:rsidRDefault="00004BB4" w:rsidP="00126E17" w:rsidR="00F97344" w:rsidRPr="00126E17">
      <w:pPr>
        <w:jc w:val="both"/>
        <w:rPr>
          <w:sz w:val="24"/>
        </w:rPr>
      </w:pPr>
      <w:r>
        <w:rPr>
          <w:sz w:val="24"/>
        </w:rPr>
        <w:tab/>
        <w:t>Nakon upisa stečajne mase u sudski registar, te dodijele stečajnoj masi osobnog identifikacijskog broja od strane Ministarstva financija, sud će donijeti posebno rješenje kojim će odlučiti o nastavljanju postupka radi naknadne diobe.</w:t>
      </w:r>
      <w:r w:rsidR="00F97344" w:rsidRPr="00126E17">
        <w:rPr>
          <w:sz w:val="24"/>
        </w:rPr>
        <w:t xml:space="preserve"> </w:t>
      </w:r>
    </w:p>
    <w:p w:rsidRDefault="00126E17" w:rsidP="0006055C" w:rsidR="008306F4" w:rsidRPr="00126E17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54154D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EA4F62">
        <w:rPr>
          <w:sz w:val="24"/>
        </w:rPr>
        <w:t xml:space="preserve">      </w:t>
      </w:r>
      <w:r>
        <w:rPr>
          <w:sz w:val="24"/>
        </w:rPr>
        <w:t xml:space="preserve"> U Slav.Brodu, </w:t>
      </w:r>
      <w:r w:rsidR="002C11A7">
        <w:rPr>
          <w:sz w:val="24"/>
        </w:rPr>
        <w:t>8.ožujka</w:t>
      </w:r>
      <w:r w:rsidR="000B11F8">
        <w:rPr>
          <w:sz w:val="24"/>
        </w:rPr>
        <w:t xml:space="preserve"> 2017</w:t>
      </w:r>
      <w:r w:rsidR="00C211DA">
        <w:rPr>
          <w:sz w:val="24"/>
        </w:rPr>
        <w:t>.</w:t>
      </w:r>
    </w:p>
    <w:p w:rsidRDefault="0006055C" w:rsidP="0006055C" w:rsidR="0006055C">
      <w:pPr>
        <w:jc w:val="both"/>
        <w:rPr>
          <w:sz w:val="24"/>
        </w:rPr>
      </w:pPr>
    </w:p>
    <w:p w:rsidRDefault="0006055C" w:rsidP="0006055C" w:rsidR="0006055C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06055C" w:rsidP="0006055C" w:rsidR="0006055C">
      <w:pPr>
        <w:jc w:val="both"/>
        <w:rPr>
          <w:sz w:val="24"/>
        </w:rPr>
      </w:pPr>
    </w:p>
    <w:p w:rsidRDefault="0006055C" w:rsidP="00E007C5" w:rsidR="00F7385D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</w:t>
      </w:r>
      <w:r w:rsidR="0086796F">
        <w:rPr>
          <w:sz w:val="24"/>
        </w:rPr>
        <w:t xml:space="preserve">                           </w:t>
      </w:r>
      <w:r w:rsidR="002F747F">
        <w:rPr>
          <w:sz w:val="24"/>
        </w:rPr>
        <w:t xml:space="preserve">   </w:t>
      </w:r>
      <w:r w:rsidR="008306F4">
        <w:rPr>
          <w:sz w:val="24"/>
        </w:rPr>
        <w:t xml:space="preserve">           </w:t>
      </w:r>
      <w:smartTag w:element="metricconverter" w:uri="urn:schemas-microsoft-com:office:smarttags">
        <w:r>
          <w:rPr>
            <w:sz w:val="24"/>
          </w:rPr>
          <w:t>Vesna Vukelić</w:t>
        </w:r>
      </w:smartTag>
      <w:r w:rsidR="00F7385D">
        <w:rPr>
          <w:sz w:val="24"/>
        </w:rPr>
        <w:t xml:space="preserve"> </w:t>
      </w:r>
      <w:r w:rsidR="00D93D99">
        <w:rPr>
          <w:sz w:val="24"/>
        </w:rPr>
        <w:t>v.r.</w:t>
      </w:r>
    </w:p>
    <w:p w:rsidRDefault="00C74AE3" w:rsidP="00E007C5" w:rsidR="00C74AE3">
      <w:pPr>
        <w:jc w:val="both"/>
        <w:rPr>
          <w:sz w:val="24"/>
        </w:rPr>
      </w:pPr>
    </w:p>
    <w:p w:rsidRDefault="00C74AE3" w:rsidP="00E007C5" w:rsidR="00C74AE3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C74AE3" w:rsidP="00E007C5" w:rsidR="00C74AE3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F7385D" w:rsidP="00E007C5" w:rsidR="00E007C5">
      <w:pPr>
        <w:jc w:val="both"/>
        <w:rPr>
          <w:sz w:val="24"/>
        </w:rPr>
      </w:pPr>
      <w:r>
        <w:rPr>
          <w:sz w:val="24"/>
        </w:rPr>
        <w:t xml:space="preserve"> </w:t>
      </w:r>
      <w:r w:rsidR="00004BB4">
        <w:rPr>
          <w:sz w:val="24"/>
        </w:rPr>
        <w:t>Dostaviti putem mrežne stanice e-Oglasna ploča suda</w:t>
      </w:r>
    </w:p>
    <w:p w:rsidRDefault="00E007C5" w:rsidP="00E007C5" w:rsidR="00C211DA">
      <w:pPr>
        <w:jc w:val="both"/>
        <w:rPr>
          <w:sz w:val="24"/>
        </w:rPr>
      </w:pPr>
      <w:r>
        <w:rPr>
          <w:sz w:val="24"/>
        </w:rPr>
        <w:t>1. s</w:t>
      </w:r>
      <w:r w:rsidR="0086796F" w:rsidRPr="00C211DA">
        <w:rPr>
          <w:sz w:val="24"/>
        </w:rPr>
        <w:t>tečajnom upravitelj</w:t>
      </w:r>
      <w:r>
        <w:rPr>
          <w:sz w:val="24"/>
        </w:rPr>
        <w:t>u</w:t>
      </w:r>
      <w:r w:rsidR="0086796F" w:rsidRPr="00C211DA">
        <w:rPr>
          <w:sz w:val="24"/>
        </w:rPr>
        <w:t xml:space="preserve"> </w:t>
      </w:r>
    </w:p>
    <w:p w:rsidRDefault="00E007C5" w:rsidP="00E007C5" w:rsidR="00E007C5">
      <w:pPr>
        <w:jc w:val="both"/>
        <w:rPr>
          <w:sz w:val="24"/>
        </w:rPr>
      </w:pPr>
      <w:r>
        <w:rPr>
          <w:sz w:val="24"/>
        </w:rPr>
        <w:t>2.</w:t>
      </w:r>
      <w:r w:rsidR="00814984">
        <w:rPr>
          <w:sz w:val="24"/>
        </w:rPr>
        <w:t xml:space="preserve"> registru</w:t>
      </w:r>
      <w:r w:rsidR="00004BB4">
        <w:rPr>
          <w:sz w:val="24"/>
        </w:rPr>
        <w:t xml:space="preserve"> - neposredno</w:t>
      </w:r>
    </w:p>
    <w:p w:rsidRDefault="00814984" w:rsidP="00E007C5" w:rsidR="00814984">
      <w:pPr>
        <w:jc w:val="both"/>
        <w:rPr>
          <w:sz w:val="24"/>
        </w:rPr>
      </w:pPr>
    </w:p>
    <w:p w:rsidRDefault="00CD5FD4" w:rsidP="00E007C5" w:rsidR="00CD5FD4">
      <w:pPr>
        <w:jc w:val="both"/>
        <w:rPr>
          <w:sz w:val="24"/>
        </w:rPr>
      </w:pPr>
    </w:p>
    <w:p w:rsidRDefault="000D2F88" w:rsidP="0006055C" w:rsidR="000D2F88">
      <w:pPr>
        <w:jc w:val="both"/>
        <w:rPr>
          <w:sz w:val="24"/>
        </w:rPr>
      </w:pPr>
    </w:p>
    <w:sectPr w:rsidR="000D2F88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4BB4"/>
    <w:rsid w:val="00015669"/>
    <w:rsid w:val="00023946"/>
    <w:rsid w:val="00032323"/>
    <w:rsid w:val="00034E55"/>
    <w:rsid w:val="0004501B"/>
    <w:rsid w:val="0004719A"/>
    <w:rsid w:val="00052F0B"/>
    <w:rsid w:val="00053CEE"/>
    <w:rsid w:val="0006055C"/>
    <w:rsid w:val="000758C9"/>
    <w:rsid w:val="00092A09"/>
    <w:rsid w:val="000A3D7C"/>
    <w:rsid w:val="000A4166"/>
    <w:rsid w:val="000A51E1"/>
    <w:rsid w:val="000B11F8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6B39"/>
    <w:rsid w:val="001676CF"/>
    <w:rsid w:val="0017217F"/>
    <w:rsid w:val="001A6BED"/>
    <w:rsid w:val="002233CF"/>
    <w:rsid w:val="00226780"/>
    <w:rsid w:val="00232FE1"/>
    <w:rsid w:val="00233457"/>
    <w:rsid w:val="00233ACC"/>
    <w:rsid w:val="002508D4"/>
    <w:rsid w:val="00251994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11A7"/>
    <w:rsid w:val="002C4BBD"/>
    <w:rsid w:val="002E7053"/>
    <w:rsid w:val="002F2078"/>
    <w:rsid w:val="002F26FB"/>
    <w:rsid w:val="002F747F"/>
    <w:rsid w:val="00304E1E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A01FD"/>
    <w:rsid w:val="003B6DB7"/>
    <w:rsid w:val="003E517A"/>
    <w:rsid w:val="003E642D"/>
    <w:rsid w:val="003F1FEF"/>
    <w:rsid w:val="00401053"/>
    <w:rsid w:val="00414710"/>
    <w:rsid w:val="00425654"/>
    <w:rsid w:val="00441C03"/>
    <w:rsid w:val="00446C85"/>
    <w:rsid w:val="004644F8"/>
    <w:rsid w:val="00474FA3"/>
    <w:rsid w:val="00477DF6"/>
    <w:rsid w:val="00482EAC"/>
    <w:rsid w:val="00495F52"/>
    <w:rsid w:val="004A49B5"/>
    <w:rsid w:val="004B10B1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243BC"/>
    <w:rsid w:val="00540633"/>
    <w:rsid w:val="00540842"/>
    <w:rsid w:val="0054154D"/>
    <w:rsid w:val="00542640"/>
    <w:rsid w:val="00547F4A"/>
    <w:rsid w:val="005565D9"/>
    <w:rsid w:val="00574E85"/>
    <w:rsid w:val="00582280"/>
    <w:rsid w:val="005861B2"/>
    <w:rsid w:val="00591C71"/>
    <w:rsid w:val="005B757B"/>
    <w:rsid w:val="005D27C0"/>
    <w:rsid w:val="005D3E21"/>
    <w:rsid w:val="005D49B4"/>
    <w:rsid w:val="005D7896"/>
    <w:rsid w:val="00610778"/>
    <w:rsid w:val="0062771E"/>
    <w:rsid w:val="00627C47"/>
    <w:rsid w:val="00640980"/>
    <w:rsid w:val="00654945"/>
    <w:rsid w:val="00674F92"/>
    <w:rsid w:val="006842D1"/>
    <w:rsid w:val="0069191F"/>
    <w:rsid w:val="00693D92"/>
    <w:rsid w:val="00694335"/>
    <w:rsid w:val="006961A8"/>
    <w:rsid w:val="006A6DE9"/>
    <w:rsid w:val="006B270F"/>
    <w:rsid w:val="006C5AE8"/>
    <w:rsid w:val="006E68B5"/>
    <w:rsid w:val="006F2157"/>
    <w:rsid w:val="007069CC"/>
    <w:rsid w:val="00712651"/>
    <w:rsid w:val="007701D9"/>
    <w:rsid w:val="00771360"/>
    <w:rsid w:val="0077706D"/>
    <w:rsid w:val="00795203"/>
    <w:rsid w:val="007C1CCB"/>
    <w:rsid w:val="007C1D50"/>
    <w:rsid w:val="007E0234"/>
    <w:rsid w:val="007F29C9"/>
    <w:rsid w:val="00814984"/>
    <w:rsid w:val="008204F0"/>
    <w:rsid w:val="00822E7C"/>
    <w:rsid w:val="00826EBB"/>
    <w:rsid w:val="008306F4"/>
    <w:rsid w:val="008357DC"/>
    <w:rsid w:val="0084317F"/>
    <w:rsid w:val="00846F69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F1DFC"/>
    <w:rsid w:val="0090315C"/>
    <w:rsid w:val="009046F9"/>
    <w:rsid w:val="00907D46"/>
    <w:rsid w:val="009103EE"/>
    <w:rsid w:val="009174B2"/>
    <w:rsid w:val="00926E0B"/>
    <w:rsid w:val="009373D4"/>
    <w:rsid w:val="00941882"/>
    <w:rsid w:val="00951FD0"/>
    <w:rsid w:val="0096420E"/>
    <w:rsid w:val="009667E1"/>
    <w:rsid w:val="00985EDA"/>
    <w:rsid w:val="00992E97"/>
    <w:rsid w:val="00996033"/>
    <w:rsid w:val="009A2EE9"/>
    <w:rsid w:val="009A4CBA"/>
    <w:rsid w:val="009A6663"/>
    <w:rsid w:val="009B4014"/>
    <w:rsid w:val="009B548D"/>
    <w:rsid w:val="009B6334"/>
    <w:rsid w:val="009B6A3B"/>
    <w:rsid w:val="009B7329"/>
    <w:rsid w:val="009B75A6"/>
    <w:rsid w:val="009C322C"/>
    <w:rsid w:val="009C4F65"/>
    <w:rsid w:val="009E50C5"/>
    <w:rsid w:val="009F5049"/>
    <w:rsid w:val="009F59E5"/>
    <w:rsid w:val="00A250AE"/>
    <w:rsid w:val="00A50367"/>
    <w:rsid w:val="00A51050"/>
    <w:rsid w:val="00A60AEF"/>
    <w:rsid w:val="00A61F4C"/>
    <w:rsid w:val="00A73CFD"/>
    <w:rsid w:val="00A76ED4"/>
    <w:rsid w:val="00A802EB"/>
    <w:rsid w:val="00A84C1C"/>
    <w:rsid w:val="00A91DD8"/>
    <w:rsid w:val="00AA46FB"/>
    <w:rsid w:val="00AA5DC0"/>
    <w:rsid w:val="00AC4020"/>
    <w:rsid w:val="00AE2256"/>
    <w:rsid w:val="00AF70DC"/>
    <w:rsid w:val="00B1556D"/>
    <w:rsid w:val="00B15DCA"/>
    <w:rsid w:val="00B2199D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A72AA"/>
    <w:rsid w:val="00BB5018"/>
    <w:rsid w:val="00BB6921"/>
    <w:rsid w:val="00BD260D"/>
    <w:rsid w:val="00BD57B2"/>
    <w:rsid w:val="00BE1DF6"/>
    <w:rsid w:val="00BE2CC4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74AE3"/>
    <w:rsid w:val="00C75100"/>
    <w:rsid w:val="00C86404"/>
    <w:rsid w:val="00C97171"/>
    <w:rsid w:val="00CA16E5"/>
    <w:rsid w:val="00CB071E"/>
    <w:rsid w:val="00CB3C69"/>
    <w:rsid w:val="00CB4563"/>
    <w:rsid w:val="00CB4948"/>
    <w:rsid w:val="00CC797E"/>
    <w:rsid w:val="00CD5FD4"/>
    <w:rsid w:val="00CE3E86"/>
    <w:rsid w:val="00CE6225"/>
    <w:rsid w:val="00CF1B1D"/>
    <w:rsid w:val="00D03A85"/>
    <w:rsid w:val="00D05FF0"/>
    <w:rsid w:val="00D2142F"/>
    <w:rsid w:val="00D21DE0"/>
    <w:rsid w:val="00D2248B"/>
    <w:rsid w:val="00D36DD9"/>
    <w:rsid w:val="00D40F49"/>
    <w:rsid w:val="00D445BC"/>
    <w:rsid w:val="00D51863"/>
    <w:rsid w:val="00D538FF"/>
    <w:rsid w:val="00D5552E"/>
    <w:rsid w:val="00D55DBF"/>
    <w:rsid w:val="00D60784"/>
    <w:rsid w:val="00D82701"/>
    <w:rsid w:val="00D93C9E"/>
    <w:rsid w:val="00D93D99"/>
    <w:rsid w:val="00DB606E"/>
    <w:rsid w:val="00DB71A6"/>
    <w:rsid w:val="00DC1BF3"/>
    <w:rsid w:val="00DC33A1"/>
    <w:rsid w:val="00DD35EA"/>
    <w:rsid w:val="00E007C5"/>
    <w:rsid w:val="00E116B5"/>
    <w:rsid w:val="00E1633E"/>
    <w:rsid w:val="00E21C87"/>
    <w:rsid w:val="00E42224"/>
    <w:rsid w:val="00E45A76"/>
    <w:rsid w:val="00E54050"/>
    <w:rsid w:val="00E611E9"/>
    <w:rsid w:val="00E62FD0"/>
    <w:rsid w:val="00E718E9"/>
    <w:rsid w:val="00E753F8"/>
    <w:rsid w:val="00E96E3D"/>
    <w:rsid w:val="00E97C73"/>
    <w:rsid w:val="00EA3E4A"/>
    <w:rsid w:val="00EA4F62"/>
    <w:rsid w:val="00EC6FBE"/>
    <w:rsid w:val="00EF0C5D"/>
    <w:rsid w:val="00F05331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7385D"/>
    <w:rsid w:val="00F823FF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A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6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A3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A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6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A3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kolovoza 2012.</izvorni_sadrzaj>
    <derivirana_varijabla naziv="DomainObject.Predmet.DatumArhiviranja_1">29. kolovoza 2012.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>29. kolovoza 2022.</izvorni_sadrzaj>
    <derivirana_varijabla naziv="DomainObject.Predmet.DatumRokaCuvanja_1">29. kolovoza 2022.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kolovoza 2012.</izvorni_sadrzaj>
    <derivirana_varijabla naziv="DomainObject.Predmet.DatumZatvaranja_1">29. kolovoza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hr.ibm.icms.common.model.sluzbeneosobe.Referada@4b534b53[id=1000000576, dbStatus=null, naziv=Referada 1 SS SB, oznaka=null, sudac=null] &lt;-hr.ibm.icms.common.model.sluzbeneosobe.Referada@4b534b53[status dodjele: =false]</izvorni_sadrzaj>
    <derivirana_varijabla naziv="DomainObject.Predmet.MjestoCuvanja_1">hr.ibm.icms.common.model.sluzbeneosobe.Referada@4b534b53[id=1000000576, dbStatus=null, naziv=Referada 1 SS SB, oznaka=null, sudac=null] &lt;-hr.ibm.icms.common.model.sluzbeneosobe.Referada@4b534b53[status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spis kod suca od 1.3.2017.</izvorni_sadrzaj>
    <derivirana_varijabla naziv="DomainObject.Predmet.PrimjedbaSuca_1">spis kod suca od 1.3.2017.</derivirana_varijabla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</izvorni_sadrzaj>
    <derivirana_varijabla naziv="DomainObject.Predmet.OstaliListFormated_1">
      <item>Zdravko Grubeša, Đakovo</item>
    </derivirana_varijabla>
  </DomainObject.Predmet.OstaliListFormated>
  <DomainObject.Predmet.OstaliListFormatedOIB>
    <izvorni_sadrzaj>
      <item>Zdravko Grubeša, Đakovo</item>
    </izvorni_sadrzaj>
    <derivirana_varijabla naziv="DomainObject.Predmet.OstaliListFormatedOIB_1">
      <item>Zdravko Grubeša, Đakovo</item>
    </derivirana_varijabla>
  </DomainObject.Predmet.OstaliListFormatedOIB>
  <DomainObject.Predmet.OstaliListFormatedWithAdress>
    <izvorni_sadrzaj>
      <item>Zdravko Grubeša, Đakovo</item>
    </izvorni_sadrzaj>
    <derivirana_varijabla naziv="DomainObject.Predmet.OstaliListFormatedWithAdress_1">
      <item>Zdravko Grubeša, Đakovo</item>
    </derivirana_varijabla>
  </DomainObject.Predmet.OstaliListFormatedWithAdress>
  <DomainObject.Predmet.OstaliListFormatedWithAdressOIB>
    <izvorni_sadrzaj>
      <item>Zdravko Grubeša, Đakovo</item>
    </izvorni_sadrzaj>
    <derivirana_varijabla naziv="DomainObject.Predmet.OstaliListFormatedWithAdressOIB_1">
      <item>Zdravko Grubeša, Đakovo</item>
    </derivirana_varijabla>
  </DomainObject.Predmet.OstaliListFormatedWithAdressOIB>
  <DomainObject.Predmet.OstaliListNazivFormated>
    <izvorni_sadrzaj>
      <item>Zdravko Grubeša, Đakovo</item>
    </izvorni_sadrzaj>
    <derivirana_varijabla naziv="DomainObject.Predmet.OstaliListNazivFormated_1">
      <item>Zdravko Grubeša, Đakovo</item>
    </derivirana_varijabla>
  </DomainObject.Predmet.OstaliListNazivFormated>
  <DomainObject.Predmet.OstaliListNazivFormatedOIB>
    <izvorni_sadrzaj>
      <item>Zdravko Grubeša, Đakovo</item>
    </izvorni_sadrzaj>
    <derivirana_varijabla naziv="DomainObject.Predmet.OstaliListNazivFormatedOIB_1">
      <item>Zdravko Grubeša,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366</properties:Words>
  <properties:Characters>2067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2017-03-08T10:23:00Z</dcterms:created>
  <dc:creator>Trgovacki sud</dc:creator>
  <cp:lastModifiedBy>wsadmin</cp:lastModifiedBy>
  <cp:lastPrinted>2017-03-08T10:22:00Z</cp:lastPrinted>
  <dcterms:modified xmlns:xsi="http://www.w3.org/2001/XMLSchema-instance" xsi:type="dcterms:W3CDTF">2017-03-08T10:24:00Z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