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947e" w14:paraId="7de947e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346B21">
        <w:t>1823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346B21">
        <w:rPr>
          <w:lang w:val="hr-HR"/>
        </w:rPr>
        <w:t>SIDRIŠTE ŠOLTA d.o.o.</w:t>
      </w:r>
      <w:r w:rsidR="00D44C87">
        <w:rPr>
          <w:lang w:val="hr-HR"/>
        </w:rPr>
        <w:t>,</w:t>
      </w:r>
      <w:r w:rsidR="00346B21">
        <w:rPr>
          <w:lang w:val="hr-HR"/>
        </w:rPr>
        <w:t xml:space="preserve"> Maslinica (Općina Šolta)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346B21">
        <w:rPr>
          <w:lang w:val="hr-HR"/>
        </w:rPr>
        <w:t xml:space="preserve"> 69641727371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346B21">
        <w:rPr>
          <w:lang w:val="hr-HR"/>
        </w:rPr>
        <w:t>S: 060261672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346B21" w:rsidRPr="00346B21">
        <w:rPr>
          <w:lang w:val="hr-HR"/>
        </w:rPr>
        <w:t>SIDRIŠTE ŠOLTA d.o.o., Maslinica (Općina Šolta) OIB: 69641727371, MBS: 060261672</w:t>
      </w:r>
      <w:r w:rsidR="00346B21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4663C7">
        <w:rPr>
          <w:lang w:val="hr-HR"/>
        </w:rPr>
        <w:t>10</w:t>
      </w:r>
      <w:r w:rsidR="00447C1D">
        <w:rPr>
          <w:lang w:val="hr-HR"/>
        </w:rPr>
        <w:t xml:space="preserve"> sati i </w:t>
      </w:r>
      <w:r w:rsidR="004663C7">
        <w:rPr>
          <w:lang w:val="hr-HR"/>
        </w:rPr>
        <w:t>15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4663C7">
        <w:t>Ante Gabelica, dipl. pravnik iz Splita, Ruđera Boškovića 7/125, OIB: 68765596631.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346B21" w:rsidRPr="00346B21">
        <w:rPr>
          <w:lang w:val="hr-HR"/>
        </w:rPr>
        <w:t xml:space="preserve">SIDRIŠTE ŠOLTA d.o.o., Maslinica (Općina Šolta) OIB: 69641727371, MBS: 060261672.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143FED">
        <w:rPr>
          <w:lang w:val="hr-HR"/>
        </w:rPr>
        <w:t>: FINA), 30. listopad</w:t>
      </w:r>
      <w:r w:rsidRPr="008E1461">
        <w:rPr>
          <w:lang w:val="hr-HR"/>
        </w:rPr>
        <w:t>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5F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346B21">
      <w:t>823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A7516"/>
    <w:rsid w:val="003B76E7"/>
    <w:rsid w:val="003F4005"/>
    <w:rsid w:val="00407F6F"/>
    <w:rsid w:val="00447C1D"/>
    <w:rsid w:val="00462F55"/>
    <w:rsid w:val="004663C7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97489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BE084D"/>
    <w:rsid w:val="00C319B2"/>
    <w:rsid w:val="00C60F12"/>
    <w:rsid w:val="00D006D7"/>
    <w:rsid w:val="00D17E93"/>
    <w:rsid w:val="00D44C87"/>
    <w:rsid w:val="00DE0A3E"/>
    <w:rsid w:val="00DF5F21"/>
    <w:rsid w:val="00E13524"/>
    <w:rsid w:val="00E44317"/>
    <w:rsid w:val="00E50C9C"/>
    <w:rsid w:val="00E65544"/>
    <w:rsid w:val="00E82D90"/>
    <w:rsid w:val="00EB4320"/>
    <w:rsid w:val="00EC0210"/>
    <w:rsid w:val="00ED599A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F5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F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F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F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F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F5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F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F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F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F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St-1823/2015</izvorni_sadrzaj>
    <derivirana_varijabla naziv="DomainObject.Predmet.OznakaBroj_1">St-1823/2015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SIDRIŠTE ŠOLTA za turističke usluge u nautičkom turizmu,društvo s ograničenom odgovornošću</izvorni_sadrzaj>
    <derivirana_varijabla naziv="DomainObject.Predmet.ProtustrankaFormated_1">  SIDRIŠTE ŠOLTA za turističke usluge u nautičkom turizmu,društvo s ograničenom odgovornošću</derivirana_varijabla>
  </DomainObject.Predmet.ProtustrankaFormated>
  <DomainObject.Predmet.ProtustrankaFormatedOIB>
    <izvorni_sadrzaj>  SIDRIŠTE ŠOLTA za turističke usluge u nautičkom turizmu,društvo s ograničenom odgovornošću, OIB 69641727371</izvorni_sadrzaj>
    <derivirana_varijabla naziv="DomainObject.Predmet.ProtustrankaFormatedOIB_1">  SIDRIŠTE ŠOLTA za turističke usluge u nautičkom turizmu,društvo s ograničenom odgovornošću, OIB 69641727371</derivirana_varijabla>
  </DomainObject.Predmet.ProtustrankaFormatedOIB>
  <DomainObject.Predmet.ProtustrankaFormatedWithAdress>
    <izvorni_sadrzaj> SIDRIŠTE ŠOLTA za turističke usluge u nautičkom turizmu,društvo s ograničenom odgovornošću, Uz more 87, 21430 Maslinica</izvorni_sadrzaj>
    <derivirana_varijabla naziv="DomainObject.Predmet.ProtustrankaFormatedWithAdress_1"> SIDRIŠTE ŠOLTA za turističke usluge u nautičkom turizmu,društvo s ograničenom odgovornošću, Uz more 87, 21430 Maslinica</derivirana_varijabla>
  </DomainObject.Predmet.ProtustrankaFormatedWithAdress>
  <DomainObject.Predmet.ProtustrankaFormatedWithAdressOIB>
    <izvorni_sadrzaj> SIDRIŠTE ŠOLTA za turističke usluge u nautičkom turizmu,društvo s ograničenom odgovornošću, OIB 69641727371, Uz more 87, 21430 Maslinica</izvorni_sadrzaj>
    <derivirana_varijabla naziv="DomainObject.Predmet.ProtustrankaFormatedWithAdressOIB_1"> SIDRIŠTE ŠOLTA za turističke usluge u nautičkom turizmu,društvo s ograničenom odgovornošću, OIB 69641727371, Uz more 87, 21430 Maslinica</derivirana_varijabla>
  </DomainObject.Predmet.ProtustrankaFormatedWithAdressOIB>
  <DomainObject.Predmet.ProtustrankaWithAdress>
    <izvorni_sadrzaj>SIDRIŠTE ŠOLTA za turističke usluge u nautičkom turizmu,društvo s ograničenom odgovornošću Uz more 87, 21430 Maslinica</izvorni_sadrzaj>
    <derivirana_varijabla naziv="DomainObject.Predmet.ProtustrankaWithAdress_1">SIDRIŠTE ŠOLTA za turističke usluge u nautičkom turizmu,društvo s ograničenom odgovornošću Uz more 87, 21430 Maslinica</derivirana_varijabla>
  </DomainObject.Predmet.ProtustrankaWithAdress>
  <DomainObject.Predmet.ProtustrankaWithAdressOIB>
    <izvorni_sadrzaj>SIDRIŠTE ŠOLTA za turističke usluge u nautičkom turizmu,društvo s ograničenom odgovornošću, OIB 69641727371, Uz more 87, 21430 Maslinica</izvorni_sadrzaj>
    <derivirana_varijabla naziv="DomainObject.Predmet.ProtustrankaWithAdressOIB_1">SIDRIŠTE ŠOLTA za turističke usluge u nautičkom turizmu,društvo s ograničenom odgovornošću, OIB 69641727371, Uz more 87, 21430 Maslinica</derivirana_varijabla>
  </DomainObject.Predmet.ProtustrankaWithAdressOIB>
  <DomainObject.Predmet.ProtustrankaNazivFormated>
    <izvorni_sadrzaj>SIDRIŠTE ŠOLTA za turističke usluge u nautičkom turizmu,društvo s ograničenom odgovornošću</izvorni_sadrzaj>
    <derivirana_varijabla naziv="DomainObject.Predmet.ProtustrankaNazivFormated_1">SIDRIŠTE ŠOLTA za turističke usluge u nautičkom turizmu,društvo s ograničenom odgovornošću</derivirana_varijabla>
  </DomainObject.Predmet.ProtustrankaNazivFormated>
  <DomainObject.Predmet.ProtustrankaNazivFormatedOIB>
    <izvorni_sadrzaj>SIDRIŠTE ŠOLTA za turističke usluge u nautičkom turizmu,društvo s ograničenom odgovornošću, OIB 69641727371</izvorni_sadrzaj>
    <derivirana_varijabla naziv="DomainObject.Predmet.ProtustrankaNazivFormatedOIB_1">SIDRIŠTE ŠOLTA za turističke usluge u nautičkom turizmu,društvo s ograničenom odgovornošću, OIB 69641727371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2232.32</izvorni_sadrzaj>
    <derivirana_varijabla naziv="DomainObject.Predmet.TrenutnaVrijednost_1">2232.32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SIDRIŠTE ŠOLTA za turističke usluge u nautičkom turizmu,društvo s ograničenom odgovornošću</item>
    </izvorni_sadrzaj>
    <derivirana_varijabla naziv="DomainObject.Predmet.ProtuStrankaListFormated_1">
      <item>SIDRIŠTE ŠOLTA za turističke usluge u nautičkom turizmu,društvo s ograničenom odgovornošću</item>
    </derivirana_varijabla>
  </DomainObject.Predmet.ProtuStrankaListFormated>
  <DomainObject.Predmet.ProtuStrankaListFormatedOIB>
    <izvorni_sadrzaj>
      <item>SIDRIŠTE ŠOLTA za turističke usluge u nautičkom turizmu,društvo s ograničenom odgovornošću, OIB 69641727371</item>
    </izvorni_sadrzaj>
    <derivirana_varijabla naziv="DomainObject.Predmet.ProtuStrankaListFormatedOIB_1">
      <item>SIDRIŠTE ŠOLTA za turističke usluge u nautičkom turizmu,društvo s ograničenom odgovornošću, OIB 69641727371</item>
    </derivirana_varijabla>
  </DomainObject.Predmet.ProtuStrankaListFormatedOIB>
  <DomainObject.Predmet.ProtuStrankaListFormatedWithAdress>
    <izvorni_sadrzaj>
      <item>SIDRIŠTE ŠOLTA za turističke usluge u nautičkom turizmu,društvo s ograničenom odgovornošću, Uz more 87, 21430 Maslinica</item>
    </izvorni_sadrzaj>
    <derivirana_varijabla naziv="DomainObject.Predmet.ProtuStrankaListFormatedWithAdress_1">
      <item>SIDRIŠTE ŠOLTA za turističke usluge u nautičkom turizmu,društvo s ograničenom odgovornošću, Uz more 87, 21430 Maslinica</item>
    </derivirana_varijabla>
  </DomainObject.Predmet.ProtuStrankaListFormatedWithAdress>
  <DomainObject.Predmet.ProtuStrankaListFormatedWithAdressOIB>
    <izvorni_sadrzaj>
      <item>SIDRIŠTE ŠOLTA za turističke usluge u nautičkom turizmu,društvo s ograničenom odgovornošću, OIB 69641727371, Uz more 87, 21430 Maslinica</item>
    </izvorni_sadrzaj>
    <derivirana_varijabla naziv="DomainObject.Predmet.ProtuStrankaListFormatedWithAdressOIB_1">
      <item>SIDRIŠTE ŠOLTA za turističke usluge u nautičkom turizmu,društvo s ograničenom odgovornošću, OIB 69641727371, Uz more 87, 21430 Maslinica</item>
    </derivirana_varijabla>
  </DomainObject.Predmet.ProtuStrankaListFormatedWithAdressOIB>
  <DomainObject.Predmet.ProtuStrankaListNazivFormated>
    <izvorni_sadrzaj>
      <item>SIDRIŠTE ŠOLTA za turističke usluge u nautičkom turizmu,društvo s ograničenom odgovornošću</item>
    </izvorni_sadrzaj>
    <derivirana_varijabla naziv="DomainObject.Predmet.ProtuStrankaListNazivFormated_1">
      <item>SIDRIŠTE ŠOLTA za turističke usluge u nautičkom turizmu,društvo s ograničenom odgovornošću</item>
    </derivirana_varijabla>
  </DomainObject.Predmet.ProtuStrankaListNazivFormated>
  <DomainObject.Predmet.ProtuStrankaListNazivFormatedOIB>
    <izvorni_sadrzaj>
      <item>SIDRIŠTE ŠOLTA za turističke usluge u nautičkom turizmu,društvo s ograničenom odgovornošću, OIB 69641727371</item>
    </izvorni_sadrzaj>
    <derivirana_varijabla naziv="DomainObject.Predmet.ProtuStrankaListNazivFormatedOIB_1">
      <item>SIDRIŠTE ŠOLTA za turističke usluge u nautičkom turizmu,društvo s ograničenom odgovornošću, OIB 69641727371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SIDRIŠTE ŠOLTA za turističke usluge u nautičkom turizmu,društvo s ograničenom odgovornošću</izvorni_sadrzaj>
    <derivirana_varijabla naziv="DomainObject.Predmet.ProtustrankaIDrugi_1">SIDRIŠTE ŠOLTA za turističke usluge u nautičkom turizmu,društvo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SIDRIŠTE ŠOLTA za turističke usluge u nautičkom turizmu,društvo s ograničenom odgovornošću, OIB 69641727371, Uz more 87, 21430 Maslinica</izvorni_sadrzaj>
    <derivirana_varijabla naziv="DomainObject.Predmet.ProtustrankaIDrugiAdressOIB_1">SIDRIŠTE ŠOLTA za turističke usluge u nautičkom turizmu,društvo s ograničenom odgovornošću, OIB 69641727371, Uz more 87, 21430 Maslinica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SIDRIŠTE ŠOLTA za turističke usluge u nautičkom turizmu,društvo s ograničenom odgovornošću</item>
      <item>FINANCIJSKA AGENCIJA,RC SPLIT</item>
    </izvorni_sadrzaj>
    <derivirana_varijabla naziv="DomainObject.Predmet.SudioniciListNaziv_1">
      <item>SIDRIŠTE ŠOLTA za turističke usluge u nautičkom turizmu,društvo s ograničenom odgovornošću</item>
      <item>FINANCIJSKA AGENCIJA,RC SPLIT</item>
    </derivirana_varijabla>
  </DomainObject.Predmet.SudioniciListNaziv>
  <DomainObject.Predmet.SudioniciListAdressOIB>
    <izvorni_sadrzaj>
      <item>SIDRIŠTE ŠOLTA za turističke usluge u nautičkom turizmu,društvo s ograničenom odgovornošću, OIB 69641727371, Uz more 87,21430 Maslinica</item>
      <item>FINANCIJSKA AGENCIJA,RC SPLIT, OIB 85821130368, Mažuranićevo šetalište 24b,21000 Split</item>
    </izvorni_sadrzaj>
    <derivirana_varijabla naziv="DomainObject.Predmet.SudioniciListAdressOIB_1">
      <item>SIDRIŠTE ŠOLTA za turističke usluge u nautičkom turizmu,društvo s ograničenom odgovornošću, OIB 69641727371, Uz more 87,21430 Maslinica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69641727371</item>
      <item>, OIB 85821130368</item>
    </izvorni_sadrzaj>
    <derivirana_varijabla naziv="DomainObject.Predmet.SudioniciListNazivOIB_1">
      <item>, OIB 69641727371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605</properties:Words>
  <properties:Characters>3317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2016-03-23T09:14:00Z</dcterms:created>
  <dc:creator>Lari Glavaš</dc:creator>
  <cp:lastModifiedBy>Lari Glavaš</cp:lastModifiedBy>
  <cp:lastPrinted>2016-03-23T09:14:00Z</cp:lastPrinted>
  <dcterms:modified xmlns:xsi="http://www.w3.org/2001/XMLSchema-instance" xsi:type="dcterms:W3CDTF">2016-03-23T09:14:00Z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