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1bd" w14:paraId="d13d1bd" w:rsidRDefault="0075329E" w:rsidP="0075329E" w:rsidR="0075329E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</w:t>
      </w:r>
      <w:r w:rsidRPr="00E92500">
        <w:rPr>
          <w:lang w:val="hr-HR"/>
        </w:rPr>
        <w:t>Poslovni broj: 12</w:t>
      </w:r>
      <w:r w:rsidRPr="0075329E">
        <w:rPr>
          <w:lang w:val="hr-HR"/>
        </w:rPr>
        <w:t>. St-2226/2015</w:t>
      </w:r>
      <w:r>
        <w:t>-</w:t>
      </w:r>
      <w:r w:rsidR="001A2E35">
        <w:t>7</w:t>
      </w:r>
    </w:p>
    <w:p w:rsidRDefault="0075329E" w:rsidP="0075329E" w:rsidR="0075329E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75329E" w:rsidP="0075329E" w:rsidR="0075329E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75329E" w:rsidP="0075329E" w:rsidR="0075329E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75329E" w:rsidP="0075329E" w:rsidR="0075329E" w:rsidRPr="00FC378B">
      <w:pPr>
        <w:rPr>
          <w:lang w:val="hr-HR"/>
        </w:rPr>
      </w:pPr>
    </w:p>
    <w:p w:rsidRDefault="0075329E" w:rsidP="0075329E" w:rsidR="0075329E" w:rsidRPr="008B58C8">
      <w:pPr>
        <w:pStyle w:val="Naslov1"/>
        <w:rPr>
          <w:b w:val="false"/>
        </w:rPr>
      </w:pPr>
      <w:r w:rsidRPr="008B58C8">
        <w:rPr>
          <w:b w:val="false"/>
        </w:rPr>
        <w:t>U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I M E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R E P U B L I K E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H R V A T S K E</w:t>
      </w:r>
    </w:p>
    <w:p w:rsidRDefault="0075329E" w:rsidP="0075329E" w:rsidR="0075329E" w:rsidRPr="008B58C8">
      <w:pPr>
        <w:rPr>
          <w:lang w:eastAsia="hr-HR" w:val="hr-HR"/>
        </w:rPr>
      </w:pPr>
    </w:p>
    <w:p w:rsidRDefault="0075329E" w:rsidP="0075329E" w:rsidR="0075329E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C04BE9">
        <w:rPr>
          <w:lang w:val="hr-HR"/>
        </w:rPr>
        <w:t>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A6A79">
        <w:rPr>
          <w:lang w:val="hr-HR"/>
        </w:rPr>
        <w:t>SUVAJA</w:t>
      </w:r>
      <w:r w:rsidR="00EB765A">
        <w:rPr>
          <w:lang w:val="hr-HR"/>
        </w:rPr>
        <w:t xml:space="preserve"> d.o.o. </w:t>
      </w:r>
      <w:r w:rsidR="009A6A79">
        <w:rPr>
          <w:lang w:val="hr-HR"/>
        </w:rPr>
        <w:t>Donji Proložac</w:t>
      </w:r>
      <w:r w:rsidR="00664998">
        <w:rPr>
          <w:lang w:val="hr-HR"/>
        </w:rPr>
        <w:t xml:space="preserve">, OIB: </w:t>
      </w:r>
      <w:r w:rsidR="009A6A79">
        <w:rPr>
          <w:lang w:val="hr-HR"/>
        </w:rPr>
        <w:t>30059210454</w:t>
      </w:r>
      <w:r w:rsidR="00403F01">
        <w:rPr>
          <w:lang w:val="hr-HR"/>
        </w:rPr>
        <w:t xml:space="preserve">, </w:t>
      </w:r>
      <w:r w:rsidR="001A2E35">
        <w:rPr>
          <w:lang w:val="hr-HR"/>
        </w:rPr>
        <w:t>8.</w:t>
      </w:r>
      <w:r w:rsidR="0075329E">
        <w:rPr>
          <w:lang w:val="hr-HR"/>
        </w:rPr>
        <w:t xml:space="preserve"> veljače 2019.</w:t>
      </w:r>
      <w:r w:rsidR="00C04BE9">
        <w:rPr>
          <w:lang w:val="hr-HR"/>
        </w:rPr>
        <w:t xml:space="preserve"> </w:t>
      </w:r>
      <w:r w:rsidR="00403F01" w:rsidRPr="003F13DF">
        <w:rPr>
          <w:lang w:val="hr-HR"/>
        </w:rPr>
        <w:t xml:space="preserve"> </w:t>
      </w:r>
    </w:p>
    <w:p w:rsidRDefault="005D2EA9" w:rsidP="00D4027A" w:rsidR="005D2EA9" w:rsidRPr="00C04BE9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A6A79">
        <w:rPr>
          <w:lang w:val="hr-HR"/>
        </w:rPr>
        <w:t>SUVAJA d.o.o. Donji Proložac, OIB: 30059210454</w:t>
      </w:r>
      <w:r w:rsidRPr="00E14AE2">
        <w:rPr>
          <w:lang w:val="hr-HR"/>
        </w:rPr>
        <w:t>.</w:t>
      </w: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75329E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75329E">
        <w:rPr>
          <w:lang w:val="hr-HR"/>
        </w:rPr>
        <w:t xml:space="preserve">19. studenog </w:t>
      </w:r>
      <w:r w:rsidR="009A6A79">
        <w:rPr>
          <w:lang w:val="hr-HR"/>
        </w:rPr>
        <w:t>2015</w:t>
      </w:r>
      <w:r>
        <w:rPr>
          <w:lang w:val="hr-HR"/>
        </w:rPr>
        <w:t>. zahtjev za provedbu skraćenog s</w:t>
      </w:r>
      <w:r w:rsidR="009D46D2">
        <w:rPr>
          <w:lang w:val="hr-HR"/>
        </w:rPr>
        <w:t xml:space="preserve">tečajnog postupka nad dužnikom </w:t>
      </w:r>
      <w:r w:rsidR="009A6A79">
        <w:rPr>
          <w:lang w:val="hr-HR"/>
        </w:rPr>
        <w:t>SUVAJA d.o.o. Donji Proložac, OIB: 30059210454</w:t>
      </w:r>
      <w:r w:rsidR="0075329E">
        <w:rPr>
          <w:lang w:val="hr-HR"/>
        </w:rPr>
        <w:t>.</w:t>
      </w:r>
      <w:r w:rsidR="00E6013F">
        <w:rPr>
          <w:lang w:val="hr-HR"/>
        </w:rPr>
        <w:t xml:space="preserve">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842F63" w:rsidP="00842F63" w:rsidR="00780642" w:rsidRPr="0075329E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provjerom </w:t>
      </w:r>
      <w:r w:rsidR="00780642">
        <w:rPr>
          <w:lang w:val="hr-HR"/>
        </w:rPr>
        <w:t>u stečajnoj pisarnici ovog suda utvrđeno je da je u odnosu na navedenog dužnika već</w:t>
      </w:r>
      <w:r w:rsidR="00664998">
        <w:rPr>
          <w:lang w:val="hr-HR"/>
        </w:rPr>
        <w:t xml:space="preserve"> ranije</w:t>
      </w:r>
      <w:r w:rsidR="00780642">
        <w:rPr>
          <w:lang w:val="hr-HR"/>
        </w:rPr>
        <w:t xml:space="preserve"> podnesen prijedlog za otvaranje </w:t>
      </w:r>
      <w:r w:rsidR="0075329E">
        <w:rPr>
          <w:lang w:val="hr-HR"/>
        </w:rPr>
        <w:t xml:space="preserve">redovnog </w:t>
      </w:r>
      <w:r w:rsidR="00780642">
        <w:rPr>
          <w:lang w:val="hr-HR"/>
        </w:rPr>
        <w:t>stečajnog postupka</w:t>
      </w:r>
      <w:r w:rsidR="00C04BE9">
        <w:rPr>
          <w:lang w:val="hr-HR"/>
        </w:rPr>
        <w:t xml:space="preserve">, kojeg je </w:t>
      </w:r>
      <w:r w:rsidR="009A6A79">
        <w:rPr>
          <w:lang w:val="hr-HR"/>
        </w:rPr>
        <w:t>također podnijela Financijska agencija</w:t>
      </w:r>
      <w:r w:rsidR="00C04BE9">
        <w:rPr>
          <w:lang w:val="hr-HR"/>
        </w:rPr>
        <w:t xml:space="preserve">, a taj prijedlog je kod </w:t>
      </w:r>
      <w:r>
        <w:rPr>
          <w:lang w:val="hr-HR"/>
        </w:rPr>
        <w:t>ovog</w:t>
      </w:r>
      <w:r w:rsidR="00664998">
        <w:rPr>
          <w:lang w:val="hr-HR"/>
        </w:rPr>
        <w:t xml:space="preserve"> </w:t>
      </w:r>
      <w:r w:rsidR="0075329E">
        <w:rPr>
          <w:lang w:val="hr-HR"/>
        </w:rPr>
        <w:t>suda zaveden pod poslovnim brojem</w:t>
      </w:r>
      <w:r w:rsidR="00664998">
        <w:rPr>
          <w:lang w:val="hr-HR"/>
        </w:rPr>
        <w:t xml:space="preserve"> St-</w:t>
      </w:r>
      <w:r w:rsidR="009A6A79">
        <w:rPr>
          <w:lang w:val="hr-HR"/>
        </w:rPr>
        <w:t>1116</w:t>
      </w:r>
      <w:r w:rsidR="00664998">
        <w:rPr>
          <w:lang w:val="hr-HR"/>
        </w:rPr>
        <w:t>/</w:t>
      </w:r>
      <w:r w:rsidR="00EB765A">
        <w:rPr>
          <w:lang w:val="hr-HR"/>
        </w:rPr>
        <w:t>2015</w:t>
      </w:r>
      <w:r w:rsidR="00780642">
        <w:rPr>
          <w:lang w:val="hr-HR"/>
        </w:rPr>
        <w:t>.</w:t>
      </w:r>
      <w:r w:rsidR="00C04BE9">
        <w:rPr>
          <w:lang w:val="hr-HR"/>
        </w:rPr>
        <w:t xml:space="preserve"> </w:t>
      </w:r>
      <w:r w:rsidR="0075329E">
        <w:rPr>
          <w:lang w:val="hr-HR"/>
        </w:rPr>
        <w:t xml:space="preserve">U </w:t>
      </w:r>
      <w:r>
        <w:rPr>
          <w:lang w:val="hr-HR"/>
        </w:rPr>
        <w:t>tom predmetu, a nakon provedenog prethodnog postupka, rješenje</w:t>
      </w:r>
      <w:r w:rsidR="009A6A79">
        <w:rPr>
          <w:lang w:val="hr-HR"/>
        </w:rPr>
        <w:t xml:space="preserve">m ovog suda </w:t>
      </w:r>
      <w:r w:rsidR="0075329E">
        <w:rPr>
          <w:lang w:val="hr-HR"/>
        </w:rPr>
        <w:t>broj</w:t>
      </w:r>
      <w:r w:rsidR="009A6A79">
        <w:rPr>
          <w:lang w:val="hr-HR"/>
        </w:rPr>
        <w:t xml:space="preserve"> 11. St-1116</w:t>
      </w:r>
      <w:r>
        <w:rPr>
          <w:lang w:val="hr-HR"/>
        </w:rPr>
        <w:t xml:space="preserve">/2015 </w:t>
      </w:r>
      <w:r w:rsidRPr="0075329E">
        <w:rPr>
          <w:lang w:val="hr-HR"/>
        </w:rPr>
        <w:t xml:space="preserve">od </w:t>
      </w:r>
      <w:r w:rsidR="0075329E">
        <w:rPr>
          <w:lang w:val="hr-HR"/>
        </w:rPr>
        <w:t>9. siječnja 2019</w:t>
      </w:r>
      <w:r w:rsidRPr="0075329E">
        <w:rPr>
          <w:lang w:val="hr-HR"/>
        </w:rPr>
        <w:t>. otvoren je i istovremeno zaključen stečajni postupak</w:t>
      </w:r>
      <w:r w:rsidR="00780642" w:rsidRPr="0075329E">
        <w:rPr>
          <w:lang w:val="hr-HR"/>
        </w:rPr>
        <w:t xml:space="preserve"> nad dužnikom </w:t>
      </w:r>
      <w:r w:rsidR="009A6A79" w:rsidRPr="0075329E">
        <w:rPr>
          <w:lang w:val="hr-HR"/>
        </w:rPr>
        <w:t>Suvaja d.o.o. Donji Proložac</w:t>
      </w:r>
      <w:r w:rsidRPr="0075329E">
        <w:rPr>
          <w:lang w:val="hr-HR"/>
        </w:rPr>
        <w:t>. Tim rješenjem je za</w:t>
      </w:r>
      <w:r w:rsidR="00780642" w:rsidRPr="0075329E">
        <w:rPr>
          <w:lang w:val="hr-HR"/>
        </w:rPr>
        <w:t xml:space="preserve"> st</w:t>
      </w:r>
      <w:r w:rsidR="00EB765A" w:rsidRPr="0075329E">
        <w:rPr>
          <w:lang w:val="hr-HR"/>
        </w:rPr>
        <w:t xml:space="preserve">ečajnog upravitelja imenovan </w:t>
      </w:r>
      <w:r w:rsidR="0075329E">
        <w:rPr>
          <w:lang w:val="hr-HR"/>
        </w:rPr>
        <w:t>Domagoj Poljak iz Zagreba</w:t>
      </w:r>
      <w:r w:rsidRPr="0075329E">
        <w:rPr>
          <w:lang w:val="hr-HR"/>
        </w:rPr>
        <w:t xml:space="preserve"> te je isto</w:t>
      </w:r>
      <w:r w:rsidR="00780642" w:rsidRPr="0075329E">
        <w:rPr>
          <w:lang w:val="hr-HR"/>
        </w:rPr>
        <w:t xml:space="preserve"> tako </w:t>
      </w:r>
      <w:r w:rsidR="00C30DB5" w:rsidRPr="0075329E">
        <w:rPr>
          <w:lang w:val="hr-HR"/>
        </w:rPr>
        <w:t>određeno</w:t>
      </w:r>
      <w:r w:rsidR="00780642" w:rsidRPr="0075329E">
        <w:rPr>
          <w:lang w:val="hr-HR"/>
        </w:rPr>
        <w:t xml:space="preserve"> brisanje dužnika iz sud</w:t>
      </w:r>
      <w:r w:rsidR="005C1097" w:rsidRPr="0075329E">
        <w:rPr>
          <w:lang w:val="hr-HR"/>
        </w:rPr>
        <w:t>skog registra po pravomoćnosti</w:t>
      </w:r>
      <w:r w:rsidR="00780642" w:rsidRPr="0075329E">
        <w:rPr>
          <w:lang w:val="hr-HR"/>
        </w:rPr>
        <w:t xml:space="preserve"> rješenja. Rješenje ovog suda </w:t>
      </w:r>
      <w:r w:rsidR="0075329E">
        <w:rPr>
          <w:lang w:val="hr-HR"/>
        </w:rPr>
        <w:t>broj</w:t>
      </w:r>
      <w:r w:rsidR="00780642" w:rsidRPr="0075329E">
        <w:rPr>
          <w:lang w:val="hr-HR"/>
        </w:rPr>
        <w:t xml:space="preserve"> </w:t>
      </w:r>
      <w:r w:rsidR="009A6A79" w:rsidRPr="0075329E">
        <w:rPr>
          <w:lang w:val="hr-HR"/>
        </w:rPr>
        <w:t>11. St-1116</w:t>
      </w:r>
      <w:r w:rsidRPr="0075329E">
        <w:rPr>
          <w:lang w:val="hr-HR"/>
        </w:rPr>
        <w:t xml:space="preserve">/2015 od </w:t>
      </w:r>
      <w:r w:rsidR="0075329E">
        <w:rPr>
          <w:lang w:val="hr-HR"/>
        </w:rPr>
        <w:t>9. siječnja 2019.</w:t>
      </w:r>
      <w:r w:rsidRPr="0075329E">
        <w:rPr>
          <w:lang w:val="hr-HR"/>
        </w:rPr>
        <w:t xml:space="preserve"> je u međuvremenu</w:t>
      </w:r>
      <w:r w:rsidR="00780642" w:rsidRPr="0075329E">
        <w:rPr>
          <w:lang w:val="hr-HR"/>
        </w:rPr>
        <w:t xml:space="preserve"> postalo pravomoćno. </w:t>
      </w:r>
    </w:p>
    <w:p w:rsidRDefault="00842F63" w:rsidP="00842F63" w:rsidR="00842F63">
      <w:pPr>
        <w:ind w:firstLine="708"/>
        <w:jc w:val="both"/>
        <w:rPr>
          <w:lang w:val="hr-HR"/>
        </w:rPr>
      </w:pPr>
    </w:p>
    <w:p w:rsidRDefault="00842F63" w:rsidP="00842F63" w:rsidR="00842F63">
      <w:pPr>
        <w:ind w:firstLine="708"/>
        <w:jc w:val="both"/>
        <w:rPr>
          <w:lang w:val="hr-HR"/>
        </w:rPr>
      </w:pPr>
      <w:r>
        <w:rPr>
          <w:lang w:val="hr-HR"/>
        </w:rPr>
        <w:t xml:space="preserve">Nad jednim dužnikom se ne mogu </w:t>
      </w:r>
      <w:r w:rsidRPr="007A25B0">
        <w:rPr>
          <w:lang w:val="hr-HR"/>
        </w:rPr>
        <w:t>istovremeno voditi dva ili više</w:t>
      </w:r>
      <w:r>
        <w:rPr>
          <w:lang w:val="hr-HR"/>
        </w:rPr>
        <w:t xml:space="preserve"> stečajnih postupaka, a niti se nad dužnikom nad kojim je već otvoren stečajni postupak može ponovno otvoriti stečajni postupak ili provesti skraćeni stečajni postupak. Okolnost da je u odnosu na dužnika već doneseno rješenje o otvaranju i zaključenju stečajnog postupka te je određeno i brisanje dužnika iz sudskog registra, ima značenje negativne pretpostavke za vođenje ovog postupka.</w:t>
      </w:r>
    </w:p>
    <w:p w:rsidRDefault="00842F63" w:rsidP="00842F63" w:rsidR="00842F63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780642" w:rsidP="00E14AE2" w:rsidR="00780642" w:rsidRPr="00032281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</w:t>
      </w:r>
      <w:r w:rsidR="00C30DB5">
        <w:rPr>
          <w:lang w:val="hr-HR"/>
        </w:rPr>
        <w:t>m rješ</w:t>
      </w:r>
      <w:r w:rsidR="009A6A79">
        <w:rPr>
          <w:lang w:val="hr-HR"/>
        </w:rPr>
        <w:t xml:space="preserve">enjem ovog suda </w:t>
      </w:r>
      <w:r w:rsidR="0075329E">
        <w:rPr>
          <w:lang w:val="hr-HR"/>
        </w:rPr>
        <w:t>broj</w:t>
      </w:r>
      <w:r w:rsidR="009A6A79">
        <w:rPr>
          <w:lang w:val="hr-HR"/>
        </w:rPr>
        <w:t xml:space="preserve"> St-1116</w:t>
      </w:r>
      <w:r w:rsidR="00C30DB5">
        <w:rPr>
          <w:lang w:val="hr-HR"/>
        </w:rPr>
        <w:t xml:space="preserve">/2015 od </w:t>
      </w:r>
      <w:r w:rsidR="0075329E">
        <w:rPr>
          <w:lang w:val="hr-HR"/>
        </w:rPr>
        <w:t>9. siječnja 2019.</w:t>
      </w:r>
      <w:r w:rsidR="00B037F2">
        <w:rPr>
          <w:lang w:val="hr-HR"/>
        </w:rPr>
        <w:t>, a povodom ranije zaprimljenog prijedloga za otvaranje redovnog stečajnog postupka,</w:t>
      </w:r>
      <w:r>
        <w:rPr>
          <w:lang w:val="hr-HR"/>
        </w:rPr>
        <w:t xml:space="preserve"> već otvoren i zaključen stečajni postupak nad dužnikom </w:t>
      </w:r>
      <w:r w:rsidR="009A6A79">
        <w:rPr>
          <w:lang w:val="hr-HR"/>
        </w:rPr>
        <w:t>Suvaja d.o.o. Donji Proložac, OIB: 30059210454</w:t>
      </w:r>
      <w:r>
        <w:rPr>
          <w:lang w:val="hr-HR"/>
        </w:rPr>
        <w:t xml:space="preserve"> te je određeno i njegovo brisanje iz sudskog registra, to je samim time očito </w:t>
      </w:r>
      <w:r w:rsidR="00842F63">
        <w:rPr>
          <w:lang w:val="hr-HR"/>
        </w:rPr>
        <w:t>da</w:t>
      </w:r>
      <w:r>
        <w:rPr>
          <w:lang w:val="hr-HR"/>
        </w:rPr>
        <w:t xml:space="preserve"> </w:t>
      </w:r>
      <w:r>
        <w:rPr>
          <w:lang w:val="hr-HR"/>
        </w:rPr>
        <w:lastRenderedPageBreak/>
        <w:t>u konkretnom slučaju nisu ispunj</w:t>
      </w:r>
      <w:r w:rsidR="0075329E">
        <w:rPr>
          <w:lang w:val="hr-HR"/>
        </w:rPr>
        <w:t>eni uvjeti, u smislu odredbi članka</w:t>
      </w:r>
      <w:r>
        <w:rPr>
          <w:lang w:val="hr-HR"/>
        </w:rPr>
        <w:t xml:space="preserve"> 428. </w:t>
      </w:r>
      <w:r w:rsidR="0075329E">
        <w:rPr>
          <w:lang w:val="hr-HR"/>
        </w:rPr>
        <w:t>Stečajnog zakona (Narodne novine</w:t>
      </w:r>
      <w:r w:rsidR="003559F8">
        <w:rPr>
          <w:lang w:val="hr-HR"/>
        </w:rPr>
        <w:t xml:space="preserve"> broj 71/15 i 104/17, dalje SZ)</w:t>
      </w:r>
      <w:r>
        <w:rPr>
          <w:lang w:val="hr-HR"/>
        </w:rPr>
        <w:t xml:space="preserve"> za provedbu skraćenog stečajnog postupka nad tim istim dužnikom</w:t>
      </w:r>
      <w:r w:rsidR="009F30BD">
        <w:rPr>
          <w:lang w:val="hr-HR"/>
        </w:rPr>
        <w:t xml:space="preserve">, a radi čega je </w:t>
      </w:r>
      <w:r w:rsidR="009F30BD" w:rsidRPr="00032281">
        <w:rPr>
          <w:lang w:val="hr-HR"/>
        </w:rPr>
        <w:t xml:space="preserve">zahtjev Financijske agencije u ovom predmetu trebalo odbaciti. </w:t>
      </w:r>
    </w:p>
    <w:p w:rsidRDefault="009F30BD" w:rsidP="00E14AE2" w:rsidR="009F30BD" w:rsidRPr="00032281">
      <w:pPr>
        <w:ind w:firstLine="708"/>
        <w:jc w:val="both"/>
        <w:rPr>
          <w:lang w:val="hr-HR"/>
        </w:rPr>
      </w:pPr>
    </w:p>
    <w:p w:rsidRDefault="009F30BD" w:rsidP="009F30BD" w:rsidR="00473132" w:rsidRPr="00032281">
      <w:pPr>
        <w:ind w:firstLine="708"/>
        <w:jc w:val="both"/>
        <w:rPr>
          <w:lang w:val="hr-HR"/>
        </w:rPr>
      </w:pPr>
      <w:r w:rsidRPr="00032281">
        <w:rPr>
          <w:lang w:val="hr-HR"/>
        </w:rPr>
        <w:t xml:space="preserve">Slijedom naprijed navedenog, odlučeno je kao u izreci ovog rješenja. </w:t>
      </w:r>
    </w:p>
    <w:p w:rsidRDefault="009966BF" w:rsidP="00403F01" w:rsidR="009966BF" w:rsidRPr="00032281">
      <w:pPr>
        <w:jc w:val="center"/>
        <w:rPr>
          <w:lang w:val="hr-HR"/>
        </w:rPr>
      </w:pPr>
    </w:p>
    <w:p w:rsidRDefault="00D4027A" w:rsidP="00403F01" w:rsidR="00D4027A" w:rsidRPr="00032281">
      <w:pPr>
        <w:jc w:val="center"/>
        <w:rPr>
          <w:lang w:val="hr-HR"/>
        </w:rPr>
      </w:pPr>
      <w:r w:rsidRPr="00032281">
        <w:rPr>
          <w:lang w:val="hr-HR"/>
        </w:rPr>
        <w:t>U Splitu</w:t>
      </w:r>
      <w:r w:rsidR="0002675F" w:rsidRPr="00032281">
        <w:rPr>
          <w:lang w:val="hr-HR"/>
        </w:rPr>
        <w:t>,</w:t>
      </w:r>
      <w:r w:rsidRPr="00032281">
        <w:rPr>
          <w:lang w:val="hr-HR"/>
        </w:rPr>
        <w:t xml:space="preserve"> </w:t>
      </w:r>
      <w:r w:rsidR="001A2E35" w:rsidRPr="00032281">
        <w:rPr>
          <w:lang w:val="hr-HR"/>
        </w:rPr>
        <w:t>8.</w:t>
      </w:r>
      <w:r w:rsidR="00C30DB5" w:rsidRPr="00032281">
        <w:rPr>
          <w:lang w:val="hr-HR"/>
        </w:rPr>
        <w:t xml:space="preserve"> </w:t>
      </w:r>
      <w:r w:rsidR="0075329E" w:rsidRPr="00032281">
        <w:rPr>
          <w:lang w:val="hr-HR"/>
        </w:rPr>
        <w:t>veljače 2019.</w:t>
      </w:r>
    </w:p>
    <w:p w:rsidRDefault="00D4027A" w:rsidP="00D4027A" w:rsidR="00D4027A" w:rsidRPr="00032281">
      <w:pPr>
        <w:jc w:val="both"/>
        <w:rPr>
          <w:lang w:val="hr-HR"/>
        </w:rPr>
      </w:pPr>
      <w:r w:rsidRPr="00032281">
        <w:rPr>
          <w:lang w:val="hr-HR"/>
        </w:rPr>
        <w:t xml:space="preserve"> </w:t>
      </w:r>
    </w:p>
    <w:p w:rsidRDefault="00032281" w:rsidP="00F53C8F" w:rsidR="00032281" w:rsidRPr="00032281">
      <w:pPr>
        <w:ind w:left="4956"/>
        <w:jc w:val="center"/>
      </w:pPr>
      <w:r w:rsidRPr="00032281">
        <w:t>Sudac</w:t>
      </w:r>
    </w:p>
    <w:p w:rsidRDefault="00032281" w:rsidP="00F53C8F" w:rsidR="00032281" w:rsidRPr="00032281">
      <w:pPr>
        <w:ind w:left="4956"/>
        <w:jc w:val="center"/>
      </w:pPr>
    </w:p>
    <w:p w:rsidRDefault="00032281" w:rsidP="00F53C8F" w:rsidR="00032281" w:rsidRPr="00032281">
      <w:pPr>
        <w:ind w:left="4956"/>
        <w:jc w:val="center"/>
      </w:pPr>
      <w:r w:rsidRPr="00032281">
        <w:t>Paško Bačić, v.r.</w:t>
      </w:r>
    </w:p>
    <w:p w:rsidRDefault="00032281" w:rsidP="00F53C8F" w:rsidR="00032281" w:rsidRPr="00032281">
      <w:pPr>
        <w:ind w:left="4956"/>
        <w:jc w:val="center"/>
      </w:pPr>
      <w:r w:rsidRPr="00032281">
        <w:t>za točnost otpravka-ovlašteni službenik</w:t>
      </w:r>
    </w:p>
    <w:p w:rsidRDefault="00032281" w:rsidP="00F53C8F" w:rsidR="00032281" w:rsidRPr="00032281">
      <w:pPr>
        <w:ind w:firstLine="708" w:left="5664"/>
      </w:pPr>
      <w:r w:rsidRPr="00032281">
        <w:t xml:space="preserve"> Katarina Raos</w:t>
      </w:r>
    </w:p>
    <w:p w:rsidRDefault="00110325" w:rsidP="009D46D2" w:rsidR="00110325" w:rsidRPr="00032281">
      <w:pPr>
        <w:ind w:firstLine="708" w:left="7080"/>
      </w:pPr>
    </w:p>
    <w:p w:rsidRDefault="00D4027A" w:rsidP="00D47B51" w:rsidR="00D4027A" w:rsidRPr="00032281">
      <w:pPr>
        <w:ind w:firstLine="708" w:left="7080"/>
        <w:rPr>
          <w:u w:val="single"/>
          <w:lang w:val="hr-HR"/>
        </w:rPr>
      </w:pPr>
    </w:p>
    <w:p w:rsidRDefault="00382327" w:rsidP="00D4027A" w:rsidR="00382327" w:rsidRPr="00032281">
      <w:pPr>
        <w:jc w:val="both"/>
        <w:rPr>
          <w:u w:val="single"/>
          <w:lang w:val="hr-HR"/>
        </w:rPr>
      </w:pPr>
    </w:p>
    <w:p w:rsidRDefault="00473132" w:rsidP="00D4027A" w:rsidR="00473132" w:rsidRPr="00032281">
      <w:pPr>
        <w:jc w:val="both"/>
        <w:rPr>
          <w:u w:val="single"/>
          <w:lang w:val="hr-HR"/>
        </w:rPr>
      </w:pPr>
    </w:p>
    <w:p w:rsidRDefault="0075329E" w:rsidP="00C30DB5" w:rsidR="00C30DB5" w:rsidRPr="00032281">
      <w:pPr>
        <w:jc w:val="both"/>
        <w:rPr>
          <w:lang w:val="hr-HR"/>
        </w:rPr>
      </w:pPr>
      <w:r w:rsidRPr="00032281">
        <w:rPr>
          <w:lang w:val="hr-HR"/>
        </w:rPr>
        <w:t>Pouka o pravnom lijeku</w:t>
      </w:r>
      <w:r w:rsidR="00C30DB5" w:rsidRPr="00032281">
        <w:rPr>
          <w:lang w:val="hr-HR"/>
        </w:rPr>
        <w:t>:</w:t>
      </w:r>
    </w:p>
    <w:p w:rsidRDefault="00C30DB5" w:rsidP="00C30DB5" w:rsidR="00C30DB5" w:rsidRPr="00032281">
      <w:pPr>
        <w:jc w:val="both"/>
        <w:rPr>
          <w:lang w:val="hr-HR"/>
        </w:rPr>
      </w:pPr>
      <w:r w:rsidRPr="00032281"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 </w:t>
      </w:r>
    </w:p>
    <w:p w:rsidRDefault="00E14AE2" w:rsidP="00403F01" w:rsidR="00E14AE2" w:rsidRPr="00032281">
      <w:pPr>
        <w:jc w:val="both"/>
        <w:rPr>
          <w:lang w:val="hr-HR"/>
        </w:rPr>
      </w:pPr>
    </w:p>
    <w:sectPr w:rsidSect="001A2E35" w:rsidR="00E14AE2" w:rsidRPr="00032281">
      <w:headerReference w:type="default" r:id="rId11"/>
      <w:pgSz w:h="16838" w:w="11906"/>
      <w:pgMar w:gutter="0" w:footer="708" w:header="993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2281" w:rsidRPr="0003228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75329E" w:rsidRPr="00E92500">
      <w:rPr>
        <w:lang w:val="hr-HR"/>
      </w:rPr>
      <w:t>Poslovni broj: 12</w:t>
    </w:r>
    <w:r w:rsidR="0075329E" w:rsidRPr="0075329E">
      <w:rPr>
        <w:lang w:val="hr-HR"/>
      </w:rPr>
      <w:t>. St-2226/2015</w:t>
    </w:r>
    <w:r w:rsidR="0075329E">
      <w:t>-</w:t>
    </w:r>
    <w:r w:rsidR="001A2E35">
      <w:t>7</w:t>
    </w:r>
  </w:p>
  <w:p w:rsidRDefault="00473132" w:rsidR="00473132">
    <w:pPr>
      <w:pStyle w:val="Zaglavlje"/>
      <w:jc w:val="center"/>
    </w:pPr>
  </w:p>
  <w:p w:rsidRDefault="003734BE" w:rsidR="003734BE" w:rsidRPr="001A2E35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81"/>
    <w:rsid w:val="00062AEB"/>
    <w:rsid w:val="00063C3A"/>
    <w:rsid w:val="000666DB"/>
    <w:rsid w:val="00094B4F"/>
    <w:rsid w:val="00110325"/>
    <w:rsid w:val="00133015"/>
    <w:rsid w:val="00160774"/>
    <w:rsid w:val="001A2E35"/>
    <w:rsid w:val="001E4E14"/>
    <w:rsid w:val="001F5654"/>
    <w:rsid w:val="00200E29"/>
    <w:rsid w:val="00217DD3"/>
    <w:rsid w:val="002702A4"/>
    <w:rsid w:val="002D048F"/>
    <w:rsid w:val="002E02C8"/>
    <w:rsid w:val="003148C7"/>
    <w:rsid w:val="003559F8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4998"/>
    <w:rsid w:val="0066735D"/>
    <w:rsid w:val="006767AE"/>
    <w:rsid w:val="006C0489"/>
    <w:rsid w:val="006E3551"/>
    <w:rsid w:val="00736EF6"/>
    <w:rsid w:val="00743750"/>
    <w:rsid w:val="0075329E"/>
    <w:rsid w:val="007725FF"/>
    <w:rsid w:val="00780642"/>
    <w:rsid w:val="007A74B6"/>
    <w:rsid w:val="00832F97"/>
    <w:rsid w:val="00837A31"/>
    <w:rsid w:val="00842F63"/>
    <w:rsid w:val="00876209"/>
    <w:rsid w:val="009374AD"/>
    <w:rsid w:val="00984E8A"/>
    <w:rsid w:val="00986E7E"/>
    <w:rsid w:val="009966BF"/>
    <w:rsid w:val="009A6A79"/>
    <w:rsid w:val="009D46D2"/>
    <w:rsid w:val="009F30BD"/>
    <w:rsid w:val="00A31ADC"/>
    <w:rsid w:val="00A75973"/>
    <w:rsid w:val="00A83CF1"/>
    <w:rsid w:val="00A97762"/>
    <w:rsid w:val="00AA1815"/>
    <w:rsid w:val="00AC4892"/>
    <w:rsid w:val="00B037F2"/>
    <w:rsid w:val="00B347F0"/>
    <w:rsid w:val="00B6615F"/>
    <w:rsid w:val="00BF6161"/>
    <w:rsid w:val="00C04BE9"/>
    <w:rsid w:val="00C30DB5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66EB9"/>
    <w:rsid w:val="00D74C99"/>
    <w:rsid w:val="00E14AE2"/>
    <w:rsid w:val="00E6013F"/>
    <w:rsid w:val="00EB167D"/>
    <w:rsid w:val="00EB765A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22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22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22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228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22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22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St-2226/2015</izvorni_sadrzaj>
    <derivirana_varijabla naziv="DomainObject.Predmet.OznakaBroj_1">St-2226/2015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SUVAJA, d.o.o. za trgovinu i usluge</izvorni_sadrzaj>
    <derivirana_varijabla naziv="DomainObject.Predmet.ProtustrankaFormated_1">  SUVAJA, d.o.o. za trgovinu i usluge</derivirana_varijabla>
  </DomainObject.Predmet.ProtustrankaFormated>
  <DomainObject.Predmet.ProtustrankaFormatedOIB>
    <izvorni_sadrzaj>  SUVAJA, d.o.o. za trgovinu i usluge, OIB 30059210454</izvorni_sadrzaj>
    <derivirana_varijabla naziv="DomainObject.Predmet.ProtustrankaFormatedOIB_1">  SUVAJA, d.o.o. za trgovinu i usluge, OIB 30059210454</derivirana_varijabla>
  </DomainObject.Predmet.ProtustrankaFormatedOIB>
  <DomainObject.Predmet.ProtustrankaFormatedWithAdress>
    <izvorni_sadrzaj> SUVAJA, d.o.o. za trgovinu i usluge, 21260 Donji Proložac</izvorni_sadrzaj>
    <derivirana_varijabla naziv="DomainObject.Predmet.ProtustrankaFormatedWithAdress_1"> SUVAJA, d.o.o. za trgovinu i usluge, 21260 Donji Proložac</derivirana_varijabla>
  </DomainObject.Predmet.ProtustrankaFormatedWithAdress>
  <DomainObject.Predmet.ProtustrankaFormatedWithAdressOIB>
    <izvorni_sadrzaj> SUVAJA, d.o.o. za trgovinu i usluge, OIB 30059210454, 21260 Donji Proložac</izvorni_sadrzaj>
    <derivirana_varijabla naziv="DomainObject.Predmet.ProtustrankaFormatedWithAdressOIB_1"> SUVAJA, d.o.o. za trgovinu i usluge, OIB 30059210454, 21260 Donji Proložac</derivirana_varijabla>
  </DomainObject.Predmet.ProtustrankaFormatedWithAdressOIB>
  <DomainObject.Predmet.ProtustrankaWithAdress>
    <izvorni_sadrzaj>SUVAJA, d.o.o. za trgovinu i usluge 21260 Donji Proložac</izvorni_sadrzaj>
    <derivirana_varijabla naziv="DomainObject.Predmet.ProtustrankaWithAdress_1">SUVAJA, d.o.o. za trgovinu i usluge 21260 Donji Proložac</derivirana_varijabla>
  </DomainObject.Predmet.ProtustrankaWithAdress>
  <DomainObject.Predmet.ProtustrankaWithAdressOIB>
    <izvorni_sadrzaj>SUVAJA, d.o.o. za trgovinu i usluge, OIB 30059210454, 21260 Donji Proložac</izvorni_sadrzaj>
    <derivirana_varijabla naziv="DomainObject.Predmet.ProtustrankaWithAdressOIB_1">SUVAJA, d.o.o. za trgovinu i usluge, OIB 30059210454, 21260 Donji Proložac</derivirana_varijabla>
  </DomainObject.Predmet.ProtustrankaWithAdressOIB>
  <DomainObject.Predmet.ProtustrankaNazivFormated>
    <izvorni_sadrzaj>SUVAJA, d.o.o. za trgovinu i usluge</izvorni_sadrzaj>
    <derivirana_varijabla naziv="DomainObject.Predmet.ProtustrankaNazivFormated_1">SUVAJA, d.o.o. za trgovinu i usluge</derivirana_varijabla>
  </DomainObject.Predmet.ProtustrankaNazivFormated>
  <DomainObject.Predmet.ProtustrankaNazivFormatedOIB>
    <izvorni_sadrzaj>SUVAJA, d.o.o. za trgovinu i usluge, OIB 30059210454</izvorni_sadrzaj>
    <derivirana_varijabla naziv="DomainObject.Predmet.ProtustrankaNazivFormatedOIB_1">SUVAJA, d.o.o. za trgovinu i usluge, OIB 30059210454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75490.62</izvorni_sadrzaj>
    <derivirana_varijabla naziv="DomainObject.Predmet.TrenutnaVrijednost_1">75490.62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SUVAJA, d.o.o. za trgovinu i usluge</item>
    </izvorni_sadrzaj>
    <derivirana_varijabla naziv="DomainObject.Predmet.ProtuStrankaListFormated_1">
      <item>SUVAJA, d.o.o. za trgovinu i usluge</item>
    </derivirana_varijabla>
  </DomainObject.Predmet.ProtuStrankaListFormated>
  <DomainObject.Predmet.ProtuStrankaListFormatedOIB>
    <izvorni_sadrzaj>
      <item>SUVAJA, d.o.o. za trgovinu i usluge, OIB 30059210454</item>
    </izvorni_sadrzaj>
    <derivirana_varijabla naziv="DomainObject.Predmet.ProtuStrankaListFormatedOIB_1">
      <item>SUVAJA, d.o.o. za trgovinu i usluge, OIB 30059210454</item>
    </derivirana_varijabla>
  </DomainObject.Predmet.ProtuStrankaListFormatedOIB>
  <DomainObject.Predmet.ProtuStrankaListFormatedWithAdress>
    <izvorni_sadrzaj>
      <item>SUVAJA, d.o.o. za trgovinu i usluge, 21260 Donji Proložac</item>
    </izvorni_sadrzaj>
    <derivirana_varijabla naziv="DomainObject.Predmet.ProtuStrankaListFormatedWithAdress_1">
      <item>SUVAJA, d.o.o. za trgovinu i usluge, 21260 Donji Proložac</item>
    </derivirana_varijabla>
  </DomainObject.Predmet.ProtuStrankaListFormatedWithAdress>
  <DomainObject.Predmet.ProtuStrankaListFormatedWithAdressOIB>
    <izvorni_sadrzaj>
      <item>SUVAJA, d.o.o. za trgovinu i usluge, OIB 30059210454, 21260 Donji Proložac</item>
    </izvorni_sadrzaj>
    <derivirana_varijabla naziv="DomainObject.Predmet.ProtuStrankaListFormatedWithAdressOIB_1">
      <item>SUVAJA, d.o.o. za trgovinu i usluge, OIB 30059210454, 21260 Donji Proložac</item>
    </derivirana_varijabla>
  </DomainObject.Predmet.ProtuStrankaListFormatedWithAdressOIB>
  <DomainObject.Predmet.ProtuStrankaListNazivFormated>
    <izvorni_sadrzaj>
      <item>SUVAJA, d.o.o. za trgovinu i usluge</item>
    </izvorni_sadrzaj>
    <derivirana_varijabla naziv="DomainObject.Predmet.ProtuStrankaListNazivFormated_1">
      <item>SUVAJA, d.o.o. za trgovinu i usluge</item>
    </derivirana_varijabla>
  </DomainObject.Predmet.ProtuStrankaListNazivFormated>
  <DomainObject.Predmet.ProtuStrankaListNazivFormatedOIB>
    <izvorni_sadrzaj>
      <item>SUVAJA, d.o.o. za trgovinu i usluge, OIB 30059210454</item>
    </izvorni_sadrzaj>
    <derivirana_varijabla naziv="DomainObject.Predmet.ProtuStrankaListNazivFormatedOIB_1">
      <item>SUVAJA, d.o.o. za trgovinu i usluge, OIB 30059210454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SUVAJA, d.o.o. za trgovinu i usluge</izvorni_sadrzaj>
    <derivirana_varijabla naziv="DomainObject.Predmet.ProtustrankaIDrugi_1">SUVAJA,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SUVAJA, d.o.o. za trgovinu i usluge, OIB 30059210454, 21260 Donji Proložac</izvorni_sadrzaj>
    <derivirana_varijabla naziv="DomainObject.Predmet.ProtustrankaIDrugiAdressOIB_1">SUVAJA, d.o.o. za trgovinu i usluge, OIB 30059210454,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SUVAJA, d.o.o. za trgovinu i usluge</item>
      <item>FINANCIJSKA AGENCIJA, RC SPLIT</item>
    </izvorni_sadrzaj>
    <derivirana_varijabla naziv="DomainObject.Predmet.SudioniciListNaziv_1">
      <item>SUVAJA, d.o.o. za trgovinu i usluge</item>
      <item>FINANCIJSKA AGENCIJA, RC SPLIT</item>
    </derivirana_varijabla>
  </DomainObject.Predmet.SudioniciListNaziv>
  <DomainObject.Predmet.SudioniciListAdressOIB>
    <izvorni_sadrzaj>
      <item>SUVAJA, d.o.o. za trgovinu i usluge, OIB 30059210454, 21260 Donji Proložac</item>
      <item>FINANCIJSKA AGENCIJA, RC SPLIT, OIB 85821130368, Mažuranićevo šetalište 24 b,21000 Split</item>
    </izvorni_sadrzaj>
    <derivirana_varijabla naziv="DomainObject.Predmet.SudioniciListAdressOIB_1">
      <item>SUVAJA, d.o.o. za trgovinu i usluge, OIB 30059210454, 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30059210454</item>
      <item>, OIB 85821130368</item>
    </izvorni_sadrzaj>
    <derivirana_varijabla naziv="DomainObject.Predmet.SudioniciListNazivOIB_1">
      <item>, OIB 30059210454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32FB7-7C37-457B-A47D-49E842902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2750</properties:Characters>
  <properties:Lines>70</properties:Lines>
  <properties:Paragraphs>22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2019-02-08T13:06:00Z</cp:lastPrinted>
  <dcterms:modified xmlns:xsi="http://www.w3.org/2001/XMLSchema-instance" xsi:type="dcterms:W3CDTF">2019-02-08T13:06:00Z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odbacivanje, već određeno brisanje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