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6d166" w14:paraId="526d166" w:rsidRDefault="006B38B3" w:rsidP="009F2DD7" w:rsidR="009F2DD7" w:rsidRPr="00D21A2C">
      <w:pPr>
        <w15:collapsed w:val="false"/>
      </w:pPr>
      <w:bookmarkStart w:name="_GoBack" w:id="0"/>
      <w:bookmarkEnd w:id="0"/>
      <w:r>
        <w:tab/>
      </w:r>
      <w:r w:rsidR="009F2DD7">
        <w:rPr>
          <w:rStyle w:val="Naglaeno"/>
        </w:rPr>
        <w:t xml:space="preserve">      </w:t>
      </w:r>
      <w:r w:rsidR="00FD150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 w:rsidRPr="000F094E">
        <w:t>14 St</w:t>
      </w:r>
      <w:r w:rsidR="009F2DD7">
        <w:t>-</w:t>
      </w:r>
      <w:r w:rsidR="003D5CFF">
        <w:t>1</w:t>
      </w:r>
      <w:r w:rsidR="00F24804">
        <w:t>2</w:t>
      </w:r>
      <w:r w:rsidR="003D5CFF">
        <w:t>3</w:t>
      </w:r>
      <w:r w:rsidR="009F2DD7">
        <w:t>/1</w:t>
      </w:r>
      <w:r w:rsidR="00F24804">
        <w:t>8</w:t>
      </w:r>
      <w:r w:rsidR="009F2DD7">
        <w:t>-</w:t>
      </w:r>
      <w:r w:rsidR="003D5CFF">
        <w:t>3</w:t>
      </w:r>
      <w:r w:rsidR="00540BEC">
        <w:t>5</w:t>
      </w:r>
    </w:p>
    <w:p w:rsidRDefault="009F2DD7" w:rsidP="009F2DD7" w:rsidR="009F2D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DD7" w:rsidP="00341FD2" w:rsidR="008A24CF" w:rsidRPr="00955826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6B38B3">
        <w:tab/>
      </w:r>
      <w:r w:rsidR="006B38B3">
        <w:tab/>
      </w:r>
      <w:r w:rsidR="006B38B3">
        <w:tab/>
      </w:r>
      <w:r w:rsidR="006B38B3">
        <w:tab/>
      </w:r>
      <w:r w:rsidR="006B38B3">
        <w:tab/>
      </w:r>
      <w:r w:rsidR="006B38B3">
        <w:tab/>
      </w:r>
      <w:r w:rsidR="006B38B3">
        <w:tab/>
      </w:r>
    </w:p>
    <w:p w:rsidRDefault="006D2EF4" w:rsidR="006D2EF4" w:rsidRPr="00955826"/>
    <w:p w:rsidRDefault="00D83963" w:rsidR="009431C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</w:t>
      </w:r>
      <w:r w:rsidR="00341FD2">
        <w:rPr>
          <w:b w:val="false"/>
          <w:bCs w:val="false"/>
        </w:rPr>
        <w:t>K</w:t>
      </w:r>
      <w:r>
        <w:rPr>
          <w:b w:val="false"/>
          <w:bCs w:val="false"/>
        </w:rPr>
        <w:t>A   HRVATSK</w:t>
      </w:r>
      <w:r w:rsidR="00341FD2">
        <w:rPr>
          <w:b w:val="false"/>
          <w:bCs w:val="false"/>
        </w:rPr>
        <w:t>A</w:t>
      </w:r>
    </w:p>
    <w:p w:rsidRDefault="006D2EF4" w:rsidR="006D2EF4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R J E Š E N J E</w:t>
      </w:r>
    </w:p>
    <w:p w:rsidRDefault="006D2EF4" w:rsidR="006D2EF4" w:rsidRPr="00955826">
      <w:pPr>
        <w:jc w:val="center"/>
        <w:rPr>
          <w:b/>
          <w:bCs/>
        </w:rPr>
      </w:pPr>
    </w:p>
    <w:p w:rsidRDefault="00715395" w:rsidR="00715395" w:rsidRPr="00955826">
      <w:pPr>
        <w:jc w:val="both"/>
      </w:pPr>
    </w:p>
    <w:p w:rsidRDefault="00F24804" w:rsidP="00F24804" w:rsidR="00F24804">
      <w:pPr>
        <w:ind w:firstLine="720"/>
        <w:jc w:val="both"/>
      </w:pPr>
      <w:r>
        <w:t xml:space="preserve">Trgovački sud u Osijeku, po sucu mr. sc. Tihomiru Kovačeviću, kao stečajnom sucu, u stečajnom postupku nad </w:t>
      </w:r>
      <w:r w:rsidR="003D5CFF" w:rsidRPr="00611430">
        <w:t xml:space="preserve">dužnikom </w:t>
      </w:r>
      <w:r w:rsidR="003D5CFF" w:rsidRPr="00876A3F">
        <w:t>ROOMBAR d.o.o. za ugostiteljstvo, turizam i usluge</w:t>
      </w:r>
      <w:r w:rsidR="003D5CFF">
        <w:t xml:space="preserve"> u stečaju</w:t>
      </w:r>
      <w:r w:rsidR="003D5CFF" w:rsidRPr="00876A3F">
        <w:t>, Belišće, Radnička 14, MBS 030180049, OIB: 47851045163</w:t>
      </w:r>
      <w:r>
        <w:t>, dana 14. s</w:t>
      </w:r>
      <w:r w:rsidR="003D5CFF">
        <w:t>tudenog</w:t>
      </w:r>
      <w:r>
        <w:t xml:space="preserve"> 2018. </w:t>
      </w:r>
    </w:p>
    <w:p w:rsidRDefault="00D527B6" w:rsidR="00D527B6">
      <w:pPr>
        <w:jc w:val="both"/>
      </w:pPr>
    </w:p>
    <w:p w:rsidRDefault="00341FD2" w:rsidP="00341FD2" w:rsidR="00341FD2">
      <w:pPr>
        <w:ind w:firstLine="708"/>
        <w:jc w:val="center"/>
        <w:rPr>
          <w:b/>
          <w:bCs/>
        </w:rPr>
      </w:pPr>
      <w:r>
        <w:rPr>
          <w:bCs/>
        </w:rPr>
        <w:t>r i j e š i o   j e</w:t>
      </w:r>
    </w:p>
    <w:p w:rsidRDefault="00341FD2" w:rsidP="00341FD2" w:rsidR="00341FD2">
      <w:pPr>
        <w:rPr>
          <w:b/>
          <w:bCs/>
        </w:rPr>
      </w:pPr>
    </w:p>
    <w:p w:rsidRDefault="00D20B11" w:rsidP="00341FD2" w:rsidR="00D20B11">
      <w:pPr>
        <w:rPr>
          <w:b/>
          <w:bCs/>
        </w:rPr>
      </w:pPr>
    </w:p>
    <w:p w:rsidRDefault="00341FD2" w:rsidP="00007AA7" w:rsidR="00341FD2">
      <w:pPr>
        <w:pStyle w:val="Odlomakpopisa"/>
        <w:ind w:left="1134"/>
        <w:jc w:val="both"/>
      </w:pPr>
      <w:r>
        <w:t>Zakazuje se ročište za određiva</w:t>
      </w:r>
      <w:r w:rsidR="00D86C13">
        <w:t>nje vrijednosti nekretnin</w:t>
      </w:r>
      <w:r w:rsidR="004C350D">
        <w:t>e</w:t>
      </w:r>
      <w:r w:rsidR="00D86C13">
        <w:t xml:space="preserve"> </w:t>
      </w:r>
      <w:r w:rsidR="003D257D" w:rsidRPr="007C5838">
        <w:rPr>
          <w:color w:val="000000"/>
        </w:rPr>
        <w:t>upisan</w:t>
      </w:r>
      <w:r w:rsidR="004C350D">
        <w:rPr>
          <w:color w:val="000000"/>
        </w:rPr>
        <w:t>e</w:t>
      </w:r>
      <w:r w:rsidR="003D257D" w:rsidRPr="007C5838">
        <w:rPr>
          <w:color w:val="000000"/>
        </w:rPr>
        <w:t xml:space="preserve"> u zk.ul.br. </w:t>
      </w:r>
      <w:r w:rsidR="00007AA7" w:rsidRPr="008915AD">
        <w:t>1722, k.o. Belišće, kč.br. 371 omladinski dom, površine 557 m</w:t>
      </w:r>
      <w:r w:rsidR="00007AA7" w:rsidRPr="00E90B4B">
        <w:rPr>
          <w:vertAlign w:val="superscript"/>
        </w:rPr>
        <w:t>2</w:t>
      </w:r>
      <w:r w:rsidR="00007AA7">
        <w:t xml:space="preserve"> </w:t>
      </w:r>
      <w:r w:rsidR="00007AA7" w:rsidRPr="008241DB">
        <w:t>4. Suvlasnički dio: 4689/</w:t>
      </w:r>
      <w:r w:rsidR="00007AA7">
        <w:t xml:space="preserve">10000 ETAŽNO VLASNIŠTVO (E-4) </w:t>
      </w:r>
      <w:r w:rsidR="00007AA7" w:rsidRPr="001033A4">
        <w:t>1. POSLOVNI PROSTOR 4 u prizemlju (Vij. S.H.Gutmanna 12) ukupne korisne površine od 192,02 m</w:t>
      </w:r>
      <w:r w:rsidR="00007AA7" w:rsidRPr="00E90B4B">
        <w:rPr>
          <w:vertAlign w:val="superscript"/>
        </w:rPr>
        <w:t>2</w:t>
      </w:r>
      <w:r w:rsidR="00007AA7" w:rsidRPr="001033A4">
        <w:t xml:space="preserve"> s sporednim dijelom  stubište od 9,50 m</w:t>
      </w:r>
      <w:r w:rsidR="00007AA7" w:rsidRPr="00E90B4B">
        <w:rPr>
          <w:vertAlign w:val="superscript"/>
        </w:rPr>
        <w:t>2</w:t>
      </w:r>
      <w:r w:rsidR="00007AA7" w:rsidRPr="001033A4">
        <w:t>, u diobnom planu označen smeđom bojom</w:t>
      </w:r>
      <w:r w:rsidR="003D257D" w:rsidRPr="006D5B7F">
        <w:t xml:space="preserve">, </w:t>
      </w:r>
      <w:r>
        <w:t xml:space="preserve">u stečajnom postupku nad </w:t>
      </w:r>
      <w:r w:rsidR="00007AA7" w:rsidRPr="00611430">
        <w:t xml:space="preserve">dužnikom </w:t>
      </w:r>
      <w:r w:rsidR="00007AA7" w:rsidRPr="00876A3F">
        <w:t>ROOMBAR d.o.o. za ugostiteljstvo, turizam i usluge</w:t>
      </w:r>
      <w:r w:rsidR="00007AA7">
        <w:t xml:space="preserve"> u stečaju</w:t>
      </w:r>
      <w:r w:rsidR="00007AA7" w:rsidRPr="00876A3F">
        <w:t>, Belišće, Radnička 14, MBS 030180049, OIB: 47851045163</w:t>
      </w:r>
      <w:r w:rsidR="00D86C13" w:rsidRPr="00007AA7">
        <w:rPr>
          <w:bCs/>
        </w:rPr>
        <w:t xml:space="preserve">, </w:t>
      </w:r>
      <w:r>
        <w:t xml:space="preserve"> za dan</w:t>
      </w:r>
    </w:p>
    <w:p w:rsidRDefault="00341FD2" w:rsidP="00341FD2" w:rsidR="00341FD2">
      <w:pPr>
        <w:jc w:val="both"/>
      </w:pPr>
    </w:p>
    <w:p w:rsidRDefault="00341FD2" w:rsidP="00341FD2" w:rsidR="00341FD2" w:rsidRPr="004C350D">
      <w:pPr>
        <w:jc w:val="center"/>
        <w:rPr>
          <w:bCs/>
        </w:rPr>
      </w:pPr>
      <w:r w:rsidRPr="004C350D">
        <w:rPr>
          <w:bCs/>
        </w:rPr>
        <w:t>2</w:t>
      </w:r>
      <w:r w:rsidR="00D41084">
        <w:rPr>
          <w:bCs/>
        </w:rPr>
        <w:t>9</w:t>
      </w:r>
      <w:r w:rsidR="00D86C13" w:rsidRPr="004C350D">
        <w:rPr>
          <w:bCs/>
        </w:rPr>
        <w:t xml:space="preserve">. </w:t>
      </w:r>
      <w:r w:rsidR="00507460" w:rsidRPr="004C350D">
        <w:rPr>
          <w:bCs/>
        </w:rPr>
        <w:t>s</w:t>
      </w:r>
      <w:r w:rsidR="00D41084">
        <w:rPr>
          <w:bCs/>
        </w:rPr>
        <w:t>tudeni</w:t>
      </w:r>
      <w:r w:rsidR="00D86C13" w:rsidRPr="004C350D">
        <w:rPr>
          <w:bCs/>
        </w:rPr>
        <w:t xml:space="preserve"> 201</w:t>
      </w:r>
      <w:r w:rsidR="004C350D" w:rsidRPr="004C350D">
        <w:rPr>
          <w:bCs/>
        </w:rPr>
        <w:t>8</w:t>
      </w:r>
      <w:r w:rsidR="00D86C13" w:rsidRPr="004C350D">
        <w:rPr>
          <w:bCs/>
        </w:rPr>
        <w:t xml:space="preserve">. u </w:t>
      </w:r>
      <w:r w:rsidR="00D41084">
        <w:rPr>
          <w:bCs/>
        </w:rPr>
        <w:t>9</w:t>
      </w:r>
      <w:r w:rsidR="00D86C13" w:rsidRPr="004C350D">
        <w:rPr>
          <w:bCs/>
        </w:rPr>
        <w:t>,0</w:t>
      </w:r>
      <w:r w:rsidRPr="004C350D">
        <w:rPr>
          <w:bCs/>
        </w:rPr>
        <w:t>0 sati,</w:t>
      </w:r>
    </w:p>
    <w:p w:rsidRDefault="00341FD2" w:rsidP="00341FD2" w:rsidR="00341FD2" w:rsidRPr="004C350D">
      <w:pPr>
        <w:jc w:val="center"/>
        <w:rPr>
          <w:bCs/>
        </w:rPr>
      </w:pPr>
      <w:r w:rsidRPr="004C350D">
        <w:rPr>
          <w:bCs/>
        </w:rPr>
        <w:t>u prostorijama Trgovačkog suda u Osijeku,</w:t>
      </w:r>
    </w:p>
    <w:p w:rsidRDefault="00341FD2" w:rsidP="00341FD2" w:rsidR="00341FD2">
      <w:pPr>
        <w:jc w:val="center"/>
        <w:rPr>
          <w:bCs/>
        </w:rPr>
      </w:pPr>
      <w:r w:rsidRPr="004C350D">
        <w:rPr>
          <w:bCs/>
        </w:rPr>
        <w:t>Zagrebačka br. 2, soba broj 39/II.</w:t>
      </w:r>
    </w:p>
    <w:p w:rsidRDefault="00D41084" w:rsidP="00341FD2" w:rsidR="00D41084">
      <w:pPr>
        <w:jc w:val="center"/>
        <w:rPr>
          <w:bCs/>
        </w:rPr>
      </w:pPr>
    </w:p>
    <w:p w:rsidRDefault="00D41084" w:rsidP="00341FD2" w:rsidR="00D41084" w:rsidRPr="00D41084">
      <w:pPr>
        <w:jc w:val="center"/>
        <w:rPr>
          <w:bCs/>
        </w:rPr>
      </w:pPr>
    </w:p>
    <w:p w:rsidRDefault="00341FD2" w:rsidP="00341FD2" w:rsidR="00341FD2">
      <w:pPr>
        <w:jc w:val="center"/>
      </w:pPr>
      <w:r>
        <w:t>Obrazloženje</w:t>
      </w:r>
    </w:p>
    <w:p w:rsidRDefault="00341FD2" w:rsidP="00341FD2" w:rsidR="00341FD2">
      <w:pPr>
        <w:jc w:val="center"/>
      </w:pPr>
    </w:p>
    <w:p w:rsidRDefault="00D41084" w:rsidP="00341FD2" w:rsidR="00D41084">
      <w:pPr>
        <w:jc w:val="center"/>
      </w:pPr>
    </w:p>
    <w:p w:rsidRDefault="00341FD2" w:rsidP="00341FD2" w:rsidR="00341FD2">
      <w:pPr>
        <w:jc w:val="both"/>
      </w:pPr>
      <w:r>
        <w:tab/>
      </w:r>
      <w:r w:rsidR="00900C53">
        <w:t xml:space="preserve">Temeljem čl. 247. st. 1. Stečajnog zakona </w:t>
      </w:r>
      <w:r w:rsidR="00900C53" w:rsidRPr="00C70DC2">
        <w:t>(NN 71/15</w:t>
      </w:r>
      <w:r w:rsidR="00900C53">
        <w:t xml:space="preserve"> i 104/17, dalje: SZ</w:t>
      </w:r>
      <w:r w:rsidR="00900C53" w:rsidRPr="00C70DC2">
        <w:t>)</w:t>
      </w:r>
      <w:r w:rsidR="00900C53">
        <w:t xml:space="preserve"> a u vezi s čl. 92. Ovršnog zakona (NN 112/12, 25/13, 97/14, 93/14, 55/16 i 73/17), sud je odlučio kao u izreci rješenja.</w:t>
      </w:r>
    </w:p>
    <w:p w:rsidRDefault="00341FD2" w:rsidP="00341FD2" w:rsidR="00341FD2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 xml:space="preserve">U Osijeku </w:t>
      </w:r>
      <w:r w:rsidR="00900C53" w:rsidRPr="00900C53">
        <w:rPr>
          <w:b w:val="false"/>
          <w:bCs w:val="false"/>
        </w:rPr>
        <w:t xml:space="preserve">14. </w:t>
      </w:r>
      <w:r w:rsidR="00D41084" w:rsidRPr="00D41084">
        <w:rPr>
          <w:b w:val="false"/>
          <w:bCs w:val="false"/>
        </w:rPr>
        <w:t>studenog</w:t>
      </w:r>
      <w:r w:rsidR="00900C53" w:rsidRPr="00900C53">
        <w:rPr>
          <w:b w:val="false"/>
          <w:bCs w:val="false"/>
        </w:rPr>
        <w:t xml:space="preserve"> 2018</w:t>
      </w:r>
      <w:r>
        <w:rPr>
          <w:b w:val="false"/>
          <w:bCs w:val="false"/>
        </w:rPr>
        <w:t xml:space="preserve">. </w:t>
      </w:r>
    </w:p>
    <w:p w:rsidRDefault="00341FD2" w:rsidP="00341FD2" w:rsidR="00341FD2"/>
    <w:p w:rsidRDefault="00341FD2" w:rsidP="00341FD2" w:rsidR="00341FD2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7460">
        <w:t xml:space="preserve">  </w:t>
      </w:r>
      <w:r>
        <w:t>STEČAJNI SUDAC:</w:t>
      </w:r>
    </w:p>
    <w:p w:rsidRDefault="00507460" w:rsidR="00341FD2" w:rsidRPr="00955826">
      <w:pPr>
        <w:jc w:val="both"/>
      </w:pPr>
      <w:r>
        <w:t>Elizabeta Đeke</w:t>
      </w:r>
      <w:r w:rsidR="00341FD2">
        <w:tab/>
        <w:t xml:space="preserve"> </w:t>
      </w:r>
      <w:r w:rsidR="00341FD2">
        <w:tab/>
      </w:r>
      <w:r w:rsidR="00341FD2">
        <w:tab/>
      </w:r>
      <w:r w:rsidR="00341FD2">
        <w:tab/>
      </w:r>
      <w:r w:rsidR="00341FD2">
        <w:tab/>
      </w:r>
      <w:r w:rsidR="00341FD2">
        <w:tab/>
        <w:t xml:space="preserve">         mr. sc. Tihomir Kovačević</w:t>
      </w:r>
    </w:p>
    <w:p w:rsidRDefault="00531997" w:rsidP="00B03516" w:rsidR="00416239" w:rsidRPr="009431C5">
      <w:pPr>
        <w:tabs>
          <w:tab w:pos="6240" w:val="left"/>
        </w:tabs>
      </w:pPr>
      <w:r w:rsidRPr="009431C5">
        <w:tab/>
        <w:t xml:space="preserve">   </w:t>
      </w:r>
    </w:p>
    <w:p w:rsidRDefault="00B03516" w:rsidR="00531997" w:rsidRPr="009431C5">
      <w:r w:rsidRPr="009431C5">
        <w:t>D N A :</w:t>
      </w:r>
    </w:p>
    <w:p w:rsidRDefault="00D41084" w:rsidP="00D41084" w:rsidR="00D41084">
      <w:pPr>
        <w:pStyle w:val="Odlomakpopisa"/>
        <w:numPr>
          <w:ilvl w:val="0"/>
          <w:numId w:val="38"/>
        </w:numPr>
        <w:jc w:val="both"/>
      </w:pPr>
      <w:r>
        <w:t>Stečajni upravitelj Marko Tominac</w:t>
      </w:r>
    </w:p>
    <w:p w:rsidRDefault="00D41084" w:rsidP="00D41084" w:rsidR="00D41084">
      <w:pPr>
        <w:pStyle w:val="Odlomakpopisa"/>
        <w:numPr>
          <w:ilvl w:val="0"/>
          <w:numId w:val="38"/>
        </w:numPr>
        <w:jc w:val="both"/>
      </w:pPr>
      <w:r>
        <w:t>PRIVREDNA BANKA ZAGREB d.d. Zagreb</w:t>
      </w:r>
    </w:p>
    <w:p w:rsidRDefault="00D41084" w:rsidP="00D41084" w:rsidR="00D41084">
      <w:pPr>
        <w:numPr>
          <w:ilvl w:val="0"/>
          <w:numId w:val="38"/>
        </w:numPr>
        <w:jc w:val="both"/>
      </w:pPr>
      <w:r>
        <w:t>GRAD BELIŠĆE</w:t>
      </w:r>
      <w:r w:rsidRPr="00C75F4D">
        <w:t xml:space="preserve"> </w:t>
      </w:r>
    </w:p>
    <w:p w:rsidRDefault="00C75F4D" w:rsidP="00D41084" w:rsidR="00767023">
      <w:pPr>
        <w:numPr>
          <w:ilvl w:val="0"/>
          <w:numId w:val="38"/>
        </w:numPr>
        <w:jc w:val="both"/>
      </w:pPr>
      <w:r w:rsidRPr="00C75F4D">
        <w:t xml:space="preserve">mrežna stranica e-Oglasna ploča sudova </w:t>
      </w:r>
    </w:p>
    <w:sectPr w:rsidSect="002546C4" w:rsidR="00767023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276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555" w:rsidR="000A4555">
      <w:r>
        <w:separator/>
      </w:r>
    </w:p>
  </w:endnote>
  <w:endnote w:id="0" w:type="continuationSeparator">
    <w:p w:rsidRDefault="000A4555" w:rsidR="000A4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555" w:rsidR="000A4555">
      <w:r>
        <w:separator/>
      </w:r>
    </w:p>
  </w:footnote>
  <w:footnote w:id="0" w:type="continuationSeparator">
    <w:p w:rsidRDefault="000A4555" w:rsidR="000A4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3F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6B4D99" w:rsidRPr="006B4D99">
      <w:t>14 St-1668/16-</w:t>
    </w:r>
    <w:r w:rsidR="00540BEC">
      <w:t>59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2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7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0B13A5B"/>
    <w:multiLevelType w:val="hybridMultilevel"/>
    <w:tmpl w:val="75BAFC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3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1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4B9D0861"/>
    <w:multiLevelType w:val="hybridMultilevel"/>
    <w:tmpl w:val="42A08A82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3">
    <w:nsid w:val="4DBB4D7A"/>
    <w:multiLevelType w:val="hybridMultilevel"/>
    <w:tmpl w:val="151403AA"/>
    <w:lvl w:tplc="041A000F" w:ilvl="0">
      <w:start w:val="1"/>
      <w:numFmt w:val="decimal"/>
      <w:lvlText w:val="%1."/>
      <w:lvlJc w:val="left"/>
      <w:pPr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4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7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8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9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BE65EB2"/>
    <w:multiLevelType w:val="hybridMultilevel"/>
    <w:tmpl w:val="001A66C6"/>
    <w:lvl w:tplc="0F30ED60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1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2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4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36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D9C3AE3"/>
    <w:multiLevelType w:val="hybridMultilevel"/>
    <w:tmpl w:val="7D466D6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9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0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41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2">
    <w:nsid w:val="754E0F6D"/>
    <w:multiLevelType w:val="hybridMultilevel"/>
    <w:tmpl w:val="0B0E8C1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4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3"/>
  </w:num>
  <w:num w:numId="3">
    <w:abstractNumId w:val="3"/>
  </w:num>
  <w:num w:numId="4">
    <w:abstractNumId w:val="34"/>
  </w:num>
  <w:num w:numId="5">
    <w:abstractNumId w:val="35"/>
  </w:num>
  <w:num w:numId="6">
    <w:abstractNumId w:val="41"/>
  </w:num>
  <w:num w:numId="7">
    <w:abstractNumId w:val="44"/>
  </w:num>
  <w:num w:numId="8">
    <w:abstractNumId w:val="16"/>
  </w:num>
  <w:num w:numId="9">
    <w:abstractNumId w:val="27"/>
  </w:num>
  <w:num w:numId="10">
    <w:abstractNumId w:val="29"/>
  </w:num>
  <w:num w:numId="11">
    <w:abstractNumId w:val="15"/>
  </w:num>
  <w:num w:numId="12">
    <w:abstractNumId w:val="19"/>
  </w:num>
  <w:num w:numId="13">
    <w:abstractNumId w:val="14"/>
  </w:num>
  <w:num w:numId="14">
    <w:abstractNumId w:val="31"/>
  </w:num>
  <w:num w:numId="15">
    <w:abstractNumId w:val="38"/>
  </w:num>
  <w:num w:numId="16">
    <w:abstractNumId w:val="45"/>
  </w:num>
  <w:num w:numId="17">
    <w:abstractNumId w:val="18"/>
  </w:num>
  <w:num w:numId="18">
    <w:abstractNumId w:val="6"/>
  </w:num>
  <w:num w:numId="19">
    <w:abstractNumId w:val="12"/>
  </w:num>
  <w:num w:numId="20">
    <w:abstractNumId w:val="7"/>
  </w:num>
  <w:num w:numId="21">
    <w:abstractNumId w:val="21"/>
  </w:num>
  <w:num w:numId="22">
    <w:abstractNumId w:val="36"/>
  </w:num>
  <w:num w:numId="23">
    <w:abstractNumId w:val="25"/>
  </w:num>
  <w:num w:numId="24">
    <w:abstractNumId w:val="2"/>
  </w:num>
  <w:num w:numId="25">
    <w:abstractNumId w:val="5"/>
  </w:num>
  <w:num w:numId="26">
    <w:abstractNumId w:val="0"/>
  </w:num>
  <w:num w:numId="27">
    <w:abstractNumId w:val="24"/>
  </w:num>
  <w:num w:numId="28">
    <w:abstractNumId w:val="28"/>
  </w:num>
  <w:num w:numId="29">
    <w:abstractNumId w:val="32"/>
  </w:num>
  <w:num w:numId="30">
    <w:abstractNumId w:val="1"/>
  </w:num>
  <w:num w:numId="31">
    <w:abstractNumId w:val="40"/>
  </w:num>
  <w:num w:numId="32">
    <w:abstractNumId w:val="43"/>
  </w:num>
  <w:num w:numId="33">
    <w:abstractNumId w:val="9"/>
  </w:num>
  <w:num w:numId="34">
    <w:abstractNumId w:val="20"/>
  </w:num>
  <w:num w:numId="35">
    <w:abstractNumId w:val="10"/>
  </w:num>
  <w:num w:numId="36">
    <w:abstractNumId w:val="17"/>
  </w:num>
  <w:num w:numId="37">
    <w:abstractNumId w:val="26"/>
  </w:num>
  <w:num w:numId="38">
    <w:abstractNumId w:val="8"/>
  </w:num>
  <w:num w:numId="39">
    <w:abstractNumId w:val="33"/>
  </w:num>
  <w:num w:numId="40">
    <w:abstractNumId w:val="39"/>
  </w:num>
  <w:num w:numId="41">
    <w:abstractNumId w:val="22"/>
  </w:num>
  <w:num w:numId="42">
    <w:abstractNumId w:val="42"/>
  </w:num>
  <w:num w:numId="43">
    <w:abstractNumId w:val="30"/>
  </w:num>
  <w:num w:numId="44">
    <w:abstractNumId w:val="23"/>
  </w:num>
  <w:num w:numId="45">
    <w:abstractNumId w:val="3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7"/>
  </w:num>
  <w:num w:numId="47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7958"/>
    <w:rsid w:val="00007AA7"/>
    <w:rsid w:val="000100FD"/>
    <w:rsid w:val="0001093F"/>
    <w:rsid w:val="00020D8A"/>
    <w:rsid w:val="00024794"/>
    <w:rsid w:val="0002678C"/>
    <w:rsid w:val="00030E51"/>
    <w:rsid w:val="00053730"/>
    <w:rsid w:val="00055200"/>
    <w:rsid w:val="00073482"/>
    <w:rsid w:val="000816E8"/>
    <w:rsid w:val="000853F2"/>
    <w:rsid w:val="00087483"/>
    <w:rsid w:val="00097E2F"/>
    <w:rsid w:val="000A0ABC"/>
    <w:rsid w:val="000A2679"/>
    <w:rsid w:val="000A4555"/>
    <w:rsid w:val="000C06FF"/>
    <w:rsid w:val="000E0FD9"/>
    <w:rsid w:val="000E4983"/>
    <w:rsid w:val="000F094E"/>
    <w:rsid w:val="000F0B8C"/>
    <w:rsid w:val="000F0DA2"/>
    <w:rsid w:val="000F60BD"/>
    <w:rsid w:val="001006D7"/>
    <w:rsid w:val="001028E4"/>
    <w:rsid w:val="00113302"/>
    <w:rsid w:val="00114D15"/>
    <w:rsid w:val="00131835"/>
    <w:rsid w:val="00140CB9"/>
    <w:rsid w:val="00140F89"/>
    <w:rsid w:val="001434B7"/>
    <w:rsid w:val="00150143"/>
    <w:rsid w:val="001622BC"/>
    <w:rsid w:val="001735D4"/>
    <w:rsid w:val="00177DBB"/>
    <w:rsid w:val="00187D74"/>
    <w:rsid w:val="001A0482"/>
    <w:rsid w:val="001A6998"/>
    <w:rsid w:val="001A7B85"/>
    <w:rsid w:val="001B2F25"/>
    <w:rsid w:val="001B3353"/>
    <w:rsid w:val="001B35CE"/>
    <w:rsid w:val="001C6813"/>
    <w:rsid w:val="001D1463"/>
    <w:rsid w:val="001D1C2B"/>
    <w:rsid w:val="001D3CBA"/>
    <w:rsid w:val="001D5362"/>
    <w:rsid w:val="001F1A85"/>
    <w:rsid w:val="001F39CD"/>
    <w:rsid w:val="001F676A"/>
    <w:rsid w:val="00200505"/>
    <w:rsid w:val="0020081F"/>
    <w:rsid w:val="00202564"/>
    <w:rsid w:val="00210002"/>
    <w:rsid w:val="00212F1A"/>
    <w:rsid w:val="00216EAB"/>
    <w:rsid w:val="002264BB"/>
    <w:rsid w:val="00230110"/>
    <w:rsid w:val="00253319"/>
    <w:rsid w:val="002546C4"/>
    <w:rsid w:val="002574ED"/>
    <w:rsid w:val="0026073D"/>
    <w:rsid w:val="00271D1F"/>
    <w:rsid w:val="002766C5"/>
    <w:rsid w:val="00277C5C"/>
    <w:rsid w:val="00290E99"/>
    <w:rsid w:val="00297C1B"/>
    <w:rsid w:val="002A1EFF"/>
    <w:rsid w:val="002B5C58"/>
    <w:rsid w:val="002B60AA"/>
    <w:rsid w:val="002D3E40"/>
    <w:rsid w:val="002E02DD"/>
    <w:rsid w:val="002F3EA6"/>
    <w:rsid w:val="003040C0"/>
    <w:rsid w:val="00311580"/>
    <w:rsid w:val="00313F12"/>
    <w:rsid w:val="003148C9"/>
    <w:rsid w:val="00326A1D"/>
    <w:rsid w:val="0033285E"/>
    <w:rsid w:val="00340F9E"/>
    <w:rsid w:val="00341FD2"/>
    <w:rsid w:val="003447C0"/>
    <w:rsid w:val="0035186B"/>
    <w:rsid w:val="003525EE"/>
    <w:rsid w:val="00353E50"/>
    <w:rsid w:val="003676A2"/>
    <w:rsid w:val="00370D94"/>
    <w:rsid w:val="0037110D"/>
    <w:rsid w:val="003722A2"/>
    <w:rsid w:val="00373E7B"/>
    <w:rsid w:val="00374282"/>
    <w:rsid w:val="003742FB"/>
    <w:rsid w:val="0037626C"/>
    <w:rsid w:val="003A19FF"/>
    <w:rsid w:val="003A1BAD"/>
    <w:rsid w:val="003B7B83"/>
    <w:rsid w:val="003C159F"/>
    <w:rsid w:val="003C1AD8"/>
    <w:rsid w:val="003C4BA6"/>
    <w:rsid w:val="003D257D"/>
    <w:rsid w:val="003D33D7"/>
    <w:rsid w:val="003D5CFF"/>
    <w:rsid w:val="003D7A89"/>
    <w:rsid w:val="003F0966"/>
    <w:rsid w:val="003F1777"/>
    <w:rsid w:val="00403152"/>
    <w:rsid w:val="00404E45"/>
    <w:rsid w:val="00406945"/>
    <w:rsid w:val="00415D2D"/>
    <w:rsid w:val="00416239"/>
    <w:rsid w:val="00421BB4"/>
    <w:rsid w:val="00431415"/>
    <w:rsid w:val="00431977"/>
    <w:rsid w:val="0043462D"/>
    <w:rsid w:val="00435B1B"/>
    <w:rsid w:val="00437726"/>
    <w:rsid w:val="00445A36"/>
    <w:rsid w:val="00450926"/>
    <w:rsid w:val="00454013"/>
    <w:rsid w:val="00460D04"/>
    <w:rsid w:val="00474659"/>
    <w:rsid w:val="00474E54"/>
    <w:rsid w:val="00480820"/>
    <w:rsid w:val="00484EEF"/>
    <w:rsid w:val="00495A8F"/>
    <w:rsid w:val="004C1927"/>
    <w:rsid w:val="004C1E7B"/>
    <w:rsid w:val="004C350D"/>
    <w:rsid w:val="004C5600"/>
    <w:rsid w:val="004C71C0"/>
    <w:rsid w:val="004D2C67"/>
    <w:rsid w:val="004D4D0E"/>
    <w:rsid w:val="004D675F"/>
    <w:rsid w:val="004F28A0"/>
    <w:rsid w:val="004F624B"/>
    <w:rsid w:val="00507460"/>
    <w:rsid w:val="005147CE"/>
    <w:rsid w:val="005165B0"/>
    <w:rsid w:val="00521416"/>
    <w:rsid w:val="00521E64"/>
    <w:rsid w:val="00525A6A"/>
    <w:rsid w:val="005261F0"/>
    <w:rsid w:val="00531997"/>
    <w:rsid w:val="00540BEC"/>
    <w:rsid w:val="00543884"/>
    <w:rsid w:val="00546B64"/>
    <w:rsid w:val="0055041E"/>
    <w:rsid w:val="00552047"/>
    <w:rsid w:val="00552EBD"/>
    <w:rsid w:val="00553DAD"/>
    <w:rsid w:val="00581A6F"/>
    <w:rsid w:val="00592B4D"/>
    <w:rsid w:val="005B7C98"/>
    <w:rsid w:val="005D7332"/>
    <w:rsid w:val="005E0CF7"/>
    <w:rsid w:val="005E61C9"/>
    <w:rsid w:val="005E790B"/>
    <w:rsid w:val="005F0F82"/>
    <w:rsid w:val="005F611B"/>
    <w:rsid w:val="005F6320"/>
    <w:rsid w:val="00604111"/>
    <w:rsid w:val="00607692"/>
    <w:rsid w:val="00613530"/>
    <w:rsid w:val="00616849"/>
    <w:rsid w:val="00623CB2"/>
    <w:rsid w:val="0062414A"/>
    <w:rsid w:val="006251F6"/>
    <w:rsid w:val="006254AE"/>
    <w:rsid w:val="00626C4B"/>
    <w:rsid w:val="00627D89"/>
    <w:rsid w:val="00633E10"/>
    <w:rsid w:val="00653134"/>
    <w:rsid w:val="00653FF8"/>
    <w:rsid w:val="0066347B"/>
    <w:rsid w:val="00667D42"/>
    <w:rsid w:val="00674E01"/>
    <w:rsid w:val="0068340F"/>
    <w:rsid w:val="006B38B3"/>
    <w:rsid w:val="006B4D99"/>
    <w:rsid w:val="006B54BA"/>
    <w:rsid w:val="006B58FD"/>
    <w:rsid w:val="006C1ED9"/>
    <w:rsid w:val="006C344E"/>
    <w:rsid w:val="006D01E4"/>
    <w:rsid w:val="006D2EF4"/>
    <w:rsid w:val="006D3051"/>
    <w:rsid w:val="006E650C"/>
    <w:rsid w:val="006F4B9D"/>
    <w:rsid w:val="007060E3"/>
    <w:rsid w:val="00715395"/>
    <w:rsid w:val="00716BE7"/>
    <w:rsid w:val="00720480"/>
    <w:rsid w:val="00747E9F"/>
    <w:rsid w:val="00754AA6"/>
    <w:rsid w:val="00765B97"/>
    <w:rsid w:val="00767023"/>
    <w:rsid w:val="00776990"/>
    <w:rsid w:val="00787319"/>
    <w:rsid w:val="00796E89"/>
    <w:rsid w:val="007A08C4"/>
    <w:rsid w:val="007A14D5"/>
    <w:rsid w:val="007A6C41"/>
    <w:rsid w:val="007B09C2"/>
    <w:rsid w:val="007C0957"/>
    <w:rsid w:val="007C5838"/>
    <w:rsid w:val="007E2013"/>
    <w:rsid w:val="007E3314"/>
    <w:rsid w:val="007E78EE"/>
    <w:rsid w:val="007F0FAE"/>
    <w:rsid w:val="007F2D5E"/>
    <w:rsid w:val="007F5E9D"/>
    <w:rsid w:val="007F6762"/>
    <w:rsid w:val="00813665"/>
    <w:rsid w:val="00821610"/>
    <w:rsid w:val="00824F3A"/>
    <w:rsid w:val="0083582A"/>
    <w:rsid w:val="0084462D"/>
    <w:rsid w:val="008638CC"/>
    <w:rsid w:val="008670C4"/>
    <w:rsid w:val="008671E4"/>
    <w:rsid w:val="00876989"/>
    <w:rsid w:val="008848C4"/>
    <w:rsid w:val="00885CF0"/>
    <w:rsid w:val="00897BB7"/>
    <w:rsid w:val="008A24CF"/>
    <w:rsid w:val="008A72C2"/>
    <w:rsid w:val="008B44D4"/>
    <w:rsid w:val="008B5870"/>
    <w:rsid w:val="008C0575"/>
    <w:rsid w:val="008C2E67"/>
    <w:rsid w:val="008D4C83"/>
    <w:rsid w:val="008D6441"/>
    <w:rsid w:val="008E3B46"/>
    <w:rsid w:val="008E3BF0"/>
    <w:rsid w:val="008E4BAB"/>
    <w:rsid w:val="008E6E15"/>
    <w:rsid w:val="008F184C"/>
    <w:rsid w:val="008F2933"/>
    <w:rsid w:val="008F34B2"/>
    <w:rsid w:val="008F668D"/>
    <w:rsid w:val="00900C53"/>
    <w:rsid w:val="00901CA8"/>
    <w:rsid w:val="00907DC5"/>
    <w:rsid w:val="009431C5"/>
    <w:rsid w:val="009450EC"/>
    <w:rsid w:val="0094644A"/>
    <w:rsid w:val="00955826"/>
    <w:rsid w:val="0095739B"/>
    <w:rsid w:val="009613B0"/>
    <w:rsid w:val="0096314F"/>
    <w:rsid w:val="00965849"/>
    <w:rsid w:val="009658E0"/>
    <w:rsid w:val="009820F7"/>
    <w:rsid w:val="00984E8E"/>
    <w:rsid w:val="0098687C"/>
    <w:rsid w:val="00987C09"/>
    <w:rsid w:val="00995B60"/>
    <w:rsid w:val="00996E73"/>
    <w:rsid w:val="009A1D4B"/>
    <w:rsid w:val="009A3AEF"/>
    <w:rsid w:val="009D1548"/>
    <w:rsid w:val="009D486B"/>
    <w:rsid w:val="009E4191"/>
    <w:rsid w:val="009E4BDA"/>
    <w:rsid w:val="009F2DD7"/>
    <w:rsid w:val="00A050DF"/>
    <w:rsid w:val="00A05188"/>
    <w:rsid w:val="00A151F5"/>
    <w:rsid w:val="00A15E74"/>
    <w:rsid w:val="00A279F2"/>
    <w:rsid w:val="00A27ECD"/>
    <w:rsid w:val="00A40DD1"/>
    <w:rsid w:val="00A46BE0"/>
    <w:rsid w:val="00A57797"/>
    <w:rsid w:val="00A70080"/>
    <w:rsid w:val="00A74342"/>
    <w:rsid w:val="00A74C8C"/>
    <w:rsid w:val="00A76CA0"/>
    <w:rsid w:val="00A93A6A"/>
    <w:rsid w:val="00A97BF0"/>
    <w:rsid w:val="00AA2528"/>
    <w:rsid w:val="00AC0D5F"/>
    <w:rsid w:val="00AC50AB"/>
    <w:rsid w:val="00AD0708"/>
    <w:rsid w:val="00AD5CF6"/>
    <w:rsid w:val="00AE0B74"/>
    <w:rsid w:val="00AE0E3E"/>
    <w:rsid w:val="00AE3D95"/>
    <w:rsid w:val="00AE4D2B"/>
    <w:rsid w:val="00AE7C78"/>
    <w:rsid w:val="00AF699C"/>
    <w:rsid w:val="00B03516"/>
    <w:rsid w:val="00B07836"/>
    <w:rsid w:val="00B129F8"/>
    <w:rsid w:val="00B16E90"/>
    <w:rsid w:val="00B23AC6"/>
    <w:rsid w:val="00B2585E"/>
    <w:rsid w:val="00B25C20"/>
    <w:rsid w:val="00B302E3"/>
    <w:rsid w:val="00B341A2"/>
    <w:rsid w:val="00B35540"/>
    <w:rsid w:val="00B458CC"/>
    <w:rsid w:val="00B45B3C"/>
    <w:rsid w:val="00B55AA8"/>
    <w:rsid w:val="00B57D09"/>
    <w:rsid w:val="00B638EC"/>
    <w:rsid w:val="00B6608A"/>
    <w:rsid w:val="00B67474"/>
    <w:rsid w:val="00B675C9"/>
    <w:rsid w:val="00B70EF0"/>
    <w:rsid w:val="00B87A20"/>
    <w:rsid w:val="00BA6AFD"/>
    <w:rsid w:val="00BB7D66"/>
    <w:rsid w:val="00BE1D2C"/>
    <w:rsid w:val="00C0299C"/>
    <w:rsid w:val="00C17201"/>
    <w:rsid w:val="00C20A86"/>
    <w:rsid w:val="00C25877"/>
    <w:rsid w:val="00C26625"/>
    <w:rsid w:val="00C315B5"/>
    <w:rsid w:val="00C404C5"/>
    <w:rsid w:val="00C43509"/>
    <w:rsid w:val="00C46FB5"/>
    <w:rsid w:val="00C55B0D"/>
    <w:rsid w:val="00C6004E"/>
    <w:rsid w:val="00C617F1"/>
    <w:rsid w:val="00C61A36"/>
    <w:rsid w:val="00C667E0"/>
    <w:rsid w:val="00C67C68"/>
    <w:rsid w:val="00C750BD"/>
    <w:rsid w:val="00C75F4D"/>
    <w:rsid w:val="00C82411"/>
    <w:rsid w:val="00C857E8"/>
    <w:rsid w:val="00C91902"/>
    <w:rsid w:val="00C92976"/>
    <w:rsid w:val="00C95AE2"/>
    <w:rsid w:val="00CA704D"/>
    <w:rsid w:val="00CC32A6"/>
    <w:rsid w:val="00CC414A"/>
    <w:rsid w:val="00CD411D"/>
    <w:rsid w:val="00CD434A"/>
    <w:rsid w:val="00CE1768"/>
    <w:rsid w:val="00CE1F18"/>
    <w:rsid w:val="00D05B21"/>
    <w:rsid w:val="00D20B11"/>
    <w:rsid w:val="00D23FD9"/>
    <w:rsid w:val="00D30985"/>
    <w:rsid w:val="00D313B3"/>
    <w:rsid w:val="00D31DEC"/>
    <w:rsid w:val="00D330B2"/>
    <w:rsid w:val="00D34DF0"/>
    <w:rsid w:val="00D35F15"/>
    <w:rsid w:val="00D41084"/>
    <w:rsid w:val="00D47D50"/>
    <w:rsid w:val="00D525F8"/>
    <w:rsid w:val="00D527B6"/>
    <w:rsid w:val="00D55D9F"/>
    <w:rsid w:val="00D6619E"/>
    <w:rsid w:val="00D8118B"/>
    <w:rsid w:val="00D83963"/>
    <w:rsid w:val="00D86C13"/>
    <w:rsid w:val="00D915B1"/>
    <w:rsid w:val="00D921E2"/>
    <w:rsid w:val="00D97F14"/>
    <w:rsid w:val="00DA6051"/>
    <w:rsid w:val="00DA6566"/>
    <w:rsid w:val="00DA6948"/>
    <w:rsid w:val="00DC09FE"/>
    <w:rsid w:val="00DC38C2"/>
    <w:rsid w:val="00DD4894"/>
    <w:rsid w:val="00DE74BE"/>
    <w:rsid w:val="00DF312A"/>
    <w:rsid w:val="00E14327"/>
    <w:rsid w:val="00E17DE9"/>
    <w:rsid w:val="00E267DF"/>
    <w:rsid w:val="00E316E4"/>
    <w:rsid w:val="00E35A74"/>
    <w:rsid w:val="00E40E50"/>
    <w:rsid w:val="00E429CD"/>
    <w:rsid w:val="00E4487C"/>
    <w:rsid w:val="00E45C0B"/>
    <w:rsid w:val="00E6499B"/>
    <w:rsid w:val="00E675D0"/>
    <w:rsid w:val="00E7275D"/>
    <w:rsid w:val="00E7563C"/>
    <w:rsid w:val="00E87110"/>
    <w:rsid w:val="00E87CED"/>
    <w:rsid w:val="00E95631"/>
    <w:rsid w:val="00E95F56"/>
    <w:rsid w:val="00E96DEA"/>
    <w:rsid w:val="00EA243C"/>
    <w:rsid w:val="00EB0D47"/>
    <w:rsid w:val="00EB34D8"/>
    <w:rsid w:val="00EC74C1"/>
    <w:rsid w:val="00ED3734"/>
    <w:rsid w:val="00ED41B3"/>
    <w:rsid w:val="00ED5620"/>
    <w:rsid w:val="00EE45AB"/>
    <w:rsid w:val="00EF59B2"/>
    <w:rsid w:val="00F0009C"/>
    <w:rsid w:val="00F1731E"/>
    <w:rsid w:val="00F24804"/>
    <w:rsid w:val="00F32344"/>
    <w:rsid w:val="00F35577"/>
    <w:rsid w:val="00F428EF"/>
    <w:rsid w:val="00F468D9"/>
    <w:rsid w:val="00F500D8"/>
    <w:rsid w:val="00F523BA"/>
    <w:rsid w:val="00F80402"/>
    <w:rsid w:val="00F87C8E"/>
    <w:rsid w:val="00F933DF"/>
    <w:rsid w:val="00F93919"/>
    <w:rsid w:val="00F93D80"/>
    <w:rsid w:val="00F93ED2"/>
    <w:rsid w:val="00F95066"/>
    <w:rsid w:val="00F977A8"/>
    <w:rsid w:val="00FB237C"/>
    <w:rsid w:val="00FC1A2C"/>
    <w:rsid w:val="00FC2B93"/>
    <w:rsid w:val="00FC383F"/>
    <w:rsid w:val="00FC7398"/>
    <w:rsid w:val="00FD0597"/>
    <w:rsid w:val="00FD0645"/>
    <w:rsid w:val="00FD1504"/>
    <w:rsid w:val="00FE13EC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7C5838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341FD2"/>
    <w:rPr>
      <w:b/>
      <w:bCs/>
      <w:sz w:val="24"/>
      <w:szCs w:val="24"/>
    </w:rPr>
  </w:style>
  <w:style w:customStyle="true" w:styleId="OdlomakpopisaChar" w:type="character">
    <w:name w:val="Odlomak popisa Char"/>
    <w:link w:val="Odlomakpopisa"/>
    <w:uiPriority w:val="34"/>
    <w:locked/>
    <w:rsid w:val="00341FD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28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28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28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28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28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7C5838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341FD2"/>
    <w:rPr>
      <w:b/>
      <w:bCs/>
      <w:sz w:val="24"/>
      <w:szCs w:val="24"/>
    </w:rPr>
  </w:style>
  <w:style w:customStyle="1" w:styleId="OdlomakpopisaChar" w:type="character">
    <w:name w:val="Odlomak popisa Char"/>
    <w:link w:val="Odlomakpopisa"/>
    <w:uiPriority w:val="34"/>
    <w:locked/>
    <w:rsid w:val="00341FD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28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28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28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28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28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749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8307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2018.</izvorni_sadrzaj>
    <derivirana_varijabla naziv="DomainObject.Predmet.DatumOsnivanja_1">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St-123/2018</izvorni_sadrzaj>
    <derivirana_varijabla naziv="DomainObject.Predmet.OznakaBroj_1">St-123/2018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ROOMBAR d.o.o. za ugostiteljstvo , turizam i usluge</izvorni_sadrzaj>
    <derivirana_varijabla naziv="DomainObject.Predmet.StrankaFormated_1">  ROOMBAR d.o.o. za ugostiteljstvo , turizam i usluge</derivirana_varijabla>
  </DomainObject.Predmet.StrankaFormated>
  <DomainObject.Predmet.StrankaFormatedOIB>
    <izvorni_sadrzaj>  ROOMBAR d.o.o. za ugostiteljstvo , turizam i usluge, OIB 47851045163</izvorni_sadrzaj>
    <derivirana_varijabla naziv="DomainObject.Predmet.StrankaFormatedOIB_1">  ROOMBAR d.o.o. za ugostiteljstvo , turizam i usluge, OIB 47851045163</derivirana_varijabla>
  </DomainObject.Predmet.StrankaFormatedOIB>
  <DomainObject.Predmet.StrankaFormatedWithAdress>
    <izvorni_sadrzaj> ROOMBAR d.o.o. za ugostiteljstvo , turizam i usluge, Radnička 14, 31551 Belišće</izvorni_sadrzaj>
    <derivirana_varijabla naziv="DomainObject.Predmet.StrankaFormatedWithAdress_1"> ROOMBAR d.o.o. za ugostiteljstvo , turizam i usluge, Radnička 14, 31551 Belišće</derivirana_varijabla>
  </DomainObject.Predmet.StrankaFormatedWithAdress>
  <DomainObject.Predmet.StrankaFormatedWithAdressOIB>
    <izvorni_sadrzaj> ROOMBAR d.o.o. za ugostiteljstvo , turizam i usluge, OIB 47851045163, Radnička 14, 31551 Belišće</izvorni_sadrzaj>
    <derivirana_varijabla naziv="DomainObject.Predmet.StrankaFormatedWithAdressOIB_1"> ROOMBAR d.o.o. za ugostiteljstvo , turizam i usluge, OIB 47851045163, Radnička 14, 31551 Belišće</derivirana_varijabla>
  </DomainObject.Predmet.StrankaFormatedWithAdressOIB>
  <DomainObject.Predmet.StrankaWithAdress>
    <izvorni_sadrzaj>ROOMBAR d.o.o. za ugostiteljstvo , turizam i usluge Radnička 14,31551 Belišće</izvorni_sadrzaj>
    <derivirana_varijabla naziv="DomainObject.Predmet.StrankaWithAdress_1">ROOMBAR d.o.o. za ugostiteljstvo , turizam i usluge Radnička 14,31551 Belišće</derivirana_varijabla>
  </DomainObject.Predmet.StrankaWithAdress>
  <DomainObject.Predmet.StrankaWithAdressOIB>
    <izvorni_sadrzaj>ROOMBAR d.o.o. za ugostiteljstvo , turizam i usluge, OIB 47851045163, Radnička 14,31551 Belišće</izvorni_sadrzaj>
    <derivirana_varijabla naziv="DomainObject.Predmet.StrankaWithAdressOIB_1">ROOMBAR d.o.o. za ugostiteljstvo , turizam i usluge, OIB 47851045163, Radnička 14,31551 Belišće</derivirana_varijabla>
  </DomainObject.Predmet.StrankaWithAdressOIB>
  <DomainObject.Predmet.StrankaNazivFormated>
    <izvorni_sadrzaj>ROOMBAR d.o.o. za ugostiteljstvo , turizam i usluge</izvorni_sadrzaj>
    <derivirana_varijabla naziv="DomainObject.Predmet.StrankaNazivFormated_1">ROOMBAR d.o.o. za ugostiteljstvo , turizam i usluge</derivirana_varijabla>
  </DomainObject.Predmet.StrankaNazivFormated>
  <DomainObject.Predmet.StrankaNazivFormatedOIB>
    <izvorni_sadrzaj>ROOMBAR d.o.o. za ugostiteljstvo , turizam i usluge, OIB 47851045163</izvorni_sadrzaj>
    <derivirana_varijabla naziv="DomainObject.Predmet.StrankaNazivFormatedOIB_1">ROOMBAR d.o.o. za ugostiteljstvo , turizam i usluge, OIB 47851045163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ROOMBAR d.o.o. za ugostiteljstvo , turizam i usluge</item>
    </izvorni_sadrzaj>
    <derivirana_varijabla naziv="DomainObject.Predmet.StrankaListFormated_1">
      <item>ROOMBAR d.o.o. za ugostiteljstvo , turizam i usluge</item>
    </derivirana_varijabla>
  </DomainObject.Predmet.StrankaListFormated>
  <DomainObject.Predmet.StrankaListFormatedOIB>
    <izvorni_sadrzaj>
      <item>ROOMBAR d.o.o. za ugostiteljstvo , turizam i usluge, OIB 47851045163</item>
    </izvorni_sadrzaj>
    <derivirana_varijabla naziv="DomainObject.Predmet.StrankaListFormatedOIB_1">
      <item>ROOMBAR d.o.o. za ugostiteljstvo , turizam i usluge, OIB 47851045163</item>
    </derivirana_varijabla>
  </DomainObject.Predmet.StrankaListFormatedOIB>
  <DomainObject.Predmet.StrankaListFormatedWithAdress>
    <izvorni_sadrzaj>
      <item>ROOMBAR d.o.o. za ugostiteljstvo , turizam i usluge, Radnička 14, 31551 Belišće</item>
    </izvorni_sadrzaj>
    <derivirana_varijabla naziv="DomainObject.Predmet.StrankaListFormatedWithAdress_1">
      <item>ROOMBAR d.o.o. za ugostiteljstvo , turizam i usluge, Radnička 14, 31551 Belišće</item>
    </derivirana_varijabla>
  </DomainObject.Predmet.StrankaListFormatedWithAdress>
  <DomainObject.Predmet.StrankaListFormatedWithAdressOIB>
    <izvorni_sadrzaj>
      <item>ROOMBAR d.o.o. za ugostiteljstvo , turizam i usluge, OIB 47851045163, Radnička 14, 31551 Belišće</item>
    </izvorni_sadrzaj>
    <derivirana_varijabla naziv="DomainObject.Predmet.StrankaListFormatedWithAdressOIB_1">
      <item>ROOMBAR d.o.o. za ugostiteljstvo , turizam i usluge, OIB 47851045163, Radnička 14, 31551 Belišće</item>
    </derivirana_varijabla>
  </DomainObject.Predmet.StrankaListFormatedWithAdressOIB>
  <DomainObject.Predmet.StrankaListNazivFormated>
    <izvorni_sadrzaj>
      <item>ROOMBAR d.o.o. za ugostiteljstvo , turizam i usluge</item>
    </izvorni_sadrzaj>
    <derivirana_varijabla naziv="DomainObject.Predmet.StrankaListNazivFormated_1">
      <item>ROOMBAR d.o.o. za ugostiteljstvo , turizam i usluge</item>
    </derivirana_varijabla>
  </DomainObject.Predmet.StrankaListNazivFormated>
  <DomainObject.Predmet.StrankaListNazivFormatedOIB>
    <izvorni_sadrzaj>
      <item>ROOMBAR d.o.o. za ugostiteljstvo , turizam i usluge, OIB 47851045163</item>
    </izvorni_sadrzaj>
    <derivirana_varijabla naziv="DomainObject.Predmet.StrankaListNazivFormatedOIB_1">
      <item>ROOMBAR d.o.o. za ugostiteljstvo , turizam i usluge, OIB 47851045163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ŽDO Osijek</item>
      <item>Kristijan Pavić</item>
    </izvorni_sadrzaj>
    <derivirana_varijabla naziv="DomainObject.Predmet.OstaliListFormated_1">
      <item>ŽDO Osijek</item>
      <item>Kristijan Pavić</item>
    </derivirana_varijabla>
  </DomainObject.Predmet.OstaliListFormated>
  <DomainObject.Predmet.OstaliListFormatedOIB>
    <izvorni_sadrzaj>
      <item>ŽDO Osijek, OIB 52634238587</item>
      <item>Kristijan Pavić, OIB 43890487473</item>
    </izvorni_sadrzaj>
    <derivirana_varijabla naziv="DomainObject.Predmet.OstaliListFormatedOIB_1">
      <item>ŽDO Osijek, OIB 52634238587</item>
      <item>Kristijan Pavić, OIB 43890487473</item>
    </derivirana_varijabla>
  </DomainObject.Predmet.OstaliListFormatedOIB>
  <DomainObject.Predmet.OstaliListFormatedWithAdress>
    <izvorni_sadrzaj>
      <item>ŽDO Osijek</item>
      <item>Kristijan Pavić, Radnička 14, 31551 Belišće</item>
    </izvorni_sadrzaj>
    <derivirana_varijabla naziv="DomainObject.Predmet.OstaliListFormatedWithAdress_1">
      <item>ŽDO Osijek</item>
      <item>Kristijan Pavić, Radnička 14, 31551 Belišće</item>
    </derivirana_varijabla>
  </DomainObject.Predmet.OstaliListFormatedWithAdress>
  <DomainObject.Predmet.OstaliListFormatedWithAdressOIB>
    <izvorni_sadrzaj>
      <item>ŽDO Osijek, OIB 52634238587</item>
      <item>Kristijan Pavić, OIB 43890487473, Radnička 14, 31551 Belišće</item>
    </izvorni_sadrzaj>
    <derivirana_varijabla naziv="DomainObject.Predmet.OstaliListFormatedWithAdressOIB_1">
      <item>ŽDO Osijek, OIB 52634238587</item>
      <item>Kristijan Pavić, OIB 43890487473, Radnička 14, 31551 Belišće</item>
    </derivirana_varijabla>
  </DomainObject.Predmet.OstaliListFormatedWithAdressOIB>
  <DomainObject.Predmet.OstaliListNazivFormated>
    <izvorni_sadrzaj>
      <item>ŽDO Osijek</item>
      <item>Kristijan Pavić</item>
    </izvorni_sadrzaj>
    <derivirana_varijabla naziv="DomainObject.Predmet.OstaliListNazivFormated_1">
      <item>ŽDO Osijek</item>
      <item>Kristijan Pavić</item>
    </derivirana_varijabla>
  </DomainObject.Predmet.OstaliListNazivFormated>
  <DomainObject.Predmet.OstaliListNazivFormatedOIB>
    <izvorni_sadrzaj>
      <item>ŽDO Osijek, OIB 52634238587</item>
      <item>Kristijan Pavić, OIB 43890487473</item>
    </izvorni_sadrzaj>
    <derivirana_varijabla naziv="DomainObject.Predmet.OstaliListNazivFormatedOIB_1">
      <item>ŽDO Osijek, OIB 52634238587</item>
      <item>Kristijan Pavić, OIB 43890487473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ROOMBAR d.o.o. za ugostiteljstvo , turizam i usluge</izvorni_sadrzaj>
    <derivirana_varijabla naziv="DomainObject.Predmet.StrankaIDrugi_1">ROOMBAR d.o.o. za ugostiteljstvo , turizam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ROOMBAR d.o.o. za ugostiteljstvo , turizam i usluge, OIB 47851045163, Radnička 14, 31551 Belišće</izvorni_sadrzaj>
    <derivirana_varijabla naziv="DomainObject.Predmet.StrankaIDrugiAdressOIB_1">ROOMBAR d.o.o. za ugostiteljstvo , turizam i usluge, OIB 47851045163, Radnička 14, 31551 Belišće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ROOMBAR d.o.o. za ugostiteljstvo , turizam i usluge</item>
      <item>ŽDO Osijek</item>
      <item>Kristijan Pavić</item>
    </izvorni_sadrzaj>
    <derivirana_varijabla naziv="DomainObject.Predmet.SudioniciListNaziv_1">
      <item>ROOMBAR d.o.o. za ugostiteljstvo , turizam i usluge</item>
      <item>ŽDO Osijek</item>
      <item>Kristijan Pavić</item>
    </derivirana_varijabla>
  </DomainObject.Predmet.SudioniciListNaziv>
  <DomainObject.Predmet.SudioniciListAdressOIB>
    <izvorni_sadrzaj>
      <item>ROOMBAR d.o.o. za ugostiteljstvo , turizam i usluge, OIB 47851045163, Radnička 14,31551 Belišće</item>
      <item>ŽDO Osijek, OIB 52634238587</item>
      <item>Kristijan Pavić, OIB 43890487473, Radnička 14,31551 Belišće</item>
    </izvorni_sadrzaj>
    <derivirana_varijabla naziv="DomainObject.Predmet.SudioniciListAdressOIB_1">
      <item>ROOMBAR d.o.o. za ugostiteljstvo , turizam i usluge, OIB 47851045163, Radnička 14,31551 Belišće</item>
      <item>ŽDO Osijek, OIB 52634238587</item>
      <item>Kristijan Pavić, OIB 43890487473, Radnička 14,31551 Belišće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47851045163</item>
      <item>, OIB 52634238587</item>
      <item>, OIB 43890487473</item>
    </izvorni_sadrzaj>
    <derivirana_varijabla naziv="DomainObject.Predmet.SudioniciListNazivOIB_1">
      <item>, OIB 47851045163</item>
      <item>, OIB 52634238587</item>
      <item>, OIB 43890487473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srpnja 2018.</izvorni_sadrzaj>
    <derivirana_varijabla naziv="DomainObject.Predmet.DatumZadnjeOdrzaneSudskeRadnje_1">3. srpnja 2018.</derivirana_varijabla>
  </DomainObject.Predmet.DatumZadnjeOdrzaneSudskeRadnje>
  <DomainObject.PredzadnjaOdlukaIzPredmeta.DatumDonosenjaOdluke>
    <izvorni_sadrzaj>27. rujna 2018.</izvorni_sadrzaj>
    <derivirana_varijabla naziv="DomainObject.PredzadnjaOdlukaIzPredmeta.DatumDonosenjaOdluke_1">27. rujna 2018.</derivirana_varijabla>
  </DomainObject.PredzadnjaOdlukaIzPredmeta.DatumDonosenjaOdluke>
  <DomainObject.PredzadnjaOdlukaIzPredmeta.Oznaka>
    <izvorni_sadrzaj>St-123/2018-27</izvorni_sadrzaj>
    <derivirana_varijabla naziv="DomainObject.PredzadnjaOdlukaIzPredmeta.Oznaka_1">St-123/2018-27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EFB82D-F314-425A-A3CC-23FD23D134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236</properties:Words>
  <properties:Characters>1214</properties:Characters>
  <properties:Lines>44</properties:Lines>
  <properties:Paragraphs>21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2017-11-09T10:20:00Z</dcterms:created>
  <dc:creator>banka</dc:creator>
  <cp:lastModifiedBy>Elizabeta Đeke</cp:lastModifiedBy>
  <cp:lastPrinted>2018-05-14T07:49:00Z</cp:lastPrinted>
  <dcterms:modified xmlns:xsi="http://www.w3.org/2001/XMLSchema-instance" xsi:type="dcterms:W3CDTF">2018-11-14T10:46:00Z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(Rješenje - određivanje vrijednosti nekretnina - 9.11.17.docx)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