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65583" w14:paraId="5665583" w:rsidRDefault="00D732C9" w:rsidP="00D732C9" w:rsidR="00D732C9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2C9" w:rsidP="00D732C9" w:rsidR="00D732C9" w:rsidRPr="00D21A2C"/>
    <w:p w:rsidRDefault="00D732C9" w:rsidP="00D732C9" w:rsidR="00D732C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732C9" w:rsidP="00D732C9" w:rsidR="00D732C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732C9" w:rsidP="00D732C9" w:rsidR="00B57961" w:rsidRPr="00D732C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</w:t>
      </w:r>
    </w:p>
    <w:p w:rsidRDefault="00D5479F" w:rsidP="00D5479F" w:rsidR="00B57961">
      <w:pPr>
        <w:jc w:val="center"/>
      </w:pPr>
      <w:r>
        <w:t>R</w:t>
      </w:r>
      <w:r w:rsidR="006477DA">
        <w:t xml:space="preserve"> </w:t>
      </w:r>
      <w:r>
        <w:t>E</w:t>
      </w:r>
      <w:r w:rsidR="006477DA">
        <w:t xml:space="preserve"> </w:t>
      </w:r>
      <w:r>
        <w:t>P</w:t>
      </w:r>
      <w:r w:rsidR="006477DA">
        <w:t xml:space="preserve"> </w:t>
      </w:r>
      <w:r>
        <w:t>U</w:t>
      </w:r>
      <w:r w:rsidR="006477DA">
        <w:t xml:space="preserve"> </w:t>
      </w:r>
      <w:r>
        <w:t>B</w:t>
      </w:r>
      <w:r w:rsidR="006477DA">
        <w:t xml:space="preserve"> </w:t>
      </w:r>
      <w:r>
        <w:t>L</w:t>
      </w:r>
      <w:r w:rsidR="006477DA">
        <w:t xml:space="preserve"> </w:t>
      </w:r>
      <w:r>
        <w:t>I</w:t>
      </w:r>
      <w:r w:rsidR="006477DA">
        <w:t xml:space="preserve">  </w:t>
      </w:r>
      <w:r>
        <w:t>K</w:t>
      </w:r>
      <w:r w:rsidR="006477DA">
        <w:t xml:space="preserve"> </w:t>
      </w:r>
      <w:r>
        <w:t>A</w:t>
      </w:r>
      <w:r w:rsidR="006477DA">
        <w:t xml:space="preserve"> </w:t>
      </w:r>
      <w:r>
        <w:t xml:space="preserve"> H</w:t>
      </w:r>
      <w:r w:rsidR="006477DA">
        <w:t xml:space="preserve"> </w:t>
      </w:r>
      <w:r>
        <w:t>R</w:t>
      </w:r>
      <w:r w:rsidR="006477DA">
        <w:t xml:space="preserve"> </w:t>
      </w:r>
      <w:r>
        <w:t>V</w:t>
      </w:r>
      <w:r w:rsidR="006477DA">
        <w:t xml:space="preserve"> </w:t>
      </w:r>
      <w:r>
        <w:t>A</w:t>
      </w:r>
      <w:r w:rsidR="006477DA">
        <w:t xml:space="preserve"> </w:t>
      </w:r>
      <w:r>
        <w:t>T</w:t>
      </w:r>
      <w:r w:rsidR="006477DA">
        <w:t xml:space="preserve"> </w:t>
      </w:r>
      <w:r>
        <w:t>S</w:t>
      </w:r>
      <w:r w:rsidR="006477DA">
        <w:t xml:space="preserve"> K </w:t>
      </w:r>
      <w:r>
        <w:t>A</w:t>
      </w:r>
      <w:r w:rsidR="006477DA">
        <w:t xml:space="preserve"> 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ind w:firstLine="708"/>
        <w:jc w:val="both"/>
      </w:pPr>
      <w:r>
        <w:t xml:space="preserve">Trgovački sud u Osijeku, po </w:t>
      </w:r>
      <w:r w:rsidR="006477DA">
        <w:t>stečajnoj sutkinji Nadi</w:t>
      </w:r>
      <w:r>
        <w:t xml:space="preserve"> Roso, u </w:t>
      </w:r>
      <w:r w:rsidR="002B4B69">
        <w:t xml:space="preserve">stečajnom </w:t>
      </w:r>
      <w:r>
        <w:t xml:space="preserve">predmetu </w:t>
      </w:r>
      <w:r w:rsidR="002B4B69">
        <w:t>dužnika</w:t>
      </w:r>
      <w:r>
        <w:t xml:space="preserve"> </w:t>
      </w:r>
      <w:r w:rsidR="000046AB">
        <w:rPr>
          <w:b/>
        </w:rPr>
        <w:t>KROMOPAK d.o.o. "u stečaju" Valpovo, Dravska 10, OIB: 48844303027, MBS: 030013591</w:t>
      </w:r>
      <w:r>
        <w:t xml:space="preserve">, dana  </w:t>
      </w:r>
      <w:r w:rsidR="00600C07">
        <w:t>8</w:t>
      </w:r>
      <w:r w:rsidR="000046AB">
        <w:t>. veljače 2018. g.,</w:t>
      </w:r>
    </w:p>
    <w:p w:rsidRDefault="00B57961" w:rsidP="00B57961" w:rsidR="00B57961"/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B57961" w:rsidP="00600C07" w:rsidR="00600C07">
      <w:pPr>
        <w:pStyle w:val="Odlomakpopisa"/>
        <w:numPr>
          <w:ilvl w:val="0"/>
          <w:numId w:val="12"/>
        </w:numPr>
        <w:spacing w:after="240"/>
        <w:jc w:val="both"/>
      </w:pPr>
      <w:r>
        <w:t xml:space="preserve">Iz </w:t>
      </w:r>
      <w:proofErr w:type="spellStart"/>
      <w:r>
        <w:t>kupovnine</w:t>
      </w:r>
      <w:proofErr w:type="spellEnd"/>
      <w:r>
        <w:t xml:space="preserve"> </w:t>
      </w:r>
      <w:r w:rsidR="00600C07">
        <w:t xml:space="preserve">u iznosu od 683.200,00 kn </w:t>
      </w:r>
      <w:r>
        <w:t xml:space="preserve">dobivene prodajom nekretnine stečajnog dužnika </w:t>
      </w:r>
      <w:r w:rsidR="005A270B">
        <w:t xml:space="preserve">i to: </w:t>
      </w:r>
      <w:r w:rsidR="00600C07">
        <w:t xml:space="preserve">upisane kod Općinskog suda u Osijeku, Stalna služba Valpovo, Zemljišnoknjižni Odjel Valpovo, </w:t>
      </w:r>
      <w:proofErr w:type="spellStart"/>
      <w:r w:rsidR="00600C07">
        <w:t>zk.ul</w:t>
      </w:r>
      <w:proofErr w:type="spellEnd"/>
      <w:r w:rsidR="00600C07">
        <w:t>. 1898, k.o. Valpovo, kč.br. 871/2 u naravi zgrada i industrijsko dvorište u ulici Dravska 10, Valpovo, ukupne površine 2626 m</w:t>
      </w:r>
      <w:r w:rsidR="00600C07" w:rsidRPr="00600C07">
        <w:rPr>
          <w:vertAlign w:val="superscript"/>
        </w:rPr>
        <w:t>2</w:t>
      </w:r>
      <w:r w:rsidR="00600C07">
        <w:t>, čija je prodaja određena zaključkom o prodaji St-221/15 od 7.9.2017. g.</w:t>
      </w:r>
    </w:p>
    <w:p w:rsidRDefault="00600C07" w:rsidP="00600C07" w:rsidR="00600C07">
      <w:pPr>
        <w:ind w:firstLine="708"/>
        <w:jc w:val="both"/>
      </w:pPr>
      <w:r>
        <w:t xml:space="preserve">Na navedenoj nekretnini upisano je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razlučnih</w:t>
      </w:r>
      <w:proofErr w:type="spellEnd"/>
      <w:r>
        <w:t xml:space="preserve"> vjerovnika  PBZ d.d. Zagrebi  Hrvatska agencija za malo gospodarstvo, inovacije i investicije Zagreb (HAMAG INVEST) namiruju se: </w:t>
      </w:r>
    </w:p>
    <w:p w:rsidRDefault="00600C07" w:rsidP="00600C07" w:rsidR="00600C07">
      <w:pPr>
        <w:pStyle w:val="Odlomakpopisa"/>
        <w:numPr>
          <w:ilvl w:val="0"/>
          <w:numId w:val="10"/>
        </w:numPr>
        <w:jc w:val="both"/>
      </w:pPr>
      <w:r>
        <w:t>troškovi određeni čl. 254 SZ u iznosu od 106.052,73 kn a koji iznos čini:</w:t>
      </w:r>
    </w:p>
    <w:p w:rsidRDefault="00600C07" w:rsidP="00600C07" w:rsidR="00600C07">
      <w:pPr>
        <w:pStyle w:val="Odlomakpopisa"/>
        <w:numPr>
          <w:ilvl w:val="0"/>
          <w:numId w:val="11"/>
        </w:numPr>
        <w:jc w:val="both"/>
      </w:pPr>
      <w:r>
        <w:t xml:space="preserve"> 5% trošak utvrđivanja tražbine čl. 254 st. 2 SZ u iznosu od 34.160,00 kn </w:t>
      </w:r>
    </w:p>
    <w:p w:rsidRDefault="00600C07" w:rsidP="00600C07" w:rsidR="00600C07">
      <w:pPr>
        <w:pStyle w:val="Odlomakpopisa"/>
        <w:numPr>
          <w:ilvl w:val="0"/>
          <w:numId w:val="11"/>
        </w:numPr>
        <w:jc w:val="both"/>
      </w:pPr>
      <w:r>
        <w:t>čl. 254 st. 3 trošak unovčenja u iznosu od 81.892,73 kn (nagrada stečajnoj upraviteljici u bruto iznosu ukupno 63.292,73 kn, trošak oglašavanja 15.400,00 kn, trošak procjene 3.200,00 kn).</w:t>
      </w:r>
    </w:p>
    <w:p w:rsidRDefault="00600C07" w:rsidP="00600C07" w:rsidR="00600C07">
      <w:pPr>
        <w:pStyle w:val="Odlomakpopisa"/>
        <w:numPr>
          <w:ilvl w:val="0"/>
          <w:numId w:val="10"/>
        </w:numPr>
        <w:jc w:val="both"/>
      </w:pPr>
      <w:proofErr w:type="spellStart"/>
      <w:r>
        <w:t>Razlučni</w:t>
      </w:r>
      <w:proofErr w:type="spellEnd"/>
      <w:r>
        <w:t xml:space="preserve"> vjerovnik PBZ d.d. u iznosu od 567.147,27 kn</w:t>
      </w:r>
    </w:p>
    <w:p w:rsidRDefault="00600C07" w:rsidP="00600C07" w:rsidR="00600C07">
      <w:pPr>
        <w:jc w:val="both"/>
      </w:pPr>
    </w:p>
    <w:p w:rsidRDefault="00600C07" w:rsidP="00600C07" w:rsidR="00600C07">
      <w:pPr>
        <w:pStyle w:val="Odlomakpopisa"/>
        <w:ind w:left="1068"/>
        <w:jc w:val="both"/>
      </w:pPr>
    </w:p>
    <w:p w:rsidRDefault="005A270B" w:rsidP="00100923" w:rsidR="00600C07" w:rsidRPr="00100923">
      <w:pPr>
        <w:pStyle w:val="Odlomakpopisa"/>
        <w:numPr>
          <w:ilvl w:val="0"/>
          <w:numId w:val="12"/>
        </w:numPr>
        <w:spacing w:lineRule="auto" w:line="276" w:after="240"/>
        <w:jc w:val="both"/>
        <w:rPr>
          <w:b/>
        </w:rPr>
      </w:pPr>
      <w:r>
        <w:t>Računovodstvo Trgovačkog suda u Osijeku izvršiti će prijenos navedenih sredstava</w:t>
      </w:r>
      <w:r w:rsidR="004015A4">
        <w:t xml:space="preserve"> iz točke </w:t>
      </w:r>
      <w:r w:rsidR="00A53137">
        <w:t>1</w:t>
      </w:r>
      <w:r w:rsidR="004015A4">
        <w:t xml:space="preserve"> a) ovoga rješenja</w:t>
      </w:r>
      <w:r>
        <w:t xml:space="preserve"> s kartice predmeta i to </w:t>
      </w:r>
      <w:r w:rsidR="006D6AFF">
        <w:t xml:space="preserve">iznosa od </w:t>
      </w:r>
      <w:r w:rsidR="00600C07" w:rsidRPr="00100923">
        <w:rPr>
          <w:b/>
        </w:rPr>
        <w:t>106.052,73</w:t>
      </w:r>
      <w:r w:rsidR="006D6AFF" w:rsidRPr="00100923">
        <w:rPr>
          <w:b/>
        </w:rPr>
        <w:t xml:space="preserve"> kn</w:t>
      </w:r>
      <w:r w:rsidR="006D6AFF">
        <w:t xml:space="preserve"> </w:t>
      </w:r>
      <w:r w:rsidR="00600C07" w:rsidRPr="00100923">
        <w:rPr>
          <w:b/>
        </w:rPr>
        <w:t xml:space="preserve">na žiro račun stečajnog dužnika IBAN HR58 24850031100293621 </w:t>
      </w:r>
      <w:r w:rsidR="00600C07">
        <w:t xml:space="preserve">i iz točke 1.b) iznos od </w:t>
      </w:r>
      <w:r w:rsidR="00600C07" w:rsidRPr="00100923">
        <w:rPr>
          <w:b/>
        </w:rPr>
        <w:t xml:space="preserve">567.147,27 kn. isplatom na žiro račun </w:t>
      </w:r>
      <w:proofErr w:type="spellStart"/>
      <w:r w:rsidR="00100923" w:rsidRPr="00100923">
        <w:rPr>
          <w:b/>
        </w:rPr>
        <w:t>razlučnog</w:t>
      </w:r>
      <w:proofErr w:type="spellEnd"/>
      <w:r w:rsidR="00100923" w:rsidRPr="00100923">
        <w:rPr>
          <w:b/>
        </w:rPr>
        <w:t xml:space="preserve"> vjerovnika PBZ d.d. </w:t>
      </w:r>
      <w:r w:rsidR="00600C07" w:rsidRPr="00100923">
        <w:rPr>
          <w:b/>
        </w:rPr>
        <w:t>broj IBAN: HR64 2340 0091 0000 0001 3, po pravomoćnosti ovog Rješenja.</w:t>
      </w:r>
    </w:p>
    <w:p w:rsidRDefault="001E4CA0" w:rsidP="005A270B" w:rsidR="001E4CA0">
      <w:pPr>
        <w:jc w:val="both"/>
      </w:pPr>
    </w:p>
    <w:p w:rsidRDefault="005A270B" w:rsidP="005A270B" w:rsidR="005A270B">
      <w:pPr>
        <w:ind w:firstLine="708"/>
        <w:jc w:val="center"/>
      </w:pPr>
      <w:r>
        <w:t>Obrazloženje</w:t>
      </w:r>
    </w:p>
    <w:p w:rsidRDefault="005A270B" w:rsidP="004015A4" w:rsidR="005A270B">
      <w:pPr>
        <w:jc w:val="both"/>
      </w:pPr>
    </w:p>
    <w:p w:rsidRDefault="005A270B" w:rsidP="005A270B" w:rsidR="005A270B">
      <w:pPr>
        <w:ind w:firstLine="708"/>
        <w:jc w:val="both"/>
      </w:pPr>
      <w:r>
        <w:t>Stečajn</w:t>
      </w:r>
      <w:r w:rsidR="00FF627D">
        <w:t>a</w:t>
      </w:r>
      <w:r>
        <w:t xml:space="preserve"> upravitelj</w:t>
      </w:r>
      <w:r w:rsidR="00FF627D">
        <w:t>ica</w:t>
      </w:r>
      <w:r>
        <w:t xml:space="preserve"> u stečajnom predmetu </w:t>
      </w:r>
      <w:r w:rsidR="000046AB">
        <w:rPr>
          <w:b/>
        </w:rPr>
        <w:t xml:space="preserve">KROMOPAK d.o.o. "u stečaju" Valpovo, Dravska 10, OIB: 48844303027, MBS: 030013591 </w:t>
      </w:r>
      <w:r>
        <w:t>objavi</w:t>
      </w:r>
      <w:r w:rsidR="00FF627D">
        <w:t>la</w:t>
      </w:r>
      <w:r>
        <w:t xml:space="preserve"> je diobu </w:t>
      </w:r>
      <w:proofErr w:type="spellStart"/>
      <w:r>
        <w:t>kupovnine</w:t>
      </w:r>
      <w:proofErr w:type="spellEnd"/>
      <w:r>
        <w:t xml:space="preserve"> za prodaju nekretnina stečajnog dužnika, u ukupnom iznosu od </w:t>
      </w:r>
      <w:r w:rsidR="00100923">
        <w:t>683.200,00</w:t>
      </w:r>
      <w:r w:rsidR="001E15EB">
        <w:t xml:space="preserve"> kn</w:t>
      </w:r>
      <w:r>
        <w:t>.</w:t>
      </w:r>
    </w:p>
    <w:p w:rsidRDefault="005A270B" w:rsidP="005A270B" w:rsidR="005A270B">
      <w:pPr>
        <w:ind w:firstLine="708"/>
        <w:jc w:val="both"/>
      </w:pPr>
    </w:p>
    <w:p w:rsidRDefault="005A270B" w:rsidP="0097525C" w:rsidR="006D6AFF">
      <w:pPr>
        <w:ind w:firstLine="708"/>
        <w:jc w:val="both"/>
      </w:pPr>
      <w:r>
        <w:t>Stečajn</w:t>
      </w:r>
      <w:r w:rsidR="00FF627D">
        <w:t>a</w:t>
      </w:r>
      <w:r>
        <w:t xml:space="preserve"> upravitelj</w:t>
      </w:r>
      <w:r w:rsidR="00FF627D">
        <w:t>ica</w:t>
      </w:r>
      <w:r>
        <w:t xml:space="preserve"> predloži</w:t>
      </w:r>
      <w:r w:rsidR="00FF627D">
        <w:t>la</w:t>
      </w:r>
      <w:r>
        <w:t xml:space="preserve"> je diobu </w:t>
      </w:r>
      <w:proofErr w:type="spellStart"/>
      <w:r>
        <w:t>kupovnine</w:t>
      </w:r>
      <w:proofErr w:type="spellEnd"/>
      <w:r w:rsidR="006E5710">
        <w:t xml:space="preserve"> podneskom od </w:t>
      </w:r>
      <w:r w:rsidR="00100923">
        <w:t>4. siječnja 2018. g.</w:t>
      </w:r>
    </w:p>
    <w:p w:rsidRDefault="006E5710" w:rsidP="0097525C" w:rsidR="006E5710">
      <w:pPr>
        <w:ind w:firstLine="708"/>
        <w:jc w:val="both"/>
      </w:pPr>
      <w:r>
        <w:t xml:space="preserve"> </w:t>
      </w:r>
    </w:p>
    <w:p w:rsidRDefault="006E5710" w:rsidP="004015A4" w:rsidR="006E5710">
      <w:pPr>
        <w:ind w:firstLine="708"/>
        <w:jc w:val="both"/>
      </w:pPr>
      <w:r>
        <w:t xml:space="preserve">Nakon održanog ročišta dana </w:t>
      </w:r>
      <w:r w:rsidR="00100923">
        <w:t>30. siječnja 2018</w:t>
      </w:r>
      <w:r w:rsidR="006D6AFF">
        <w:t>. g</w:t>
      </w:r>
      <w:r w:rsidR="001E4CA0">
        <w:t>.</w:t>
      </w:r>
      <w:r>
        <w:t xml:space="preserve"> za diobu </w:t>
      </w:r>
      <w:proofErr w:type="spellStart"/>
      <w:r>
        <w:t>kupovnine</w:t>
      </w:r>
      <w:proofErr w:type="spellEnd"/>
      <w:r>
        <w:t xml:space="preserve"> stekli su se uvjeti</w:t>
      </w:r>
      <w:r w:rsidR="005A270B">
        <w:t xml:space="preserve"> za namirenje u izreci navedenog </w:t>
      </w:r>
      <w:proofErr w:type="spellStart"/>
      <w:r w:rsidR="005A270B">
        <w:t>razlučnog</w:t>
      </w:r>
      <w:proofErr w:type="spellEnd"/>
      <w:r w:rsidR="005A270B">
        <w:t xml:space="preserve"> vjerovnika </w:t>
      </w:r>
      <w:r w:rsidR="00100923">
        <w:t>PBZ d.d.</w:t>
      </w:r>
      <w:r w:rsidR="005A270B">
        <w:t>, u nazočnosti stečajn</w:t>
      </w:r>
      <w:r w:rsidR="00FF627D">
        <w:t>e</w:t>
      </w:r>
      <w:r w:rsidR="005A270B">
        <w:t xml:space="preserve"> upravitelj</w:t>
      </w:r>
      <w:r w:rsidR="00FF627D">
        <w:t>ice</w:t>
      </w:r>
      <w:r w:rsidR="00100923">
        <w:t xml:space="preserve"> </w:t>
      </w:r>
      <w:r w:rsidR="006D6AFF">
        <w:t>i punomoćni</w:t>
      </w:r>
      <w:r w:rsidR="00100923">
        <w:t xml:space="preserve">ka </w:t>
      </w:r>
      <w:proofErr w:type="spellStart"/>
      <w:r w:rsidR="00100923">
        <w:t>razlučnog</w:t>
      </w:r>
      <w:proofErr w:type="spellEnd"/>
      <w:r w:rsidR="00100923">
        <w:t xml:space="preserve"> vjerovnika - odvjetnika</w:t>
      </w:r>
      <w:r w:rsidR="005A270B">
        <w:t xml:space="preserve">, koji su se s diobom </w:t>
      </w:r>
      <w:proofErr w:type="spellStart"/>
      <w:r w:rsidR="005A270B">
        <w:t>kupovnine</w:t>
      </w:r>
      <w:proofErr w:type="spellEnd"/>
      <w:r w:rsidR="005A270B">
        <w:t xml:space="preserve"> suglasili, te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B57961" w:rsidP="00B57961" w:rsidR="00B57961"/>
    <w:p w:rsidRDefault="00100923" w:rsidP="00B57961" w:rsidR="00100923"/>
    <w:p w:rsidRDefault="001E4CA0" w:rsidP="001E4CA0" w:rsidR="00B57961">
      <w:pPr>
        <w:tabs>
          <w:tab w:pos="4536" w:val="center"/>
          <w:tab w:pos="6360" w:val="left"/>
        </w:tabs>
      </w:pPr>
      <w:r>
        <w:tab/>
      </w:r>
      <w:r w:rsidR="00752878">
        <w:t xml:space="preserve">U Osijeku </w:t>
      </w:r>
      <w:r w:rsidR="00100923">
        <w:t>8</w:t>
      </w:r>
      <w:r w:rsidR="000046AB">
        <w:t>. veljače 2018. g.</w:t>
      </w:r>
    </w:p>
    <w:p w:rsidRDefault="00B57961" w:rsidP="00B57961" w:rsidR="00B57961"/>
    <w:p w:rsidRDefault="00100923" w:rsidP="00B57961" w:rsidR="00100923"/>
    <w:p w:rsidRDefault="004015A4" w:rsidP="004015A4" w:rsidR="004015A4">
      <w:r>
        <w:t xml:space="preserve"> </w:t>
      </w:r>
      <w:r w:rsidR="006D6AFF">
        <w:t>Zapisničar: Danijela Sekulić</w:t>
      </w:r>
      <w:r>
        <w:t xml:space="preserve">                                                  </w:t>
      </w:r>
      <w:r w:rsidR="0097525C">
        <w:t xml:space="preserve">      </w:t>
      </w:r>
      <w:r>
        <w:t xml:space="preserve">  </w:t>
      </w:r>
      <w:r w:rsidR="006477DA">
        <w:t>STEČAJNA SUTKINJA</w:t>
      </w:r>
    </w:p>
    <w:p w:rsidRDefault="004015A4" w:rsidP="004015A4" w:rsidR="004015A4">
      <w:r>
        <w:t xml:space="preserve">                                  </w:t>
      </w:r>
      <w:r w:rsidR="0097525C">
        <w:t xml:space="preserve">        </w:t>
      </w:r>
      <w:r>
        <w:t xml:space="preserve">                                       </w:t>
      </w:r>
      <w:r w:rsidR="0097525C">
        <w:t xml:space="preserve">                               </w:t>
      </w:r>
      <w:r w:rsidR="006477DA">
        <w:t xml:space="preserve">    </w:t>
      </w:r>
      <w:r w:rsidR="0097525C">
        <w:t xml:space="preserve"> </w:t>
      </w:r>
      <w:r>
        <w:t>Nada Roso</w:t>
      </w:r>
    </w:p>
    <w:p w:rsidRDefault="00100923" w:rsidP="004015A4" w:rsidR="00100923"/>
    <w:p w:rsidRDefault="00B57961" w:rsidP="004015A4" w:rsidR="001E15EB">
      <w:pPr>
        <w:jc w:val="right"/>
      </w:pPr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B57961" w:rsidP="00B57961" w:rsidR="00B57961"/>
    <w:p w:rsidRDefault="001E15EB" w:rsidP="00B57961" w:rsidR="001E15EB"/>
    <w:p w:rsidRDefault="00B57961" w:rsidP="00B57961" w:rsidR="00B57961">
      <w:r>
        <w:t>DNA</w:t>
      </w:r>
    </w:p>
    <w:p w:rsidRDefault="00286473" w:rsidP="00F532F9" w:rsidR="00752878">
      <w:pPr>
        <w:pStyle w:val="Odlomakpopisa"/>
        <w:numPr>
          <w:ilvl w:val="0"/>
          <w:numId w:val="3"/>
        </w:numPr>
      </w:pPr>
      <w:r>
        <w:t xml:space="preserve">St. upravitelj </w:t>
      </w:r>
      <w:r w:rsidR="00100923">
        <w:t xml:space="preserve">Živka </w:t>
      </w:r>
      <w:proofErr w:type="spellStart"/>
      <w:r w:rsidR="00100923">
        <w:t>Posavac</w:t>
      </w:r>
      <w:proofErr w:type="spellEnd"/>
    </w:p>
    <w:p w:rsidRDefault="00100923" w:rsidP="00F532F9" w:rsidR="00100923">
      <w:pPr>
        <w:pStyle w:val="Odlomakpopisa"/>
        <w:numPr>
          <w:ilvl w:val="0"/>
          <w:numId w:val="3"/>
        </w:numPr>
      </w:pPr>
      <w:r>
        <w:t>za PBZ d.d. pun. – odvjetnici u OD Leko i partneri Zagreb, Domagojeva 18</w:t>
      </w:r>
    </w:p>
    <w:p w:rsidRDefault="00100923" w:rsidP="00F532F9" w:rsidR="00100923">
      <w:pPr>
        <w:pStyle w:val="Odlomakpopisa"/>
        <w:numPr>
          <w:ilvl w:val="0"/>
          <w:numId w:val="3"/>
        </w:numPr>
      </w:pPr>
      <w:r>
        <w:t>računovodstvu – nakon prav.</w:t>
      </w:r>
    </w:p>
    <w:p w:rsidRDefault="004015A4" w:rsidP="00354434" w:rsidR="00354434">
      <w:pPr>
        <w:pStyle w:val="Odlomakpopisa"/>
        <w:numPr>
          <w:ilvl w:val="0"/>
          <w:numId w:val="3"/>
        </w:numPr>
      </w:pPr>
      <w:r>
        <w:t>e-</w:t>
      </w:r>
      <w:proofErr w:type="spellStart"/>
      <w:r w:rsidR="00F532F9">
        <w:t>ogl</w:t>
      </w:r>
      <w:proofErr w:type="spellEnd"/>
      <w:r w:rsidR="00F532F9">
        <w:t>. pl.</w:t>
      </w:r>
      <w:r w:rsidR="00100923">
        <w:t xml:space="preserve"> uz </w:t>
      </w:r>
      <w:proofErr w:type="spellStart"/>
      <w:r w:rsidR="00100923">
        <w:t>izvj</w:t>
      </w:r>
      <w:proofErr w:type="spellEnd"/>
      <w:r w:rsidR="00100923">
        <w:t>. st. uprav. od 291.2018. g.</w:t>
      </w:r>
    </w:p>
    <w:p w:rsidRDefault="00224E2B" w:rsidP="00354434" w:rsidR="00354434">
      <w:pPr>
        <w:pStyle w:val="Odlomakpopisa"/>
        <w:numPr>
          <w:ilvl w:val="0"/>
          <w:numId w:val="3"/>
        </w:numPr>
      </w:pPr>
      <w:r>
        <w:t>k-</w:t>
      </w:r>
      <w:r w:rsidR="00100923">
        <w:t>8.3.</w:t>
      </w:r>
    </w:p>
    <w:p w:rsidRDefault="002E0E45" w:rsidP="002E0E45" w:rsidR="002E0E45">
      <w:pPr>
        <w:pStyle w:val="Odlomakpopisa"/>
      </w:pPr>
    </w:p>
    <w:p w:rsidRDefault="00DB052E" w:rsidR="00DB052E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100923" w:rsidR="00100923"/>
    <w:p w:rsidRDefault="00100923" w:rsidR="00100923"/>
    <w:p w:rsidRDefault="00100923" w:rsidR="00100923"/>
    <w:p w:rsidRDefault="00100923" w:rsidR="00100923"/>
    <w:p w:rsidRDefault="00100923" w:rsidR="00100923"/>
    <w:p w:rsidRDefault="00100923" w:rsidR="00100923"/>
    <w:p w:rsidRDefault="00100923" w:rsidR="00100923"/>
    <w:p w:rsidRDefault="00100923" w:rsidR="00100923"/>
    <w:p w:rsidRDefault="00100923" w:rsidR="00100923"/>
    <w:p w:rsidRDefault="00100923" w:rsidR="00100923"/>
    <w:p w:rsidRDefault="00100923" w:rsidR="00100923"/>
    <w:p w:rsidRDefault="00586052" w:rsidR="00586052"/>
    <w:p w:rsidRDefault="00586052" w:rsidR="00586052"/>
    <w:p w:rsidRDefault="00586052" w:rsidR="00586052">
      <w:bookmarkStart w:name="_GoBack" w:id="0"/>
      <w:bookmarkEnd w:id="0"/>
    </w:p>
    <w:p w:rsidRDefault="00586052" w:rsidR="00586052"/>
    <w:p w:rsidRDefault="00586052" w:rsidR="00586052"/>
    <w:sectPr w:rsidR="0058605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4722" w:rsidP="00752878" w:rsidR="00EB4722">
      <w:r>
        <w:separator/>
      </w:r>
    </w:p>
  </w:endnote>
  <w:endnote w:id="0" w:type="continuationSeparator">
    <w:p w:rsidRDefault="00EB4722" w:rsidP="00752878" w:rsidR="00EB47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4722" w:rsidP="00752878" w:rsidR="00EB4722">
      <w:r>
        <w:separator/>
      </w:r>
    </w:p>
  </w:footnote>
  <w:footnote w:id="0" w:type="continuationSeparator">
    <w:p w:rsidRDefault="00EB4722" w:rsidP="00752878" w:rsidR="00EB47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61E3">
          <w:rPr>
            <w:noProof/>
          </w:rPr>
          <w:t>1</w:t>
        </w:r>
        <w:r>
          <w:fldChar w:fldCharType="end"/>
        </w:r>
      </w:p>
    </w:sdtContent>
  </w:sdt>
  <w:p w:rsidRDefault="006477DA" w:rsidP="006477DA" w:rsidR="006477DA">
    <w:pPr>
      <w:jc w:val="right"/>
    </w:pPr>
    <w:r>
      <w:t>6 St-</w:t>
    </w:r>
    <w:r w:rsidR="000046AB">
      <w:t>221/15-113</w:t>
    </w:r>
  </w:p>
  <w:p w:rsidRDefault="00752878" w:rsidP="006477DA" w:rsidR="0075287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450D6D"/>
    <w:multiLevelType w:val="hybridMultilevel"/>
    <w:tmpl w:val="B150C540"/>
    <w:lvl w:tplc="98C6495C" w:ilvl="0">
      <w:start w:val="1"/>
      <w:numFmt w:val="lowerLetter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4">
    <w:nsid w:val="2E6526EE"/>
    <w:multiLevelType w:val="hybridMultilevel"/>
    <w:tmpl w:val="66D6939E"/>
    <w:lvl w:tplc="B76AE91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12B730E"/>
    <w:multiLevelType w:val="hybridMultilevel"/>
    <w:tmpl w:val="9AF4FD88"/>
    <w:lvl w:tplc="21FC2E54" w:ilvl="0">
      <w:numFmt w:val="bullet"/>
      <w:lvlText w:val="-"/>
      <w:lvlJc w:val="left"/>
      <w:pPr>
        <w:ind w:hanging="360" w:left="177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6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3F8F1B79"/>
    <w:multiLevelType w:val="hybridMultilevel"/>
    <w:tmpl w:val="2AEA9F7A"/>
    <w:lvl w:tplc="33628638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02B1042"/>
    <w:multiLevelType w:val="hybridMultilevel"/>
    <w:tmpl w:val="61709AA0"/>
    <w:lvl w:tplc="B150BC4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26718C4"/>
    <w:multiLevelType w:val="hybridMultilevel"/>
    <w:tmpl w:val="3844E386"/>
    <w:lvl w:tplc="5770E1C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78687931"/>
    <w:multiLevelType w:val="hybridMultilevel"/>
    <w:tmpl w:val="DEF87D84"/>
    <w:lvl w:tplc="C356438C" w:ilvl="0">
      <w:start w:val="1"/>
      <w:numFmt w:val="bullet"/>
      <w:lvlText w:val="-"/>
      <w:lvlJc w:val="left"/>
      <w:pPr>
        <w:ind w:hanging="360" w:left="114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6"/>
  </w:num>
  <w:num w:numId="5">
    <w:abstractNumId w:val="3"/>
  </w:num>
  <w:num w:numId="6">
    <w:abstractNumId w:val="7"/>
  </w:num>
  <w:num w:numId="7">
    <w:abstractNumId w:val="5"/>
  </w:num>
  <w:num w:numId="8">
    <w:abstractNumId w:val="8"/>
  </w:num>
  <w:num w:numId="9">
    <w:abstractNumId w:val="10"/>
  </w:num>
  <w:num w:numId="10">
    <w:abstractNumId w:val="0"/>
  </w:num>
  <w:num w:numId="11">
    <w:abstractNumId w:val="11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046AB"/>
    <w:rsid w:val="0001574C"/>
    <w:rsid w:val="00097E35"/>
    <w:rsid w:val="000B127F"/>
    <w:rsid w:val="000B2061"/>
    <w:rsid w:val="000D1943"/>
    <w:rsid w:val="00100923"/>
    <w:rsid w:val="00104DD5"/>
    <w:rsid w:val="0016585B"/>
    <w:rsid w:val="00171F06"/>
    <w:rsid w:val="00193CDF"/>
    <w:rsid w:val="00194EFE"/>
    <w:rsid w:val="001E15EB"/>
    <w:rsid w:val="001E4CA0"/>
    <w:rsid w:val="00224E2B"/>
    <w:rsid w:val="00231ADE"/>
    <w:rsid w:val="00286473"/>
    <w:rsid w:val="002B4B69"/>
    <w:rsid w:val="002E0E45"/>
    <w:rsid w:val="002E476F"/>
    <w:rsid w:val="00342CA8"/>
    <w:rsid w:val="00354434"/>
    <w:rsid w:val="00354FE8"/>
    <w:rsid w:val="003A398E"/>
    <w:rsid w:val="004015A4"/>
    <w:rsid w:val="004518E0"/>
    <w:rsid w:val="00455791"/>
    <w:rsid w:val="004571B5"/>
    <w:rsid w:val="004D33F6"/>
    <w:rsid w:val="00533068"/>
    <w:rsid w:val="00572E08"/>
    <w:rsid w:val="00573E91"/>
    <w:rsid w:val="00586052"/>
    <w:rsid w:val="005A270B"/>
    <w:rsid w:val="00600C07"/>
    <w:rsid w:val="00613023"/>
    <w:rsid w:val="00644869"/>
    <w:rsid w:val="006477DA"/>
    <w:rsid w:val="00650C92"/>
    <w:rsid w:val="006D6AFF"/>
    <w:rsid w:val="006E5710"/>
    <w:rsid w:val="00752878"/>
    <w:rsid w:val="00756BEB"/>
    <w:rsid w:val="00756F2C"/>
    <w:rsid w:val="007F60F2"/>
    <w:rsid w:val="008214D8"/>
    <w:rsid w:val="0086789B"/>
    <w:rsid w:val="008920B6"/>
    <w:rsid w:val="00892557"/>
    <w:rsid w:val="008A2BEE"/>
    <w:rsid w:val="008A371A"/>
    <w:rsid w:val="008C5AD0"/>
    <w:rsid w:val="008D5DEB"/>
    <w:rsid w:val="00924F04"/>
    <w:rsid w:val="0093692A"/>
    <w:rsid w:val="0097525C"/>
    <w:rsid w:val="009961E3"/>
    <w:rsid w:val="009D01E2"/>
    <w:rsid w:val="00A16ABF"/>
    <w:rsid w:val="00A3640D"/>
    <w:rsid w:val="00A53137"/>
    <w:rsid w:val="00A57BF1"/>
    <w:rsid w:val="00A766E0"/>
    <w:rsid w:val="00A76DD6"/>
    <w:rsid w:val="00B10045"/>
    <w:rsid w:val="00B57961"/>
    <w:rsid w:val="00B70336"/>
    <w:rsid w:val="00BC4D67"/>
    <w:rsid w:val="00BE2014"/>
    <w:rsid w:val="00C06C57"/>
    <w:rsid w:val="00C910E8"/>
    <w:rsid w:val="00CA38CE"/>
    <w:rsid w:val="00CE32DE"/>
    <w:rsid w:val="00CF78A7"/>
    <w:rsid w:val="00D02CEF"/>
    <w:rsid w:val="00D53248"/>
    <w:rsid w:val="00D5479F"/>
    <w:rsid w:val="00D732C9"/>
    <w:rsid w:val="00D92E59"/>
    <w:rsid w:val="00DB052E"/>
    <w:rsid w:val="00DB135F"/>
    <w:rsid w:val="00DC1E42"/>
    <w:rsid w:val="00DE3C0B"/>
    <w:rsid w:val="00E47CD4"/>
    <w:rsid w:val="00E57A63"/>
    <w:rsid w:val="00EB4722"/>
    <w:rsid w:val="00ED0369"/>
    <w:rsid w:val="00EE4459"/>
    <w:rsid w:val="00F168F0"/>
    <w:rsid w:val="00F234F0"/>
    <w:rsid w:val="00F532F9"/>
    <w:rsid w:val="00FE2D9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cs="Tahoma" w:hAnsi="Tahoma" w:asci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Autospacing="true" w:after="100" w:beforeAutospacing="true" w:before="100"/>
    </w:pPr>
    <w:rPr>
      <w:rFonts w:eastAsiaTheme="minorHAnsi"/>
    </w:rPr>
  </w:style>
  <w:style w:styleId="Tekstrezerviranogmjesta" w:type="character">
    <w:name w:val="Placeholder Text"/>
    <w:basedOn w:val="Zadanifontodlomka"/>
    <w:uiPriority w:val="99"/>
    <w:semiHidden/>
    <w:rsid w:val="009961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961E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961E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1E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1E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ascii="Tahoma" w:cs="Tahoma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="100" w:afterAutospacing="1" w:before="100" w:beforeAutospacing="1"/>
    </w:pPr>
    <w:rPr>
      <w:rFonts w:eastAsiaTheme="minorHAnsi"/>
    </w:rPr>
  </w:style>
  <w:style w:styleId="Tekstrezerviranogmjesta" w:type="character">
    <w:name w:val="Placeholder Text"/>
    <w:basedOn w:val="Zadanifontodlomka"/>
    <w:uiPriority w:val="99"/>
    <w:semiHidden/>
    <w:rsid w:val="009961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961E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961E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1E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1E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6163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2015.</izvorni_sadrzaj>
    <derivirana_varijabla naziv="DomainObject.Predmet.DatumOsnivanja_1">21.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St-221/2015</izvorni_sadrzaj>
    <derivirana_varijabla naziv="DomainObject.Predmet.OznakaBroj_1">St-221/2015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KROMOPAK d.o.o. tiskara i kartonaža</izvorni_sadrzaj>
    <derivirana_varijabla naziv="DomainObject.Predmet.ProtustrankaFormated_1">  KROMOPAK d.o.o. tiskara i kartonaža</derivirana_varijabla>
  </DomainObject.Predmet.ProtustrankaFormated>
  <DomainObject.Predmet.ProtustrankaFormatedOIB>
    <izvorni_sadrzaj>  KROMOPAK d.o.o. tiskara i kartonaža, OIB 48844303027</izvorni_sadrzaj>
    <derivirana_varijabla naziv="DomainObject.Predmet.ProtustrankaFormatedOIB_1">  KROMOPAK d.o.o. tiskara i kartonaža, OIB 48844303027</derivirana_varijabla>
  </DomainObject.Predmet.ProtustrankaFormatedOIB>
  <DomainObject.Predmet.ProtustrankaFormatedWithAdress>
    <izvorni_sadrzaj> KROMOPAK d.o.o. tiskara i kartonaža, Dravska 10, 31550 Valpovo</izvorni_sadrzaj>
    <derivirana_varijabla naziv="DomainObject.Predmet.ProtustrankaFormatedWithAdress_1"> KROMOPAK d.o.o. tiskara i kartonaža, Dravska 10, 31550 Valpovo</derivirana_varijabla>
  </DomainObject.Predmet.ProtustrankaFormatedWithAdress>
  <DomainObject.Predmet.ProtustrankaFormatedWithAdressOIB>
    <izvorni_sadrzaj> KROMOPAK d.o.o. tiskara i kartonaža, OIB 48844303027, Dravska 10, 31550 Valpovo</izvorni_sadrzaj>
    <derivirana_varijabla naziv="DomainObject.Predmet.ProtustrankaFormatedWithAdressOIB_1"> KROMOPAK d.o.o. tiskara i kartonaža, OIB 48844303027, Dravska 10, 31550 Valpovo</derivirana_varijabla>
  </DomainObject.Predmet.ProtustrankaFormatedWithAdressOIB>
  <DomainObject.Predmet.ProtustrankaWithAdress>
    <izvorni_sadrzaj>KROMOPAK d.o.o. tiskara i kartonaža Dravska 10, 31550 Valpovo</izvorni_sadrzaj>
    <derivirana_varijabla naziv="DomainObject.Predmet.ProtustrankaWithAdress_1">KROMOPAK d.o.o. tiskara i kartonaža Dravska 10, 31550 Valpovo</derivirana_varijabla>
  </DomainObject.Predmet.ProtustrankaWithAdress>
  <DomainObject.Predmet.ProtustrankaWithAdressOIB>
    <izvorni_sadrzaj>KROMOPAK d.o.o. tiskara i kartonaža, OIB 48844303027, Dravska 10, 31550 Valpovo</izvorni_sadrzaj>
    <derivirana_varijabla naziv="DomainObject.Predmet.ProtustrankaWithAdressOIB_1">KROMOPAK d.o.o. tiskara i kartonaža, OIB 48844303027, Dravska 10, 31550 Valpovo</derivirana_varijabla>
  </DomainObject.Predmet.ProtustrankaWithAdressOIB>
  <DomainObject.Predmet.ProtustrankaNazivFormated>
    <izvorni_sadrzaj>KROMOPAK d.o.o. tiskara i kartonaža</izvorni_sadrzaj>
    <derivirana_varijabla naziv="DomainObject.Predmet.ProtustrankaNazivFormated_1">KROMOPAK d.o.o. tiskara i kartonaža</derivirana_varijabla>
  </DomainObject.Predmet.ProtustrankaNazivFormated>
  <DomainObject.Predmet.ProtustrankaNazivFormatedOIB>
    <izvorni_sadrzaj>KROMOPAK d.o.o. tiskara i kartonaža, OIB 48844303027</izvorni_sadrzaj>
    <derivirana_varijabla naziv="DomainObject.Predmet.ProtustrankaNazivFormatedOIB_1">KROMOPAK d.o.o. tiskara i kartonaža, OIB 48844303027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Cvetković</izvorni_sadrzaj>
    <derivirana_varijabla naziv="DomainObject.Predmet.StrankaFormated_1">  Ivana Cvetković</derivirana_varijabla>
  </DomainObject.Predmet.StrankaFormated>
  <DomainObject.Predmet.StrankaFormatedOIB>
    <izvorni_sadrzaj>  Ivana Cvetković, OIB 23889195606</izvorni_sadrzaj>
    <derivirana_varijabla naziv="DomainObject.Predmet.StrankaFormatedOIB_1">  Ivana Cvetković, OIB 23889195606</derivirana_varijabla>
  </DomainObject.Predmet.StrankaFormatedOIB>
  <DomainObject.Predmet.StrankaFormatedWithAdress>
    <izvorni_sadrzaj> Ivana Cvetković, Augusta Šenoe 39, 31550 Valpovo</izvorni_sadrzaj>
    <derivirana_varijabla naziv="DomainObject.Predmet.StrankaFormatedWithAdress_1"> Ivana Cvetković, Augusta Šenoe 39, 31550 Valpovo</derivirana_varijabla>
  </DomainObject.Predmet.StrankaFormatedWithAdress>
  <DomainObject.Predmet.StrankaFormatedWithAdressOIB>
    <izvorni_sadrzaj> Ivana Cvetković, OIB 23889195606, Augusta Šenoe 39, 31550 Valpovo</izvorni_sadrzaj>
    <derivirana_varijabla naziv="DomainObject.Predmet.StrankaFormatedWithAdressOIB_1"> Ivana Cvetković, OIB 23889195606, Augusta Šenoe 39, 31550 Valpovo</derivirana_varijabla>
  </DomainObject.Predmet.StrankaFormatedWithAdressOIB>
  <DomainObject.Predmet.StrankaWithAdress>
    <izvorni_sadrzaj>Ivana Cvetković Augusta Šenoe 39,31550 Valpovo</izvorni_sadrzaj>
    <derivirana_varijabla naziv="DomainObject.Predmet.StrankaWithAdress_1">Ivana Cvetković Augusta Šenoe 39,31550 Valpovo</derivirana_varijabla>
  </DomainObject.Predmet.StrankaWithAdress>
  <DomainObject.Predmet.StrankaWithAdressOIB>
    <izvorni_sadrzaj>Ivana Cvetković, OIB 23889195606, Augusta Šenoe 39,31550 Valpovo</izvorni_sadrzaj>
    <derivirana_varijabla naziv="DomainObject.Predmet.StrankaWithAdressOIB_1">Ivana Cvetković, OIB 23889195606, Augusta Šenoe 39,31550 Valpovo</derivirana_varijabla>
  </DomainObject.Predmet.StrankaWithAdressOIB>
  <DomainObject.Predmet.StrankaNazivFormated>
    <izvorni_sadrzaj>Ivana Cvetković</izvorni_sadrzaj>
    <derivirana_varijabla naziv="DomainObject.Predmet.StrankaNazivFormated_1">Ivana Cvetković</derivirana_varijabla>
  </DomainObject.Predmet.StrankaNazivFormated>
  <DomainObject.Predmet.StrankaNazivFormatedOIB>
    <izvorni_sadrzaj>Ivana Cvetković, OIB 23889195606</izvorni_sadrzaj>
    <derivirana_varijabla naziv="DomainObject.Predmet.StrankaNazivFormatedOIB_1">Ivana Cvetković, OIB 23889195606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Ivana Cvetković</item>
    </izvorni_sadrzaj>
    <derivirana_varijabla naziv="DomainObject.Predmet.StrankaListFormated_1">
      <item>Ivana Cvetković</item>
    </derivirana_varijabla>
  </DomainObject.Predmet.StrankaListFormated>
  <DomainObject.Predmet.StrankaListFormatedOIB>
    <izvorni_sadrzaj>
      <item>Ivana Cvetković, OIB 23889195606</item>
    </izvorni_sadrzaj>
    <derivirana_varijabla naziv="DomainObject.Predmet.StrankaListFormatedOIB_1">
      <item>Ivana Cvetković, OIB 23889195606</item>
    </derivirana_varijabla>
  </DomainObject.Predmet.StrankaListFormatedOIB>
  <DomainObject.Predmet.StrankaListFormatedWithAdress>
    <izvorni_sadrzaj>
      <item>Ivana Cvetković, Augusta Šenoe 39, 31550 Valpovo</item>
    </izvorni_sadrzaj>
    <derivirana_varijabla naziv="DomainObject.Predmet.StrankaListFormatedWithAdress_1">
      <item>Ivana Cvetković, Augusta Šenoe 39, 31550 Valpovo</item>
    </derivirana_varijabla>
  </DomainObject.Predmet.StrankaListFormatedWithAdress>
  <DomainObject.Predmet.StrankaListFormatedWithAdressOIB>
    <izvorni_sadrzaj>
      <item>Ivana Cvetković, OIB 23889195606, Augusta Šenoe 39, 31550 Valpovo</item>
    </izvorni_sadrzaj>
    <derivirana_varijabla naziv="DomainObject.Predmet.StrankaListFormatedWithAdressOIB_1">
      <item>Ivana Cvetković, OIB 23889195606, Augusta Šenoe 39, 31550 Valpovo</item>
    </derivirana_varijabla>
  </DomainObject.Predmet.StrankaListFormatedWithAdressOIB>
  <DomainObject.Predmet.StrankaListNazivFormated>
    <izvorni_sadrzaj>
      <item>Ivana Cvetković</item>
    </izvorni_sadrzaj>
    <derivirana_varijabla naziv="DomainObject.Predmet.StrankaListNazivFormated_1">
      <item>Ivana Cvetković</item>
    </derivirana_varijabla>
  </DomainObject.Predmet.StrankaListNazivFormated>
  <DomainObject.Predmet.StrankaListNazivFormatedOIB>
    <izvorni_sadrzaj>
      <item>Ivana Cvetković, OIB 23889195606</item>
    </izvorni_sadrzaj>
    <derivirana_varijabla naziv="DomainObject.Predmet.StrankaListNazivFormatedOIB_1">
      <item>Ivana Cvetković, OIB 23889195606</item>
    </derivirana_varijabla>
  </DomainObject.Predmet.StrankaListNazivFormatedOIB>
  <DomainObject.Predmet.ProtuStrankaListFormated>
    <izvorni_sadrzaj>
      <item>KROMOPAK d.o.o. tiskara i kartonaža</item>
    </izvorni_sadrzaj>
    <derivirana_varijabla naziv="DomainObject.Predmet.ProtuStrankaListFormated_1">
      <item>KROMOPAK d.o.o. tiskara i kartonaža</item>
    </derivirana_varijabla>
  </DomainObject.Predmet.ProtuStrankaListFormated>
  <DomainObject.Predmet.ProtuStrankaListFormatedOIB>
    <izvorni_sadrzaj>
      <item>KROMOPAK d.o.o. tiskara i kartonaža, OIB 48844303027</item>
    </izvorni_sadrzaj>
    <derivirana_varijabla naziv="DomainObject.Predmet.ProtuStrankaListFormatedOIB_1">
      <item>KROMOPAK d.o.o. tiskara i kartonaža, OIB 48844303027</item>
    </derivirana_varijabla>
  </DomainObject.Predmet.ProtuStrankaListFormatedOIB>
  <DomainObject.Predmet.ProtuStrankaListFormatedWithAdress>
    <izvorni_sadrzaj>
      <item>KROMOPAK d.o.o. tiskara i kartonaža, Dravska 10, 31550 Valpovo</item>
    </izvorni_sadrzaj>
    <derivirana_varijabla naziv="DomainObject.Predmet.ProtuStrankaListFormatedWithAdress_1">
      <item>KROMOPAK d.o.o. tiskara i kartonaža, Dravska 10, 31550 Valpovo</item>
    </derivirana_varijabla>
  </DomainObject.Predmet.ProtuStrankaListFormatedWithAdress>
  <DomainObject.Predmet.ProtuStrankaListFormatedWithAdressOIB>
    <izvorni_sadrzaj>
      <item>KROMOPAK d.o.o. tiskara i kartonaža, OIB 48844303027, Dravska 10, 31550 Valpovo</item>
    </izvorni_sadrzaj>
    <derivirana_varijabla naziv="DomainObject.Predmet.ProtuStrankaListFormatedWithAdressOIB_1">
      <item>KROMOPAK d.o.o. tiskara i kartonaža, OIB 48844303027, Dravska 10, 31550 Valpovo</item>
    </derivirana_varijabla>
  </DomainObject.Predmet.ProtuStrankaListFormatedWithAdressOIB>
  <DomainObject.Predmet.ProtuStrankaListNazivFormated>
    <izvorni_sadrzaj>
      <item>KROMOPAK d.o.o. tiskara i kartonaža</item>
    </izvorni_sadrzaj>
    <derivirana_varijabla naziv="DomainObject.Predmet.ProtuStrankaListNazivFormated_1">
      <item>KROMOPAK d.o.o. tiskara i kartonaža</item>
    </derivirana_varijabla>
  </DomainObject.Predmet.ProtuStrankaListNazivFormated>
  <DomainObject.Predmet.ProtuStrankaListNazivFormatedOIB>
    <izvorni_sadrzaj>
      <item>KROMOPAK d.o.o. tiskara i kartonaža, OIB 48844303027</item>
    </izvorni_sadrzaj>
    <derivirana_varijabla naziv="DomainObject.Predmet.ProtuStrankaListNazivFormatedOIB_1">
      <item>KROMOPAK d.o.o. tiskara i kartonaža, OIB 48844303027</item>
    </derivirana_varijabla>
  </DomainObject.Predmet.ProtuStrankaListNazivFormatedOIB>
  <DomainObject.Predmet.OstaliListFormated>
    <izvorni_sadrzaj>
      <item>Živka Posavac</item>
      <item>ŽDO GUO Osijek</item>
      <item>FINA RC OSIJEK</item>
      <item>POREZNA UPRAVA PU Osijek</item>
    </izvorni_sadrzaj>
    <derivirana_varijabla naziv="DomainObject.Predmet.OstaliListFormated_1">
      <item>Živka Posavac</item>
      <item>ŽDO GUO Osijek</item>
      <item>FINA RC OSIJEK</item>
      <item>POREZNA UPRAVA PU Osijek</item>
    </derivirana_varijabla>
  </DomainObject.Predmet.OstaliListFormated>
  <DomainObject.Predmet.OstaliListFormatedOIB>
    <izvorni_sadrzaj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OstaliListFormatedOIB_1">
      <item>Živka Posavac, OIB 99335812289</item>
      <item>ŽDO GUO Osijek, OIB 61379160880</item>
      <item>FINA RC OSIJEK, OIB 85821130368</item>
      <item>POREZNA UPRAVA PU Osijek, OIB 18683136487</item>
    </derivirana_varijabla>
  </DomainObject.Predmet.OstaliListFormatedOIB>
  <DomainObject.Predmet.OstaliListFormatedWithAdress>
    <izvorni_sadrzaj>
      <item>Živka Posavac</item>
      <item>ŽDO GUO Osijek</item>
      <item>FINA RC OSIJEK</item>
      <item>POREZNA UPRAVA PU Osijek</item>
    </izvorni_sadrzaj>
    <derivirana_varijabla naziv="DomainObject.Predmet.OstaliListFormatedWithAdress_1">
      <item>Živka Posavac</item>
      <item>ŽDO GUO Osijek</item>
      <item>FINA RC OSIJEK</item>
      <item>POREZNA UPRAVA PU Osijek</item>
    </derivirana_varijabla>
  </DomainObject.Predmet.OstaliListFormatedWithAdress>
  <DomainObject.Predmet.OstaliListFormatedWithAdressOIB>
    <izvorni_sadrzaj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OstaliListFormatedWithAdressOIB_1">
      <item>Živka Posavac, OIB 99335812289</item>
      <item>ŽDO GUO Osijek, OIB 61379160880</item>
      <item>FINA RC OSIJEK, OIB 85821130368</item>
      <item>POREZNA UPRAVA PU Osijek, OIB 18683136487</item>
    </derivirana_varijabla>
  </DomainObject.Predmet.OstaliListFormatedWithAdressOIB>
  <DomainObject.Predmet.OstaliListNazivFormated>
    <izvorni_sadrzaj>
      <item>Živka Posavac</item>
      <item>ŽDO GUO Osijek</item>
      <item>FINA RC OSIJEK</item>
      <item>POREZNA UPRAVA PU Osijek</item>
    </izvorni_sadrzaj>
    <derivirana_varijabla naziv="DomainObject.Predmet.OstaliListNazivFormated_1">
      <item>Živka Posavac</item>
      <item>ŽDO GUO Osijek</item>
      <item>FINA RC OSIJEK</item>
      <item>POREZNA UPRAVA PU Osijek</item>
    </derivirana_varijabla>
  </DomainObject.Predmet.OstaliListNazivFormated>
  <DomainObject.Predmet.OstaliListNazivFormatedOIB>
    <izvorni_sadrzaj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OstaliListNazivFormatedOIB_1">
      <item>Živka Posavac, OIB 99335812289</item>
      <item>ŽDO GUO Osijek, OIB 61379160880</item>
      <item>FINA RC OSIJEK, OIB 85821130368</item>
      <item>POREZNA UPRAVA PU Osijek,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Ivana Cvetković</izvorni_sadrzaj>
    <derivirana_varijabla naziv="DomainObject.Predmet.StrankaIDrugi_1">Ivana Cvetković</derivirana_varijabla>
  </DomainObject.Predmet.StrankaIDrugi>
  <DomainObject.Predmet.ProtustrankaIDrugi>
    <izvorni_sadrzaj>KROMOPAK d.o.o. tiskara i kartonaža</izvorni_sadrzaj>
    <derivirana_varijabla naziv="DomainObject.Predmet.ProtustrankaIDrugi_1">KROMOPAK d.o.o. tiskara i kartonaža</derivirana_varijabla>
  </DomainObject.Predmet.ProtustrankaIDrugi>
  <DomainObject.Predmet.StrankaIDrugiAdressOIB>
    <izvorni_sadrzaj>Ivana Cvetković, OIB 23889195606, Augusta Šenoe 39, 31550 Valpovo</izvorni_sadrzaj>
    <derivirana_varijabla naziv="DomainObject.Predmet.StrankaIDrugiAdressOIB_1">Ivana Cvetković, OIB 23889195606, Augusta Šenoe 39, 31550 Valpovo</derivirana_varijabla>
  </DomainObject.Predmet.StrankaIDrugiAdressOIB>
  <DomainObject.Predmet.ProtustrankaIDrugiAdressOIB>
    <izvorni_sadrzaj>KROMOPAK d.o.o. tiskara i kartonaža, OIB 48844303027, Dravska 10, 31550 Valpovo</izvorni_sadrzaj>
    <derivirana_varijabla naziv="DomainObject.Predmet.ProtustrankaIDrugiAdressOIB_1">KROMOPAK d.o.o. tiskara i kartonaža, OIB 48844303027, Dravska 10,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Cvetković</item>
      <item>KROMOPAK d.o.o. tiskara i kartonaža</item>
      <item>Živka Posavac</item>
      <item>ŽDO GUO Osijek</item>
      <item>FINA RC OSIJEK</item>
      <item>POREZNA UPRAVA PU Osijek</item>
    </izvorni_sadrzaj>
    <derivirana_varijabla naziv="DomainObject.Predmet.SudioniciListNaziv_1">
      <item>Ivana Cvetković</item>
      <item>KROMOPAK d.o.o. tiskara i kartonaža</item>
      <item>Živka Posavac</item>
      <item>ŽDO GUO Osijek</item>
      <item>FINA RC OSIJEK</item>
      <item>POREZNA UPRAVA PU Osijek</item>
    </derivirana_varijabla>
  </DomainObject.Predmet.SudioniciListNaziv>
  <DomainObject.Predmet.SudioniciListAdressOIB>
    <izvorni_sadrzaj>
      <item>Ivana Cvetković, OIB 23889195606, Augusta Šenoe 39,31550 Valpovo</item>
      <item>KROMOPAK d.o.o. tiskara i kartonaža, OIB 48844303027, Dravska 10,31550 Valpovo</item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SudioniciListAdressOIB_1">
      <item>Ivana Cvetković, OIB 23889195606, Augusta Šenoe 39,31550 Valpovo</item>
      <item>KROMOPAK d.o.o. tiskara i kartonaža, OIB 48844303027, Dravska 10,31550 Valpovo</item>
      <item>Živka Posavac, OIB 99335812289</item>
      <item>ŽDO GUO Osijek, OIB 61379160880</item>
      <item>FINA RC OSIJEK, OIB 85821130368</item>
      <item>POREZNA UPRAVA PU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23889195606</item>
      <item>, OIB 48844303027</item>
      <item>, OIB 99335812289</item>
      <item>, OIB 61379160880</item>
      <item>, OIB 85821130368</item>
      <item>, OIB 18683136487</item>
    </izvorni_sadrzaj>
    <derivirana_varijabla naziv="DomainObject.Predmet.SudioniciListNazivOIB_1">
      <item>, OIB 23889195606</item>
      <item>, OIB 48844303027</item>
      <item>, OIB 99335812289</item>
      <item>, OIB 61379160880</item>
      <item>, OIB 85821130368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0C4732-DAE4-442B-B09A-C68A6FA822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509</properties:Words>
  <properties:Characters>2603</properties:Characters>
  <properties:Lines>102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2018-02-06T09:21:00Z</dcterms:created>
  <dc:creator>wsadmin</dc:creator>
  <cp:lastModifiedBy>Danijela Sekulić</cp:lastModifiedBy>
  <cp:lastPrinted>2018-02-08T12:08:00Z</cp:lastPrinted>
  <dcterms:modified xmlns:xsi="http://www.w3.org/2001/XMLSchema-instance" xsi:type="dcterms:W3CDTF">2018-02-08T12:10:00Z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