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8516" w14:paraId="e0a851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20</w:t>
      </w:r>
      <w:r w:rsidR="00AB6A15">
        <w:t>99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AB6A15">
        <w:t>MIRZA</w:t>
      </w:r>
      <w:r w:rsidR="00087AD2">
        <w:t xml:space="preserve"> jednostavno društvo s ograničenom odgovornošću za</w:t>
      </w:r>
      <w:r w:rsidR="00AB6A15">
        <w:t xml:space="preserve"> ugostiteljstvo Osijek, S. Radića 26, OIB 33927623518, </w:t>
      </w:r>
      <w:r w:rsidR="00087AD2">
        <w:t>MBS 0301</w:t>
      </w:r>
      <w:r w:rsidR="00AB6A15">
        <w:t>46256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 xml:space="preserve">24. kolovoza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AB6A15">
        <w:t>MIRZA jednostavno društvo s ograničenom odgovornošću za ugostiteljstvo Osijek, S. Radića 26, OIB 33927623518, MBS 030146256</w:t>
      </w:r>
      <w:r w:rsidR="00087AD2">
        <w:t xml:space="preserve"> </w:t>
      </w:r>
      <w:r w:rsidR="00F078E5">
        <w:t xml:space="preserve">iznosi </w:t>
      </w:r>
      <w:r w:rsidR="00AB6A15">
        <w:t>7.605,00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proofErr w:type="spellStart"/>
      <w:r w:rsidR="00AB6A15">
        <w:t>Mirsad</w:t>
      </w:r>
      <w:proofErr w:type="spellEnd"/>
      <w:r w:rsidR="00AB6A15">
        <w:t xml:space="preserve"> Medi iz Osijeka</w:t>
      </w:r>
      <w:r w:rsidR="00087AD2">
        <w:t xml:space="preserve"> 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20</w:t>
      </w:r>
      <w:r w:rsidR="00AB6A15">
        <w:t>99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 xml:space="preserve">24. kolovoza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6A15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6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6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St-2099/2016</izvorni_sadrzaj>
    <derivirana_varijabla naziv="DomainObject.Predmet.OznakaBroj_1">St-2099/2016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MIRZA jednostavno društvo s ograničenom odgovornošću za ugostiteljstvo</izvorni_sadrzaj>
    <derivirana_varijabla naziv="DomainObject.Predmet.ProtustrankaFormated_1">  MIRZA jednostavno društvo s ograničenom odgovornošću za ugostiteljstvo</derivirana_varijabla>
  </DomainObject.Predmet.ProtustrankaFormated>
  <DomainObject.Predmet.ProtustrankaFormatedOIB>
    <izvorni_sadrzaj>  MIRZA jednostavno društvo s ograničenom odgovornošću za ugostiteljstvo, OIB 33927623518</izvorni_sadrzaj>
    <derivirana_varijabla naziv="DomainObject.Predmet.ProtustrankaFormatedOIB_1">  MIRZA jednostavno društvo s ograničenom odgovornošću za ugostiteljstvo, OIB 33927623518</derivirana_varijabla>
  </DomainObject.Predmet.ProtustrankaFormatedOIB>
  <DomainObject.Predmet.ProtustrankaFormatedWithAdress>
    <izvorni_sadrzaj> MIRZA jednostavno društvo s ograničenom odgovornošću za ugostiteljstvo, S.Radića 26, 31000 Osijek</izvorni_sadrzaj>
    <derivirana_varijabla naziv="DomainObject.Predmet.ProtustrankaFormatedWithAdress_1"> MIRZA jednostavno društvo s ograničenom odgovornošću za ugostiteljstvo, S.Radića 26, 31000 Osijek</derivirana_varijabla>
  </DomainObject.Predmet.ProtustrankaFormatedWithAdress>
  <DomainObject.Predmet.ProtustrankaFormatedWithAdressOIB>
    <izvorni_sadrzaj> MIRZA jednostavno društvo s ograničenom odgovornošću za ugostiteljstvo, OIB 33927623518, S.Radića 26, 31000 Osijek</izvorni_sadrzaj>
    <derivirana_varijabla naziv="DomainObject.Predmet.ProtustrankaFormatedWithAdressOIB_1"> MIRZA jednostavno društvo s ograničenom odgovornošću za ugostiteljstvo, OIB 33927623518, S.Radića 26, 31000 Osijek</derivirana_varijabla>
  </DomainObject.Predmet.ProtustrankaFormatedWithAdressOIB>
  <DomainObject.Predmet.ProtustrankaWithAdress>
    <izvorni_sadrzaj>MIRZA jednostavno društvo s ograničenom odgovornošću za ugostiteljstvo S.Radića 26, 31000 Osijek</izvorni_sadrzaj>
    <derivirana_varijabla naziv="DomainObject.Predmet.ProtustrankaWithAdress_1">MIRZA jednostavno društvo s ograničenom odgovornošću za ugostiteljstvo S.Radića 26, 31000 Osijek</derivirana_varijabla>
  </DomainObject.Predmet.ProtustrankaWithAdress>
  <DomainObject.Predmet.ProtustrankaWithAdressOIB>
    <izvorni_sadrzaj>MIRZA jednostavno društvo s ograničenom odgovornošću za ugostiteljstvo, OIB 33927623518, S.Radića 26, 31000 Osijek</izvorni_sadrzaj>
    <derivirana_varijabla naziv="DomainObject.Predmet.ProtustrankaWithAdressOIB_1">MIRZA jednostavno društvo s ograničenom odgovornošću za ugostiteljstvo, OIB 33927623518, S.Radića 26, 31000 Osijek</derivirana_varijabla>
  </DomainObject.Predmet.ProtustrankaWithAdressOIB>
  <DomainObject.Predmet.ProtustrankaNazivFormated>
    <izvorni_sadrzaj>MIRZA jednostavno društvo s ograničenom odgovornošću za ugostiteljstvo</izvorni_sadrzaj>
    <derivirana_varijabla naziv="DomainObject.Predmet.ProtustrankaNazivFormated_1">MIRZA jednostavno društvo s ograničenom odgovornošću za ugostiteljstvo</derivirana_varijabla>
  </DomainObject.Predmet.ProtustrankaNazivFormated>
  <DomainObject.Predmet.ProtustrankaNazivFormatedOIB>
    <izvorni_sadrzaj>MIRZA jednostavno društvo s ograničenom odgovornošću za ugostiteljstvo, OIB 33927623518</izvorni_sadrzaj>
    <derivirana_varijabla naziv="DomainObject.Predmet.ProtustrankaNazivFormatedOIB_1">MIRZA jednostavno društvo s ograničenom odgovornošću za ugostiteljstvo, OIB 33927623518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MIRZA jednostavno društvo s ograničenom odgovornošću za ugostiteljstvo</item>
    </izvorni_sadrzaj>
    <derivirana_varijabla naziv="DomainObject.Predmet.ProtuStrankaListFormated_1">
      <item>MIRZA jednostavno društvo s ograničenom odgovornošću za ugostiteljstvo</item>
    </derivirana_varijabla>
  </DomainObject.Predmet.ProtuStrankaListFormated>
  <DomainObject.Predmet.ProtuStrankaListFormatedOIB>
    <izvorni_sadrzaj>
      <item>MIRZA jednostavno društvo s ograničenom odgovornošću za ugostiteljstvo, OIB 33927623518</item>
    </izvorni_sadrzaj>
    <derivirana_varijabla naziv="DomainObject.Predmet.ProtuStrankaListFormatedOIB_1">
      <item>MIRZA jednostavno društvo s ograničenom odgovornošću za ugostiteljstvo, OIB 33927623518</item>
    </derivirana_varijabla>
  </DomainObject.Predmet.ProtuStrankaListFormatedOIB>
  <DomainObject.Predmet.ProtuStrankaListFormatedWithAdress>
    <izvorni_sadrzaj>
      <item>MIRZA jednostavno društvo s ograničenom odgovornošću za ugostiteljstvo, S.Radića 26, 31000 Osijek</item>
    </izvorni_sadrzaj>
    <derivirana_varijabla naziv="DomainObject.Predmet.ProtuStrankaListFormatedWithAdress_1">
      <item>MIRZA jednostavno društvo s ograničenom odgovornošću za ugostiteljstvo, S.Radića 26, 31000 Osijek</item>
    </derivirana_varijabla>
  </DomainObject.Predmet.ProtuStrankaListFormatedWithAdress>
  <DomainObject.Predmet.ProtuStrankaListFormatedWithAdressOIB>
    <izvorni_sadrzaj>
      <item>MIRZA jednostavno društvo s ograničenom odgovornošću za ugostiteljstvo, OIB 33927623518, S.Radića 26, 31000 Osijek</item>
    </izvorni_sadrzaj>
    <derivirana_varijabla naziv="DomainObject.Predmet.ProtuStrankaListFormatedWithAdressOIB_1">
      <item>MIRZA jednostavno društvo s ograničenom odgovornošću za ugostiteljstvo, OIB 33927623518, S.Radića 26, 31000 Osijek</item>
    </derivirana_varijabla>
  </DomainObject.Predmet.ProtuStrankaListFormatedWithAdressOIB>
  <DomainObject.Predmet.ProtuStrankaListNazivFormated>
    <izvorni_sadrzaj>
      <item>MIRZA jednostavno društvo s ograničenom odgovornošću za ugostiteljstvo</item>
    </izvorni_sadrzaj>
    <derivirana_varijabla naziv="DomainObject.Predmet.ProtuStrankaListNazivFormated_1">
      <item>MIRZA jednostavno društvo s ograničenom odgovornošću za ugostiteljstvo</item>
    </derivirana_varijabla>
  </DomainObject.Predmet.ProtuStrankaListNazivFormated>
  <DomainObject.Predmet.ProtuStrankaListNazivFormatedOIB>
    <izvorni_sadrzaj>
      <item>MIRZA jednostavno društvo s ograničenom odgovornošću za ugostiteljstvo, OIB 33927623518</item>
    </izvorni_sadrzaj>
    <derivirana_varijabla naziv="DomainObject.Predmet.ProtuStrankaListNazivFormatedOIB_1">
      <item>MIRZA jednostavno društvo s ograničenom odgovornošću za ugostiteljstvo, OIB 33927623518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MIRZA jednostavno društvo s ograničenom odgovornošću za ugostiteljstvo</izvorni_sadrzaj>
    <derivirana_varijabla naziv="DomainObject.Predmet.ProtustrankaIDrugi_1">MIRZA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MIRZA jednostavno društvo s ograničenom odgovornošću za ugostiteljstvo, OIB 33927623518, S.Radića 26, 31000 Osijek</izvorni_sadrzaj>
    <derivirana_varijabla naziv="DomainObject.Predmet.ProtustrankaIDrugiAdressOIB_1">MIRZA jednostavno društvo s ograničenom odgovornošću za ugostiteljstvo, OIB 33927623518, S.Radića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MIRZA jednostavno društvo s ograničenom odgovornošću za ugostiteljstvo</item>
    </izvorni_sadrzaj>
    <derivirana_varijabla naziv="DomainObject.Predmet.SudioniciListNaziv_1">
      <item>FINA RC OSIJEK</item>
      <item>MIRZA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MIRZA jednostavno društvo s ograničenom odgovornošću za ugostiteljstvo, OIB 33927623518, S.Radića 26,31000 Osijek</item>
    </izvorni_sadrzaj>
    <derivirana_varijabla naziv="DomainObject.Predmet.SudioniciListAdressOIB_1">
      <item>FINA RC OSIJEK, OIB 85821130368</item>
      <item>MIRZA jednostavno društvo s ograničenom odgovornošću za ugostiteljstvo, OIB 33927623518, S.Radića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33927623518</item>
    </izvorni_sadrzaj>
    <derivirana_varijabla naziv="DomainObject.Predmet.SudioniciListNazivOIB_1">
      <item>, OIB 85821130368</item>
      <item>, OIB 33927623518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C5FDF-F190-415C-AF67-AF822557E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1847</properties:Characters>
  <properties:Lines>45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2016-08-24T07:01:00Z</cp:lastPrinted>
  <dcterms:modified xmlns:xsi="http://www.w3.org/2001/XMLSchema-instance" xsi:type="dcterms:W3CDTF">2016-08-24T07:01:00Z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