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c760" w14:paraId="2eac760" w:rsidRDefault="003812A3" w:rsidP="00A52641" w:rsidR="003812A3">
      <w:pPr>
        <w15:collapsed w:val="false"/>
      </w:pPr>
      <w:bookmarkStart w:name="_GoBack" w:id="0"/>
      <w:bookmarkEnd w:id="0"/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6330E4">
        <w:tab/>
      </w:r>
      <w:r w:rsidR="006330E4">
        <w:tab/>
      </w:r>
    </w:p>
    <w:p w:rsidRDefault="009C4D03" w:rsidR="009C4D0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A52641" w:rsidP="003812A3" w:rsidR="00A52641">
      <w:pPr>
        <w:widowControl w:val="false"/>
        <w:jc w:val="both"/>
        <w:rPr>
          <w:lang w:eastAsia="en-US"/>
        </w:rPr>
      </w:pPr>
    </w:p>
    <w:p w:rsidRDefault="00A52641" w:rsidP="003812A3" w:rsidR="00A52641">
      <w:pPr>
        <w:widowControl w:val="false"/>
        <w:jc w:val="both"/>
        <w:rPr>
          <w:lang w:eastAsia="en-US"/>
        </w:rPr>
      </w:pP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AD103F" w:rsidP="00AD103F" w:rsidR="00AD103F">
      <w:pPr>
        <w:jc w:val="both"/>
      </w:pPr>
    </w:p>
    <w:p w:rsidRDefault="00AD103F" w:rsidP="00AD103F" w:rsidR="00AD103F">
      <w:pPr>
        <w:ind w:firstLine="708"/>
        <w:jc w:val="both"/>
      </w:pPr>
      <w:r>
        <w:rPr>
          <w:lang w:val="pt-BR"/>
        </w:rPr>
        <w:t xml:space="preserve">Trgovački sud u Zagrebu, po stečajnom sucu Nikoli Ribarić, u stečajnom postupku nad dužnikom </w:t>
      </w:r>
      <w:r>
        <w:t>NES - SPORT, d.o.o. – u stečaju, Zagreb, Goljak 3/A, OIB: 5128</w:t>
      </w:r>
      <w:r w:rsidR="006330E4">
        <w:t>7418429, MBS: 080137301, dana 4</w:t>
      </w:r>
      <w:r>
        <w:t>.</w:t>
      </w:r>
      <w:r w:rsidR="006330E4">
        <w:t xml:space="preserve"> lipnja</w:t>
      </w:r>
      <w:r>
        <w:t xml:space="preserve"> 201</w:t>
      </w:r>
      <w:r w:rsidR="006330E4">
        <w:t>9</w:t>
      </w:r>
      <w:r>
        <w:t xml:space="preserve">. godine, </w:t>
      </w:r>
    </w:p>
    <w:p w:rsidRDefault="00A52641" w:rsidP="00AD103F" w:rsidR="00A52641">
      <w:pPr>
        <w:ind w:firstLine="708"/>
        <w:jc w:val="both"/>
      </w:pPr>
    </w:p>
    <w:p w:rsidRDefault="003812A3" w:rsidP="003812A3" w:rsidR="003812A3">
      <w:pPr>
        <w:jc w:val="both"/>
      </w:pPr>
    </w:p>
    <w:p w:rsidRDefault="00AD103F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3812A3" w:rsidP="003812A3" w:rsidR="003812A3">
      <w:pPr>
        <w:jc w:val="center"/>
        <w:rPr>
          <w:b/>
        </w:rPr>
      </w:pPr>
    </w:p>
    <w:p w:rsidRDefault="003812A3" w:rsidP="003812A3" w:rsidR="003812A3">
      <w:pPr>
        <w:jc w:val="both"/>
      </w:pPr>
      <w:r>
        <w:t>Temeljem članka 10.st.2. Stečajnog zakona</w:t>
      </w:r>
      <w:r w:rsidRPr="009A6899">
        <w:tab/>
      </w:r>
      <w:r>
        <w:t>poziva se</w:t>
      </w:r>
      <w:r w:rsidRPr="009A6899">
        <w:t xml:space="preserve"> stečajn</w:t>
      </w:r>
      <w:r>
        <w:t xml:space="preserve">i upravitelj </w:t>
      </w:r>
      <w:r w:rsidR="00A52641">
        <w:t>Davor Bišć</w:t>
      </w:r>
      <w:r w:rsidR="00AD103F">
        <w:t>an</w:t>
      </w:r>
      <w:r>
        <w:t xml:space="preserve"> </w:t>
      </w:r>
      <w:r w:rsidRPr="009A6899">
        <w:t xml:space="preserve">da u roku od 8 dana </w:t>
      </w:r>
      <w:r w:rsidR="00AD103F">
        <w:t xml:space="preserve">od dana primitka zaključka dostavi </w:t>
      </w:r>
      <w:r w:rsidRPr="009A6899">
        <w:t xml:space="preserve">izvješće o tijeku stečajnog postupka odnosno o radnjama koje su poduzete nakon podnošenja zadnjeg izvješća. </w:t>
      </w:r>
    </w:p>
    <w:p w:rsidRDefault="00A52641" w:rsidP="003812A3" w:rsidR="00A52641" w:rsidRPr="009A6899">
      <w:pPr>
        <w:jc w:val="both"/>
      </w:pPr>
    </w:p>
    <w:p w:rsidRDefault="003812A3" w:rsidP="003812A3" w:rsidR="003812A3">
      <w:pPr>
        <w:jc w:val="center"/>
      </w:pPr>
    </w:p>
    <w:p w:rsidRDefault="006330E4" w:rsidP="003812A3" w:rsidR="003812A3">
      <w:pPr>
        <w:jc w:val="center"/>
      </w:pPr>
      <w:r>
        <w:t>U Zagrebu 4</w:t>
      </w:r>
      <w:r w:rsidR="003812A3">
        <w:t>.</w:t>
      </w:r>
      <w:r>
        <w:t xml:space="preserve"> lipnja</w:t>
      </w:r>
      <w:r w:rsidR="003812A3">
        <w:t xml:space="preserve"> 201</w:t>
      </w:r>
      <w:r>
        <w:t>9</w:t>
      </w:r>
      <w:r w:rsidR="003812A3">
        <w:t>.</w:t>
      </w:r>
    </w:p>
    <w:p w:rsidRDefault="002B5F15" w:rsidP="002B5F15" w:rsidR="002B5F15">
      <w:pPr>
        <w:pStyle w:val="Podnaslov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3812A3">
        <w:tab/>
      </w:r>
      <w:r w:rsidR="003812A3">
        <w:tab/>
      </w:r>
      <w:r w:rsidR="003812A3">
        <w:tab/>
        <w:t xml:space="preserve">         </w:t>
      </w:r>
      <w:r w:rsidR="009C4D03">
        <w:t xml:space="preserve">     </w:t>
      </w:r>
      <w:r>
        <w:t xml:space="preserve">      </w:t>
      </w:r>
    </w:p>
    <w:p w:rsidRDefault="002B5F15" w:rsidP="002B5F15" w:rsidR="002B5F15">
      <w:pPr>
        <w:pStyle w:val="Podnaslov"/>
      </w:pPr>
    </w:p>
    <w:p w:rsidRDefault="002B5F15" w:rsidP="002B5F15" w:rsidR="009C4D0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C4D0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C4D03" w:rsidP="002B5F15" w:rsidR="0017731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17731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77317" w:rsidP="00177317" w:rsidR="0017731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77317" w:rsidP="00177317" w:rsidR="00177317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177317" w:rsidP="002B5F15" w:rsidR="003812A3">
      <w:pPr>
        <w:pStyle w:val="Podnaslov"/>
        <w:ind w:firstLine="708" w:left="6372"/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9C4D0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B5F15" w:rsidP="003812A3" w:rsidR="002B5F1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77317" w:rsidP="003812A3" w:rsidR="0017731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</w:t>
      </w:r>
      <w:proofErr w:type="spellStart"/>
      <w:r>
        <w:t>11</w:t>
      </w:r>
      <w:proofErr w:type="spellEnd"/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B5F15" w:rsidP="003812A3" w:rsidR="002B5F1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641" w:rsidP="00A52641" w:rsidR="00A52641">
      <w:r>
        <w:separator/>
      </w:r>
    </w:p>
  </w:endnote>
  <w:endnote w:id="0" w:type="continuationSeparator">
    <w:p w:rsidRDefault="00A52641" w:rsidP="00A52641" w:rsidR="00A52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641" w:rsidP="00A52641" w:rsidR="00A52641">
      <w:r>
        <w:separator/>
      </w:r>
    </w:p>
  </w:footnote>
  <w:footnote w:id="0" w:type="continuationSeparator">
    <w:p w:rsidRDefault="00A52641" w:rsidP="00A52641" w:rsidR="00A526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641" w:rsidP="00A52641" w:rsidR="00A52641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191</w:t>
    </w:r>
    <w:proofErr w:type="spellEnd"/>
    <w:r>
      <w:t>/</w:t>
    </w:r>
    <w:proofErr w:type="spellStart"/>
    <w:r>
      <w:t>2015</w:t>
    </w:r>
    <w:proofErr w:type="spellEnd"/>
    <w:r>
      <w:t>-</w:t>
    </w:r>
    <w:proofErr w:type="spellStart"/>
    <w:r>
      <w:t>69</w:t>
    </w:r>
    <w:proofErr w:type="spellEnd"/>
  </w:p>
  <w:p w:rsidRDefault="00A52641" w:rsidR="00A526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77317"/>
    <w:rsid w:val="002B5F15"/>
    <w:rsid w:val="003812A3"/>
    <w:rsid w:val="00523F73"/>
    <w:rsid w:val="006330E4"/>
    <w:rsid w:val="009C4D03"/>
    <w:rsid w:val="00A52641"/>
    <w:rsid w:val="00AD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4D03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526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26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6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264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7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31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317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317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317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4D03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526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26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6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264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7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31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317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317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317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stečajnom upravitelju za izvješće</izvorni_sadrzaj>
    <derivirana_varijabla naziv="DomainObject.Primjedba_1">Poziv stečajnom upravitelju za izvješće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2018.</izvorni_sadrzaj>
    <derivirana_varijabla naziv="DomainObject.Predmet.DatumRjesavanja_1">24.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 - SPORT,d.o.o.</izvorni_sadrzaj>
    <derivirana_varijabla naziv="DomainObject.Predmet.ProtustrankaFormated_1">  NES - SPORT,d.o.o.</derivirana_varijabla>
  </DomainObject.Predmet.ProtustrankaFormated>
  <DomainObject.Predmet.ProtustrankaFormatedOIB>
    <izvorni_sadrzaj>  NES - SPORT,d.o.o., OIB 51287418429</izvorni_sadrzaj>
    <derivirana_varijabla naziv="DomainObject.Predmet.ProtustrankaFormatedOIB_1">  NES - SPORT,d.o.o., OIB 51287418429</derivirana_varijabla>
  </DomainObject.Predmet.ProtustrankaFormatedOIB>
  <DomainObject.Predmet.ProtustrankaFormatedWithAdress>
    <izvorni_sadrzaj> NES - SPORT,d.o.o., Goljak 3/A, Zagreb</izvorni_sadrzaj>
    <derivirana_varijabla naziv="DomainObject.Predmet.ProtustrankaFormatedWithAdress_1"> NES - SPORT,d.o.o., Goljak 3/A, Zagreb</derivirana_varijabla>
  </DomainObject.Predmet.ProtustrankaFormatedWithAdress>
  <DomainObject.Predmet.ProtustrankaFormatedWithAdressOIB>
    <izvorni_sadrzaj> NES - SPORT,d.o.o., OIB 51287418429, Goljak 3/A, Zagreb</izvorni_sadrzaj>
    <derivirana_varijabla naziv="DomainObject.Predmet.ProtustrankaFormatedWithAdressOIB_1"> NES - SPORT,d.o.o., OIB 51287418429, Goljak 3/A, Zagreb</derivirana_varijabla>
  </DomainObject.Predmet.ProtustrankaFormatedWithAdressOIB>
  <DomainObject.Predmet.ProtustrankaWithAdress>
    <izvorni_sadrzaj>NES - SPORT,d.o.o. Goljak 3/A, Zagreb</izvorni_sadrzaj>
    <derivirana_varijabla naziv="DomainObject.Predmet.ProtustrankaWithAdress_1">NES - SPORT,d.o.o. Goljak 3/A, Zagreb</derivirana_varijabla>
  </DomainObject.Predmet.ProtustrankaWithAdress>
  <DomainObject.Predmet.ProtustrankaWithAdressOIB>
    <izvorni_sadrzaj>NES - SPORT,d.o.o., OIB 51287418429, Goljak 3/A, Zagreb</izvorni_sadrzaj>
    <derivirana_varijabla naziv="DomainObject.Predmet.ProtustrankaWithAdressOIB_1">NES - SPORT,d.o.o., OIB 51287418429, Goljak 3/A, Zagreb</derivirana_varijabla>
  </DomainObject.Predmet.ProtustrankaWithAdressOIB>
  <DomainObject.Predmet.ProtustrankaNazivFormated>
    <izvorni_sadrzaj>NES - SPORT,d.o.o.</izvorni_sadrzaj>
    <derivirana_varijabla naziv="DomainObject.Predmet.ProtustrankaNazivFormated_1">NES - SPORT,d.o.o.</derivirana_varijabla>
  </DomainObject.Predmet.ProtustrankaNazivFormated>
  <DomainObject.Predmet.ProtustrankaNazivFormatedOIB>
    <izvorni_sadrzaj>NES - SPORT,d.o.o., OIB 51287418429</izvorni_sadrzaj>
    <derivirana_varijabla naziv="DomainObject.Predmet.ProtustrankaNazivFormatedOIB_1">NES - SPORT,d.o.o., OIB 51287418429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Kudrna-blažanin zastupane po punomoćniku OD ŠPEHAR &amp; ŠPEHAR; vjerovnici</izvorni_sadrzaj>
    <derivirana_varijabla naziv="DomainObject.Predmet.StrankaFormated_1">  Iva Kudrna-blažanin zastupane po punomoćniku OD ŠPEHAR &amp; ŠPEHAR; vjerovnici</derivirana_varijabla>
  </DomainObject.Predmet.StrankaFormated>
  <DomainObject.Predmet.StrankaFormatedOIB>
    <izvorni_sadrzaj>  Iva Kudrna-blažanin, OIB 28450797901 zastupane po punomoćniku OD ŠPEHAR &amp; ŠPEHAR; vjerovnici</izvorni_sadrzaj>
    <derivirana_varijabla naziv="DomainObject.Predmet.StrankaFormatedOIB_1">  Iva Kudrna-blažanin, OIB 28450797901 zastupane po punomoćniku OD ŠPEHAR &amp; ŠPEHAR; vjerovnici</derivirana_varijabla>
  </DomainObject.Predmet.StrankaFormatedOIB>
  <DomainObject.Predmet.StrankaFormatedWithAdress>
    <izvorni_sadrzaj> Iva Kudrna-blažanin, Ivana Šibla 16, 10000 Zagreb zastupane po punomoćniku OD ŠPEHAR &amp; ŠPEHAR; vjerovnici</izvorni_sadrzaj>
    <derivirana_varijabla naziv="DomainObject.Predmet.StrankaFormatedWithAdress_1"> Iva Kudrna-blažanin, Ivana Šibla 16, 10000 Zagreb zastupane po punomoćniku OD ŠPEHAR &amp; ŠPEHAR; vjerovnici</derivirana_varijabla>
  </DomainObject.Predmet.StrankaFormatedWithAdress>
  <DomainObject.Predmet.StrankaFormatedWithAdressOIB>
    <izvorni_sadrzaj> Iva Kudrna-blažanin, OIB 28450797901, Ivana Šibla 16, 10000 Zagreb zastupane po punomoćniku OD ŠPEHAR &amp; ŠPEHAR; vjerovnici</izvorni_sadrzaj>
    <derivirana_varijabla naziv="DomainObject.Predmet.StrankaFormatedWithAdressOIB_1"> Iva Kudrna-blažanin, OIB 28450797901, Ivana Šibla 16, 10000 Zagreb zastupane po punomoćniku OD ŠPEHAR &amp; ŠPEHAR; vjerovnici</derivirana_varijabla>
  </DomainObject.Predmet.StrankaFormatedWithAdressOIB>
  <DomainObject.Predmet.StrankaWithAdress>
    <izvorni_sadrzaj>Iva Kudrna-blažanin Ivana Šibla 16,10000 Zagreb,vjerovnici </izvorni_sadrzaj>
    <derivirana_varijabla naziv="DomainObject.Predmet.StrankaWithAdress_1">Iva Kudrna-blažanin Ivana Šibla 16,10000 Zagreb,vjerovnici </derivirana_varijabla>
  </DomainObject.Predmet.StrankaWithAdress>
  <DomainObject.Predmet.StrankaWithAdressOIB>
    <izvorni_sadrzaj>Iva Kudrna-blažanin, OIB 28450797901, Ivana Šibla 16,10000 Zagreb,vjerovnici</izvorni_sadrzaj>
    <derivirana_varijabla naziv="DomainObject.Predmet.StrankaWithAdressOIB_1">Iva Kudrna-blažanin, OIB 28450797901, Ivana Šibla 16,10000 Zagreb,vjerovnici</derivirana_varijabla>
  </DomainObject.Predmet.StrankaWithAdressOIB>
  <DomainObject.Predmet.StrankaNazivFormated>
    <izvorni_sadrzaj>Iva Kudrna-blažanin,vjerovnici</izvorni_sadrzaj>
    <derivirana_varijabla naziv="DomainObject.Predmet.StrankaNazivFormated_1">Iva Kudrna-blažanin,vjerovnici</derivirana_varijabla>
  </DomainObject.Predmet.StrankaNazivFormated>
  <DomainObject.Predmet.StrankaNazivFormatedOIB>
    <izvorni_sadrzaj>Iva Kudrna-blažanin, OIB 28450797901,vjerovnici</izvorni_sadrzaj>
    <derivirana_varijabla naziv="DomainObject.Predmet.StrankaNazivFormatedOIB_1">Iva Kudrna-blažanin, OIB 28450797901,vjerovnici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Iva Kudrna-blažanin zastupane po punomoćniku OD ŠPEHAR &amp; ŠPEHAR</item>
      <item>vjerovnici</item>
    </izvorni_sadrzaj>
    <derivirana_varijabla naziv="DomainObject.Predmet.StrankaListFormated_1">
      <item>Iva Kudrna-blažanin zastupane po punomoćniku OD ŠPEHAR &amp; ŠPEHAR</item>
      <item>vjerovnici</item>
    </derivirana_varijabla>
  </DomainObject.Predmet.StrankaListFormated>
  <DomainObject.Predmet.StrankaListFormatedOIB>
    <izvorni_sadrzaj>
      <item>Iva Kudrna-blažanin, OIB 28450797901 zastupane po punomoćniku OD ŠPEHAR &amp; ŠPEHAR</item>
      <item>vjerovnici</item>
    </izvorni_sadrzaj>
    <derivirana_varijabla naziv="DomainObject.Predmet.StrankaListFormatedOIB_1">
      <item>Iva Kudrna-blažanin, OIB 28450797901 zastupane po punomoćniku OD ŠPEHAR &amp; ŠPEHAR</item>
      <item>vjerovnici</item>
    </derivirana_varijabla>
  </DomainObject.Predmet.StrankaListFormatedOIB>
  <DomainObject.Predmet.StrankaListFormatedWithAdress>
    <izvorni_sadrzaj>
      <item>Iva Kudrna-blažanin, Ivana Šibla 16, 10000 Zagreb zastupane po punomoćniku OD ŠPEHAR &amp; ŠPEHAR</item>
      <item>vjerovnici</item>
    </izvorni_sadrzaj>
    <derivirana_varijabla naziv="DomainObject.Predmet.StrankaListFormatedWithAdress_1">
      <item>Iva Kudrna-blažanin, Ivana Šibla 16, 10000 Zagreb zastupane po punomoćniku OD ŠPEHAR &amp; ŠPEHAR</item>
      <item>vjerovnici</item>
    </derivirana_varijabla>
  </DomainObject.Predmet.StrankaListFormatedWithAdress>
  <DomainObject.Predmet.StrankaListFormatedWithAdressOIB>
    <izvorni_sadrzaj>
      <item>Iva Kudrna-blažanin, OIB 28450797901, Ivana Šibla 16, 10000 Zagreb zastupane po punomoćniku OD ŠPEHAR &amp; ŠPEHAR</item>
      <item>vjerovnici</item>
    </izvorni_sadrzaj>
    <derivirana_varijabla naziv="DomainObject.Predmet.StrankaListFormatedWithAdressOIB_1">
      <item>Iva Kudrna-blažanin, OIB 28450797901, Ivana Šibla 16, 10000 Zagreb zastupane po punomoćniku OD ŠPEHAR &amp; ŠPEHAR</item>
      <item>vjerovnici</item>
    </derivirana_varijabla>
  </DomainObject.Predmet.StrankaListFormatedWithAdressOIB>
  <DomainObject.Predmet.StrankaListNazivFormated>
    <izvorni_sadrzaj>
      <item>Iva Kudrna-blažanin</item>
      <item>vjerovnici</item>
    </izvorni_sadrzaj>
    <derivirana_varijabla naziv="DomainObject.Predmet.StrankaListNazivFormated_1">
      <item>Iva Kudrna-blažanin</item>
      <item>vjerovnici</item>
    </derivirana_varijabla>
  </DomainObject.Predmet.StrankaListNazivFormated>
  <DomainObject.Predmet.StrankaListNazivFormatedOIB>
    <izvorni_sadrzaj>
      <item>Iva Kudrna-blažanin, OIB 28450797901</item>
      <item>vjerovnici</item>
    </izvorni_sadrzaj>
    <derivirana_varijabla naziv="DomainObject.Predmet.StrankaListNazivFormatedOIB_1">
      <item>Iva Kudrna-blažanin, OIB 28450797901</item>
      <item>vjerovnici</item>
    </derivirana_varijabla>
  </DomainObject.Predmet.StrankaListNazivFormatedOIB>
  <DomainObject.Predmet.ProtuStrankaListFormated>
    <izvorni_sadrzaj>
      <item>NES - SPORT,d.o.o.</item>
    </izvorni_sadrzaj>
    <derivirana_varijabla naziv="DomainObject.Predmet.ProtuStrankaListFormated_1">
      <item>NES - SPORT,d.o.o.</item>
    </derivirana_varijabla>
  </DomainObject.Predmet.ProtuStrankaListFormated>
  <DomainObject.Predmet.ProtuStrankaListFormatedOIB>
    <izvorni_sadrzaj>
      <item>NES - SPORT,d.o.o., OIB 51287418429</item>
    </izvorni_sadrzaj>
    <derivirana_varijabla naziv="DomainObject.Predmet.ProtuStrankaListFormatedOIB_1">
      <item>NES - SPORT,d.o.o., OIB 51287418429</item>
    </derivirana_varijabla>
  </DomainObject.Predmet.ProtuStrankaListFormatedOIB>
  <DomainObject.Predmet.ProtuStrankaListFormatedWithAdress>
    <izvorni_sadrzaj>
      <item>NES - SPORT,d.o.o., Goljak 3/A, Zagreb</item>
    </izvorni_sadrzaj>
    <derivirana_varijabla naziv="DomainObject.Predmet.ProtuStrankaListFormatedWithAdress_1">
      <item>NES - SPORT,d.o.o., Goljak 3/A, Zagreb</item>
    </derivirana_varijabla>
  </DomainObject.Predmet.ProtuStrankaListFormatedWithAdress>
  <DomainObject.Predmet.ProtuStrankaListFormatedWithAdressOIB>
    <izvorni_sadrzaj>
      <item>NES - SPORT,d.o.o., OIB 51287418429, Goljak 3/A, Zagreb</item>
    </izvorni_sadrzaj>
    <derivirana_varijabla naziv="DomainObject.Predmet.ProtuStrankaListFormatedWithAdressOIB_1">
      <item>NES - SPORT,d.o.o., OIB 51287418429, Goljak 3/A, Zagreb</item>
    </derivirana_varijabla>
  </DomainObject.Predmet.ProtuStrankaListFormatedWithAdressOIB>
  <DomainObject.Predmet.ProtuStrankaListNazivFormated>
    <izvorni_sadrzaj>
      <item>NES - SPORT,d.o.o.</item>
    </izvorni_sadrzaj>
    <derivirana_varijabla naziv="DomainObject.Predmet.ProtuStrankaListNazivFormated_1">
      <item>NES - SPORT,d.o.o.</item>
    </derivirana_varijabla>
  </DomainObject.Predmet.ProtuStrankaListNazivFormated>
  <DomainObject.Predmet.ProtuStrankaListNazivFormatedOIB>
    <izvorni_sadrzaj>
      <item>NES - SPORT,d.o.o., OIB 51287418429</item>
    </izvorni_sadrzaj>
    <derivirana_varijabla naziv="DomainObject.Predmet.ProtuStrankaListNazivFormatedOIB_1">
      <item>NES - SPORT,d.o.o., OIB 51287418429</item>
    </derivirana_varijabla>
  </DomainObject.Predmet.ProtuStrankaListNazivFormatedOIB>
  <DomainObject.Predmet.OstaliListFormated>
    <izvorni_sadrzaj>
      <item>OD ŠPEHAR &amp; ŠPEHAR punomoćnik sudionika u postupku Iva Kudrna-blažanin</item>
      <item>Županijsko državno odvjetništvo u Zagrebu</item>
      <item>Hrvoje Bartolić</item>
      <item>RH, Ministarstvo pravosuđa</item>
      <item>Davor Bišćan</item>
      <item>Zagrebački holding d.o.o.</item>
      <item>FINA ZAGREB</item>
      <item>Jasmin Jusufhodžić</item>
      <item>RH, MF, Porezna uprava</item>
      <item>GRAD ZAGREB</item>
      <item>REPUBLIKA HRVATSKA DRŽAVNI ZAVOD ZA STATISTIKU</item>
    </izvorni_sadrzaj>
    <derivirana_varijabla naziv="DomainObject.Predmet.OstaliListFormated_1">
      <item>OD ŠPEHAR &amp; ŠPEHAR punomoćnik sudionika u postupku Iva Kudrna-blažanin</item>
      <item>Županijsko državno odvjetništvo u Zagrebu</item>
      <item>Hrvoje Bartolić</item>
      <item>RH, Ministarstvo pravosuđa</item>
      <item>Davor Bišćan</item>
      <item>Zagrebački holding d.o.o.</item>
      <item>FINA ZAGREB</item>
      <item>Jasmin Jusufhodžić</item>
      <item>RH, MF, Porezna uprava</item>
      <item>GRAD ZAGREB</item>
      <item>REPUBLIKA HRVATSKA DRŽAVNI ZAVOD ZA STATISTIKU</item>
    </derivirana_varijabla>
  </DomainObject.Predmet.OstaliListFormated>
  <DomainObject.Predmet.OstaliListFormatedOIB>
    <izvorni_sadrzaj>
      <item>OD ŠPEHAR &amp; ŠPEHAR punomoćnik sudionika u postupku Iva Kudrna-blažanin</item>
      <item>Županijsko državno odvjetništvo u Zagrebu</item>
      <item>Hrvoje Bartolić</item>
      <item>RH, Ministarstvo pravosuđa</item>
      <item>Davor Bišćan, OIB 99116868296</item>
      <item>Zagrebački holding d.o.o.</item>
      <item>FINA ZAGREB</item>
      <item>Jasmin Jusufhodžić</item>
      <item>RH, MF, Porezna uprava</item>
      <item>GRAD ZAGREB, OIB 61817894937</item>
      <item>REPUBLIKA HRVATSKA DRŽAVNI ZAVOD ZA STATISTIKU, OIB 49337502853</item>
    </izvorni_sadrzaj>
    <derivirana_varijabla naziv="DomainObject.Predmet.OstaliListFormatedOIB_1">
      <item>OD ŠPEHAR &amp; ŠPEHAR punomoćnik sudionika u postupku Iva Kudrna-blažanin</item>
      <item>Županijsko državno odvjetništvo u Zagrebu</item>
      <item>Hrvoje Bartolić</item>
      <item>RH, Ministarstvo pravosuđa</item>
      <item>Davor Bišćan, OIB 99116868296</item>
      <item>Zagrebački holding d.o.o.</item>
      <item>FINA ZAGREB</item>
      <item>Jasmin Jusufhodžić</item>
      <item>RH, MF, Porezna uprava</item>
      <item>GRAD ZAGREB, OIB 61817894937</item>
      <item>REPUBLIKA HRVATSKA DRŽAVNI ZAVOD ZA STATISTIKU, OIB 49337502853</item>
    </derivirana_varijabla>
  </DomainObject.Predmet.OstaliListFormatedOIB>
  <DomainObject.Predmet.OstaliListFormatedWithAdress>
    <izvorni_sadrzaj>
      <item>OD ŠPEHAR &amp; ŠPEHAR, MASARYKOVA 7, 10000 Zagreb punomoćnik sudionika u postupku Iva Kudrna-blažanin</item>
      <item>Županijsko državno odvjetništvo u Zagrebu</item>
      <item>Hrvoje Bartolić, Goljak 3/a, 10000 Zagreb</item>
      <item>RH, Ministarstvo pravosuđa, Ul. grada Vukovara 49, 10000 Zagreb</item>
      <item>Davor Bišćan, Jurišićeva 10, 10000 Zagreb</item>
      <item>Zagrebački holding d.o.o., Ul. grada Vukovara 41, 10000 Zagreb</item>
      <item>FINA ZAGREB</item>
      <item>Jasmin Jusufhodžić, 6. Oranički odvojak 4, 10000 Zagreb</item>
      <item>RH, MF, Porezna uprava, Av. Dubrovnik 32, 10000 Zagreb</item>
      <item>GRAD ZAGREB, Trg Stjepana Radića 1, 10000 Zagreb</item>
      <item>REPUBLIKA HRVATSKA DRŽAVNI ZAVOD ZA STATISTIKU, Ilica 3, 10000 Zagreb</item>
    </izvorni_sadrzaj>
    <derivirana_varijabla naziv="DomainObject.Predmet.OstaliListFormatedWithAdress_1">
      <item>OD ŠPEHAR &amp; ŠPEHAR, MASARYKOVA 7, 10000 Zagreb punomoćnik sudionika u postupku Iva Kudrna-blažanin</item>
      <item>Županijsko državno odvjetništvo u Zagrebu</item>
      <item>Hrvoje Bartolić, Goljak 3/a, 10000 Zagreb</item>
      <item>RH, Ministarstvo pravosuđa, Ul. grada Vukovara 49, 10000 Zagreb</item>
      <item>Davor Bišćan, Jurišićeva 10, 10000 Zagreb</item>
      <item>Zagrebački holding d.o.o., Ul. grada Vukovara 41, 10000 Zagreb</item>
      <item>FINA ZAGREB</item>
      <item>Jasmin Jusufhodžić, 6. Oranički odvojak 4, 10000 Zagreb</item>
      <item>RH, MF, Porezna uprava, Av. Dubrovnik 32, 10000 Zagreb</item>
      <item>GRAD ZAGREB, Trg Stjepana Radića 1, 10000 Zagreb</item>
      <item>REPUBLIKA HRVATSKA DRŽAVNI ZAVOD ZA STATISTIKU, Ilica 3, 10000 Zagreb</item>
    </derivirana_varijabla>
  </DomainObject.Predmet.OstaliListFormatedWithAdress>
  <DomainObject.Predmet.OstaliListFormatedWithAdressOIB>
    <izvorni_sadrzaj>
      <item>OD ŠPEHAR &amp; ŠPEHAR, MASARYKOVA 7, 10000 Zagreb punomoćnik sudionika u postupku Iva Kudrna-blažanin</item>
      <item>Županijsko državno odvjetništvo u Zagrebu</item>
      <item>Hrvoje Bartolić, Goljak 3/a, 10000 Zagreb</item>
      <item>RH, Ministarstvo pravosuđa, Ul. grada Vukovara 49, 10000 Zagreb</item>
      <item>Davor Bišćan, OIB 99116868296, Jurišićeva 10, 10000 Zagreb</item>
      <item>Zagrebački holding d.o.o., Ul. grada Vukovara 41, 10000 Zagreb</item>
      <item>FINA ZAGREB</item>
      <item>Jasmin Jusufhodžić, 6. Oranički odvojak 4, 10000 Zagreb</item>
      <item>RH, MF, Porezna uprava, Av. Dubrovnik 32, 10000 Zagreb</item>
      <item>GRAD ZAGREB, OIB 61817894937, Trg Stjepana Radića 1, 10000 Zagreb</item>
      <item>REPUBLIKA HRVATSKA DRŽAVNI ZAVOD ZA STATISTIKU, OIB 49337502853, Ilica 3, 10000 Zagreb</item>
    </izvorni_sadrzaj>
    <derivirana_varijabla naziv="DomainObject.Predmet.OstaliListFormatedWithAdressOIB_1">
      <item>OD ŠPEHAR &amp; ŠPEHAR, MASARYKOVA 7, 10000 Zagreb punomoćnik sudionika u postupku Iva Kudrna-blažanin</item>
      <item>Županijsko državno odvjetništvo u Zagrebu</item>
      <item>Hrvoje Bartolić, Goljak 3/a, 10000 Zagreb</item>
      <item>RH, Ministarstvo pravosuđa, Ul. grada Vukovara 49, 10000 Zagreb</item>
      <item>Davor Bišćan, OIB 99116868296, Jurišićeva 10, 10000 Zagreb</item>
      <item>Zagrebački holding d.o.o., Ul. grada Vukovara 41, 10000 Zagreb</item>
      <item>FINA ZAGREB</item>
      <item>Jasmin Jusufhodžić, 6. Oranički odvojak 4, 10000 Zagreb</item>
      <item>RH, MF, Porezna uprava, Av. Dubrovnik 32, 10000 Zagreb</item>
      <item>GRAD ZAGREB, OIB 61817894937, Trg Stjepana Radića 1, 10000 Zagreb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OD ŠPEHAR &amp; ŠPEHAR</item>
      <item>Županijsko državno odvjetništvo u Zagrebu</item>
      <item>Hrvoje Bartolić</item>
      <item>RH, Ministarstvo pravosuđa</item>
      <item>Davor Bišćan</item>
      <item>Zagrebački holding d.o.o.</item>
      <item>FINA ZAGREB</item>
      <item>Jasmin Jusufhodžić</item>
      <item>RH, MF, Porezna uprava</item>
      <item>GRAD ZAGREB</item>
      <item>REPUBLIKA HRVATSKA DRŽAVNI ZAVOD ZA STATISTIKU</item>
    </izvorni_sadrzaj>
    <derivirana_varijabla naziv="DomainObject.Predmet.OstaliListNazivFormated_1">
      <item>OD ŠPEHAR &amp; ŠPEHAR</item>
      <item>Županijsko državno odvjetništvo u Zagrebu</item>
      <item>Hrvoje Bartolić</item>
      <item>RH, Ministarstvo pravosuđa</item>
      <item>Davor Bišćan</item>
      <item>Zagrebački holding d.o.o.</item>
      <item>FINA ZAGREB</item>
      <item>Jasmin Jusufhodžić</item>
      <item>RH, MF, Porezna uprava</item>
      <item>GRAD ZAGREB</item>
      <item>REPUBLIKA HRVATSKA DRŽAVNI ZAVOD ZA STATISTIKU</item>
    </derivirana_varijabla>
  </DomainObject.Predmet.OstaliListNazivFormated>
  <DomainObject.Predmet.OstaliListNazivFormatedOIB>
    <izvorni_sadrzaj>
      <item>OD ŠPEHAR &amp; ŠPEHAR</item>
      <item>Županijsko državno odvjetništvo u Zagrebu</item>
      <item>Hrvoje Bartolić</item>
      <item>RH, Ministarstvo pravosuđa</item>
      <item>Davor Bišćan, OIB 99116868296</item>
      <item>Zagrebački holding d.o.o.</item>
      <item>FINA ZAGREB</item>
      <item>Jasmin Jusufhodžić</item>
      <item>RH, MF, Porezna uprava</item>
      <item>GRAD ZAGREB, OIB 61817894937</item>
      <item>REPUBLIKA HRVATSKA DRŽAVNI ZAVOD ZA STATISTIKU, OIB 49337502853</item>
    </izvorni_sadrzaj>
    <derivirana_varijabla naziv="DomainObject.Predmet.OstaliListNazivFormatedOIB_1">
      <item>OD ŠPEHAR &amp; ŠPEHAR</item>
      <item>Županijsko državno odvjetništvo u Zagrebu</item>
      <item>Hrvoje Bartolić</item>
      <item>RH, Ministarstvo pravosuđa</item>
      <item>Davor Bišćan, OIB 99116868296</item>
      <item>Zagrebački holding d.o.o.</item>
      <item>FINA ZAGREB</item>
      <item>Jasmin Jusufhodžić</item>
      <item>RH, MF, Porezna uprava</item>
      <item>GRAD ZAGREB, OIB 61817894937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Kudrna-blažanin i dr.</izvorni_sadrzaj>
    <derivirana_varijabla naziv="DomainObject.Predmet.StrankaIDrugi_1">Iva Kudrna-blažanin i dr.</derivirana_varijabla>
  </DomainObject.Predmet.StrankaIDrugi>
  <DomainObject.Predmet.ProtustrankaIDrugi>
    <izvorni_sadrzaj>NES - SPORT,d.o.o.</izvorni_sadrzaj>
    <derivirana_varijabla naziv="DomainObject.Predmet.ProtustrankaIDrugi_1">NES - SPORT,d.o.o.</derivirana_varijabla>
  </DomainObject.Predmet.ProtustrankaIDrugi>
  <DomainObject.Predmet.StrankaIDrugiAdressOIB>
    <izvorni_sadrzaj>Iva Kudrna-blažanin, OIB 28450797901, Ivana Šibla 16, 10000 Zagreb i dr.</izvorni_sadrzaj>
    <derivirana_varijabla naziv="DomainObject.Predmet.StrankaIDrugiAdressOIB_1">Iva Kudrna-blažanin, OIB 28450797901, Ivana Šibla 16, 10000 Zagreb i dr.</derivirana_varijabla>
  </DomainObject.Predmet.StrankaIDrugiAdressOIB>
  <DomainObject.Predmet.ProtustrankaIDrugiAdressOIB>
    <izvorni_sadrzaj>NES - SPORT,d.o.o., OIB 51287418429, Goljak 3/A, Zagreb</izvorni_sadrzaj>
    <derivirana_varijabla naziv="DomainObject.Predmet.ProtustrankaIDrugiAdressOIB_1">NES - SPORT,d.o.o., OIB 51287418429, Goljak 3/A,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rujna 2017.</izvorni_sadrzaj>
    <derivirana_varijabla naziv="DomainObject.Predmet.OdlukaRjesenje.DatumDonosenjaOdluke_1">18. rujna 2017.</derivirana_varijabla>
  </DomainObject.Predmet.OdlukaRjesenje.DatumDonosenjaOdluke>
  <DomainObject.Predmet.OdlukaRjesenje.DatumPravomocnosti>
    <izvorni_sadrzaj>6. listopada 2017.</izvorni_sadrzaj>
    <derivirana_varijabla naziv="DomainObject.Predmet.OdlukaRjesenje.DatumPravomocnosti_1">6. listopada 2017.</derivirana_varijabla>
  </DomainObject.Predmet.OdlukaRjesenje.DatumPravomocnosti>
  <DomainObject.Predmet.OdlukaRjesenje.Oznaka>
    <izvorni_sadrzaj>St-191/2015-57</izvorni_sadrzaj>
    <derivirana_varijabla naziv="DomainObject.Predmet.OdlukaRjesenje.Oznaka_1">St-191/2015-57</derivirana_varijabla>
  </DomainObject.Predmet.OdlukaRjesenje.Oznaka>
  <DomainObject.Predmet.SudioniciListNaziv>
    <izvorni_sadrzaj>
      <item>Iva Kudrna-blažanin</item>
      <item>NES - SPORT,d.o.o.</item>
      <item>vjerovnici</item>
      <item>OD ŠPEHAR &amp; ŠPEHAR</item>
      <item>Županijsko državno odvjetništvo u Zagrebu</item>
      <item>Hrvoje Bartolić</item>
      <item>RH, Ministarstvo pravosuđa</item>
      <item>Davor Bišćan</item>
      <item>Zagrebački holding d.o.o.</item>
      <item>FINA ZAGREB</item>
      <item>Jasmin Jusufhodžić</item>
      <item>RH, MF, Porezna uprava</item>
      <item>GRAD ZAGREB</item>
      <item>REPUBLIKA HRVATSKA DRŽAVNI ZAVOD ZA STATISTIKU</item>
    </izvorni_sadrzaj>
    <derivirana_varijabla naziv="DomainObject.Predmet.SudioniciListNaziv_1">
      <item>Iva Kudrna-blažanin</item>
      <item>NES - SPORT,d.o.o.</item>
      <item>vjerovnici</item>
      <item>OD ŠPEHAR &amp; ŠPEHAR</item>
      <item>Županijsko državno odvjetništvo u Zagrebu</item>
      <item>Hrvoje Bartolić</item>
      <item>RH, Ministarstvo pravosuđa</item>
      <item>Davor Bišćan</item>
      <item>Zagrebački holding d.o.o.</item>
      <item>FINA ZAGREB</item>
      <item>Jasmin Jusufhodžić</item>
      <item>RH, MF, Porezna uprava</item>
      <item>GRAD ZAGREB</item>
      <item>REPUBLIKA HRVATSKA DRŽAVNI ZAVOD ZA STATISTIKU</item>
    </derivirana_varijabla>
  </DomainObject.Predmet.SudioniciListNaziv>
  <DomainObject.Predmet.SudioniciListAdressOIB>
    <izvorni_sadrzaj>
      <item>Iva Kudrna-blažanin, OIB 28450797901, Ivana Šibla 16,10000 Zagreb</item>
      <item>NES - SPORT,d.o.o., OIB 51287418429, Goljak 3/A,Zagreb</item>
      <item>vjerovnici</item>
      <item>OD ŠPEHAR &amp; ŠPEHAR, MASARYKOVA 7,10000 Zagreb</item>
      <item>Županijsko državno odvjetništvo u Zagrebu</item>
      <item>Hrvoje Bartolić, Goljak 3/a,10000 Zagreb</item>
      <item>RH, Ministarstvo pravosuđa, Ul. grada Vukovara 49,10000 Zagreb</item>
      <item>Davor Bišćan, OIB 99116868296, Jurišićeva 10,10000 Zagreb</item>
      <item>Zagrebački holding d.o.o., Ul. grada Vukovara 41,10000 Zagreb</item>
      <item>FINA ZAGREB</item>
      <item>Jasmin Jusufhodžić, 6. Oranički odvojak 4,10000 Zagreb</item>
      <item>RH, MF, Porezna uprava, Av. Dubrovnik 32,10000 Zagreb</item>
      <item>GRAD ZAGREB, OIB 61817894937, Trg Stjepana Radića 1,10000 Zagreb</item>
      <item>REPUBLIKA HRVATSKA DRŽAVNI ZAVOD ZA STATISTIKU, OIB 49337502853, Ilica 3,10000 Zagreb</item>
    </izvorni_sadrzaj>
    <derivirana_varijabla naziv="DomainObject.Predmet.SudioniciListAdressOIB_1">
      <item>Iva Kudrna-blažanin, OIB 28450797901, Ivana Šibla 16,10000 Zagreb</item>
      <item>NES - SPORT,d.o.o., OIB 51287418429, Goljak 3/A,Zagreb</item>
      <item>vjerovnici</item>
      <item>OD ŠPEHAR &amp; ŠPEHAR, MASARYKOVA 7,10000 Zagreb</item>
      <item>Županijsko državno odvjetništvo u Zagrebu</item>
      <item>Hrvoje Bartolić, Goljak 3/a,10000 Zagreb</item>
      <item>RH, Ministarstvo pravosuđa, Ul. grada Vukovara 49,10000 Zagreb</item>
      <item>Davor Bišćan, OIB 99116868296, Jurišićeva 10,10000 Zagreb</item>
      <item>Zagrebački holding d.o.o., Ul. grada Vukovara 41,10000 Zagreb</item>
      <item>FINA ZAGREB</item>
      <item>Jasmin Jusufhodžić, 6. Oranički odvojak 4,10000 Zagreb</item>
      <item>RH, MF, Porezna uprava, Av. Dubrovnik 32,10000 Zagreb</item>
      <item>GRAD ZAGREB, OIB 61817894937, Trg Stjepana Radića 1,10000 Zagreb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28450797901</item>
      <item>, OIB 51287418429</item>
      <item>, OIB null</item>
      <item>, OIB null</item>
      <item>, OIB null</item>
      <item>, OIB null</item>
      <item>, OIB null</item>
      <item>, OIB 99116868296</item>
      <item>, OIB null</item>
      <item>, OIB null</item>
      <item>, OIB null</item>
      <item>, OIB null</item>
      <item>, OIB 61817894937</item>
      <item>, OIB 49337502853</item>
    </izvorni_sadrzaj>
    <derivirana_varijabla naziv="DomainObject.Predmet.SudioniciListNazivOIB_1">
      <item>, OIB 28450797901</item>
      <item>, OIB 51287418429</item>
      <item>, OIB null</item>
      <item>, OIB null</item>
      <item>, OIB null</item>
      <item>, OIB null</item>
      <item>, OIB null</item>
      <item>, OIB 99116868296</item>
      <item>, OIB null</item>
      <item>, OIB null</item>
      <item>, OIB null</item>
      <item>, OIB null</item>
      <item>, OIB 61817894937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2017.</izvorni_sadrzaj>
    <derivirana_varijabla naziv="DomainObject.Predmet.DatumZadnjeOdrzaneSudskeRadnje_1">18. rujna 2017.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St-191/2015-64</izvorni_sadrzaj>
    <derivirana_varijabla naziv="DomainObject.PredzadnjaOdlukaIzPredmeta.Oznaka_1">St-191/2015-64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652</properties:Characters>
  <properties:Lines>38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2019-06-04T12:49:00Z</dcterms:created>
  <dc:creator>Nikola Ribarić</dc:creator>
  <cp:lastModifiedBy>Maja Hajtek</cp:lastModifiedBy>
  <cp:lastPrinted>2019-06-04T13:18:00Z</cp:lastPrinted>
  <dcterms:modified xmlns:xsi="http://www.w3.org/2001/XMLSchema-instance" xsi:type="dcterms:W3CDTF">2019-06-04T13:18:00Z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biščan nes sport 4.6.2019..docx)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