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d5711" w14:paraId="45d5711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243A4D">
        <w:rPr>
          <w:rFonts w:cs="Times New Roman" w:hAnsi="Times New Roman" w:ascii="Times New Roman"/>
          <w:sz w:val="24"/>
        </w:rPr>
        <w:t>2741</w:t>
      </w:r>
      <w:r w:rsidR="00EB379C">
        <w:rPr>
          <w:rFonts w:cs="Times New Roman" w:hAnsi="Times New Roman" w:ascii="Times New Roman"/>
          <w:sz w:val="24"/>
        </w:rPr>
        <w:t>/16-12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 xml:space="preserve">aljić postupajući po prijedlogu predlagatelja </w:t>
      </w:r>
      <w:r w:rsidR="0023403D">
        <w:t xml:space="preserve">FINA-Regionalni centar Zagreb za pokretanje stečajnog postupka nad dužnikom </w:t>
      </w:r>
      <w:r w:rsidR="00116F9E" w:rsidRPr="00414D57">
        <w:t>ACTIVESHOES d.o.o.</w:t>
      </w:r>
      <w:r w:rsidR="00116F9E">
        <w:t xml:space="preserve"> Zagreb, Lanište 32 MBS: </w:t>
      </w:r>
      <w:r w:rsidR="00116F9E" w:rsidRPr="00512D05">
        <w:t>080809892</w:t>
      </w:r>
      <w:r w:rsidR="00116F9E">
        <w:t xml:space="preserve"> OIB:</w:t>
      </w:r>
      <w:r w:rsidR="00116F9E" w:rsidRPr="00ED2D0B">
        <w:t xml:space="preserve"> </w:t>
      </w:r>
      <w:r w:rsidR="00116F9E" w:rsidRPr="00512D05">
        <w:t>42907744733</w:t>
      </w:r>
      <w:r w:rsidR="00116F9E">
        <w:t xml:space="preserve"> </w:t>
      </w:r>
      <w:r w:rsidRPr="003566B3">
        <w:t>dana</w:t>
      </w:r>
      <w:r w:rsidR="0085463C">
        <w:t xml:space="preserve"> </w:t>
      </w:r>
      <w:r w:rsidR="009D2742">
        <w:t>23. rujna</w:t>
      </w:r>
      <w:r w:rsidR="00660B6C">
        <w:t xml:space="preserve"> </w:t>
      </w:r>
      <w:r w:rsidR="00BD6492">
        <w:t xml:space="preserve">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 xml:space="preserve">stečajnog dužnika </w:t>
      </w:r>
      <w:r w:rsidR="00116F9E" w:rsidRPr="00414D57">
        <w:t>ACTIVESHOES d.o.o.</w:t>
      </w:r>
      <w:r w:rsidR="00116F9E">
        <w:t xml:space="preserve"> Zagreb, Lanište 32 MBS: </w:t>
      </w:r>
      <w:r w:rsidR="00116F9E" w:rsidRPr="00512D05">
        <w:t>080809892</w:t>
      </w:r>
      <w:r w:rsidR="00116F9E">
        <w:t xml:space="preserve"> OIB:</w:t>
      </w:r>
      <w:r w:rsidR="00116F9E" w:rsidRPr="00ED2D0B">
        <w:t xml:space="preserve"> </w:t>
      </w:r>
      <w:r w:rsidR="00116F9E" w:rsidRPr="00512D05">
        <w:t>42907744733</w:t>
      </w:r>
      <w:r w:rsidR="00116F9E">
        <w:t xml:space="preserve">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116F9E">
        <w:rPr>
          <w:bCs/>
        </w:rPr>
        <w:t>2741</w:t>
      </w:r>
      <w:r w:rsidR="00A72A51">
        <w:rPr>
          <w:bCs/>
        </w:rPr>
        <w:t>-16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801912">
        <w:rPr>
          <w:bCs/>
        </w:rPr>
        <w:t xml:space="preserve">likvidacijskog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3C1FAA" w:rsidP="003C1FAA" w:rsidR="003C1FA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A72A51">
        <w:t>21</w:t>
      </w:r>
      <w:r w:rsidR="0062454C">
        <w:t xml:space="preserve">. ožujka 2016. </w:t>
      </w:r>
      <w:r>
        <w:t xml:space="preserve"> godine </w:t>
      </w:r>
      <w:r w:rsidRPr="003566B3">
        <w:t xml:space="preserve">prijedlog za otvaranje stečajnog postupka </w:t>
      </w:r>
      <w:r w:rsidRPr="004E485D">
        <w:t xml:space="preserve">nad </w:t>
      </w:r>
      <w:r>
        <w:t>stečajnim dužnik</w:t>
      </w:r>
      <w:r w:rsidR="00660B6C">
        <w:t>o</w:t>
      </w:r>
      <w:r>
        <w:t>m</w:t>
      </w:r>
      <w:r w:rsidR="00A72A51" w:rsidRPr="00A72A51">
        <w:t xml:space="preserve"> </w:t>
      </w:r>
      <w:r w:rsidR="00116F9E" w:rsidRPr="00414D57">
        <w:t>ACTIVESHOES d.o.o.</w:t>
      </w:r>
      <w:r w:rsidR="00116F9E">
        <w:t xml:space="preserve"> Zagreb, Lanište 32 MBS: </w:t>
      </w:r>
      <w:r w:rsidR="00116F9E" w:rsidRPr="00512D05">
        <w:t>080809892</w:t>
      </w:r>
      <w:r w:rsidR="00116F9E">
        <w:t xml:space="preserve"> OIB:</w:t>
      </w:r>
      <w:r w:rsidR="00116F9E" w:rsidRPr="00ED2D0B">
        <w:t xml:space="preserve"> </w:t>
      </w:r>
      <w:r w:rsidR="00116F9E" w:rsidRPr="00512D05">
        <w:t>42907744733</w:t>
      </w:r>
      <w:r w:rsidR="00116F9E">
        <w:t>.</w:t>
      </w:r>
    </w:p>
    <w:p w:rsidRDefault="00EC2F02" w:rsidP="0023403D" w:rsidR="00EC2F02" w:rsidRPr="009B1E96">
      <w:pPr>
        <w:ind w:firstLine="555"/>
      </w:pPr>
      <w:r w:rsidRPr="009B1E96">
        <w:t xml:space="preserve">Prijedlog je podnesen </w:t>
      </w:r>
      <w:r w:rsidR="0023403D" w:rsidRPr="00307A7F">
        <w:t xml:space="preserve">temeljem čl. </w:t>
      </w:r>
      <w:r w:rsidR="00660B6C">
        <w:t>444</w:t>
      </w:r>
      <w:r w:rsidR="0023403D" w:rsidRPr="00307A7F">
        <w:t xml:space="preserve"> st</w:t>
      </w:r>
      <w:r w:rsidR="00660B6C">
        <w:t xml:space="preserve">. 2 </w:t>
      </w:r>
      <w:r w:rsidR="0023403D">
        <w:t xml:space="preserve"> Stečajnog zakona (NN 71/15) </w:t>
      </w:r>
      <w:r w:rsidR="0023403D" w:rsidRPr="00307A7F">
        <w:t xml:space="preserve">  u kojem se navodi da stečajni dužnik u očevidniku redoslijeda osnova za plaćanje ima evidentirane neizvršene osnove za plaćanje u neprekinutom r</w:t>
      </w:r>
      <w:r w:rsidR="0062454C">
        <w:t xml:space="preserve">azdoblju od </w:t>
      </w:r>
      <w:r w:rsidR="00116F9E">
        <w:t>232</w:t>
      </w:r>
      <w:r w:rsidR="0062454C">
        <w:t xml:space="preserve"> dana</w:t>
      </w:r>
      <w:r w:rsidR="009D2742">
        <w:t xml:space="preserve"> u iznosu od </w:t>
      </w:r>
      <w:r w:rsidR="00116F9E">
        <w:t>387.210,82</w:t>
      </w:r>
      <w:r w:rsidR="00A72A51">
        <w:t xml:space="preserve"> </w:t>
      </w:r>
      <w:r w:rsidR="009D2742">
        <w:t xml:space="preserve"> kune</w:t>
      </w:r>
      <w:r w:rsidR="0062454C">
        <w:t xml:space="preserve"> te da ima 1 zaposlenog</w:t>
      </w:r>
      <w:r w:rsidR="0023403D" w:rsidRPr="00307A7F">
        <w:t xml:space="preserve"> 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9D2742">
        <w:rPr>
          <w:bCs/>
        </w:rPr>
        <w:t>18. svibnja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9D2742" w:rsidP="00BD6492" w:rsidR="009D2742">
      <w:pPr>
        <w:ind w:firstLine="708"/>
      </w:pPr>
      <w:r>
        <w:t xml:space="preserve">Prema potvrdi FINE na dan 30. kolovoza 2016. godine žiro račun dužnika blokiran je sa iznosom od </w:t>
      </w:r>
      <w:r w:rsidR="00116F9E">
        <w:t xml:space="preserve">749.996,34 </w:t>
      </w:r>
      <w:r>
        <w:t xml:space="preserve">kune.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lastRenderedPageBreak/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9D2742">
        <w:rPr>
          <w:noProof w:val="false"/>
        </w:rPr>
        <w:t>23. rujna</w:t>
      </w:r>
      <w:r w:rsidR="00BD6492">
        <w:rPr>
          <w:noProof w:val="false"/>
        </w:rPr>
        <w:t xml:space="preserve">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230978">
        <w:rPr>
          <w:noProof w:val="false"/>
        </w:rPr>
        <w:t>,v.r.</w:t>
      </w:r>
      <w:r w:rsidRPr="003566B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230978" w:rsidR="0023097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230978" w:rsidP="00230978" w:rsidR="00230978">
      <w:pPr>
        <w:ind w:firstLine="708" w:left="5664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230978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230978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0978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116F9E">
      <w:rPr>
        <w:noProof w:val="false"/>
      </w:rPr>
      <w:t>2741</w:t>
    </w:r>
    <w:r w:rsidR="009D2742">
      <w:rPr>
        <w:noProof w:val="false"/>
      </w:rPr>
      <w:t>/16-</w:t>
    </w:r>
    <w:r w:rsidR="00A72A51">
      <w:rPr>
        <w:noProof w:val="false"/>
      </w:rPr>
      <w:t>1</w:t>
    </w:r>
    <w:r w:rsidR="00EB379C">
      <w:rPr>
        <w:noProof w:val="false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116F9E"/>
    <w:rsid w:val="0015645C"/>
    <w:rsid w:val="001C6B43"/>
    <w:rsid w:val="00230978"/>
    <w:rsid w:val="0023403D"/>
    <w:rsid w:val="00243A4D"/>
    <w:rsid w:val="00262E7F"/>
    <w:rsid w:val="00283809"/>
    <w:rsid w:val="002A6164"/>
    <w:rsid w:val="002D6E91"/>
    <w:rsid w:val="002D7583"/>
    <w:rsid w:val="0030413A"/>
    <w:rsid w:val="00341B62"/>
    <w:rsid w:val="003C1FAA"/>
    <w:rsid w:val="003F0CEB"/>
    <w:rsid w:val="003F5D58"/>
    <w:rsid w:val="003F760A"/>
    <w:rsid w:val="00443607"/>
    <w:rsid w:val="00481A33"/>
    <w:rsid w:val="004A0E50"/>
    <w:rsid w:val="004B72A9"/>
    <w:rsid w:val="004D61B5"/>
    <w:rsid w:val="005151FF"/>
    <w:rsid w:val="005315D9"/>
    <w:rsid w:val="0062454C"/>
    <w:rsid w:val="00660B6C"/>
    <w:rsid w:val="006630E6"/>
    <w:rsid w:val="006D29D0"/>
    <w:rsid w:val="006D37EF"/>
    <w:rsid w:val="006D7209"/>
    <w:rsid w:val="00765F23"/>
    <w:rsid w:val="007A5DAF"/>
    <w:rsid w:val="007C5E77"/>
    <w:rsid w:val="00801912"/>
    <w:rsid w:val="00804778"/>
    <w:rsid w:val="00823E44"/>
    <w:rsid w:val="00852BC6"/>
    <w:rsid w:val="0085463C"/>
    <w:rsid w:val="008D12F2"/>
    <w:rsid w:val="009357C1"/>
    <w:rsid w:val="009D2742"/>
    <w:rsid w:val="009D32CF"/>
    <w:rsid w:val="00A05225"/>
    <w:rsid w:val="00A17B49"/>
    <w:rsid w:val="00A45E4C"/>
    <w:rsid w:val="00A72A51"/>
    <w:rsid w:val="00A81191"/>
    <w:rsid w:val="00A93C76"/>
    <w:rsid w:val="00A97E67"/>
    <w:rsid w:val="00AE3671"/>
    <w:rsid w:val="00B67A9F"/>
    <w:rsid w:val="00B71151"/>
    <w:rsid w:val="00B87FFB"/>
    <w:rsid w:val="00BC1EA3"/>
    <w:rsid w:val="00BD271E"/>
    <w:rsid w:val="00BD6492"/>
    <w:rsid w:val="00CB121F"/>
    <w:rsid w:val="00CC4CC9"/>
    <w:rsid w:val="00D51262"/>
    <w:rsid w:val="00D92198"/>
    <w:rsid w:val="00DD686D"/>
    <w:rsid w:val="00EA30C4"/>
    <w:rsid w:val="00EA3AF8"/>
    <w:rsid w:val="00EB07C2"/>
    <w:rsid w:val="00EB379C"/>
    <w:rsid w:val="00EC2F02"/>
    <w:rsid w:val="00ED59B9"/>
    <w:rsid w:val="00EE6B44"/>
    <w:rsid w:val="00F301AA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09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09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0978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09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09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09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09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0978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09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09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2741</izvorni_sadrzaj>
    <derivirana_varijabla naziv="DomainObject.Predmet.Broj_1">2741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St-2741/2016</izvorni_sadrzaj>
    <derivirana_varijabla naziv="DomainObject.Predmet.OznakaBroj_1">St-2741/2016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ACTIVESHOES d.o.o.</izvorni_sadrzaj>
    <derivirana_varijabla naziv="DomainObject.Predmet.ProtustrankaFormated_1">  ACTIVESHOES d.o.o.</derivirana_varijabla>
  </DomainObject.Predmet.ProtustrankaFormated>
  <DomainObject.Predmet.ProtustrankaFormatedOIB>
    <izvorni_sadrzaj>  ACTIVESHOES d.o.o., OIB 42907744733</izvorni_sadrzaj>
    <derivirana_varijabla naziv="DomainObject.Predmet.ProtustrankaFormatedOIB_1">  ACTIVESHOES d.o.o., OIB 42907744733</derivirana_varijabla>
  </DomainObject.Predmet.ProtustrankaFormatedOIB>
  <DomainObject.Predmet.ProtustrankaFormatedWithAdress>
    <izvorni_sadrzaj> ACTIVESHOES d.o.o., Lanište 32, 10000 Zagreb</izvorni_sadrzaj>
    <derivirana_varijabla naziv="DomainObject.Predmet.ProtustrankaFormatedWithAdress_1"> ACTIVESHOES d.o.o., Lanište 32, 10000 Zagreb</derivirana_varijabla>
  </DomainObject.Predmet.ProtustrankaFormatedWithAdress>
  <DomainObject.Predmet.ProtustrankaFormatedWithAdressOIB>
    <izvorni_sadrzaj> ACTIVESHOES d.o.o., OIB 42907744733, Lanište 32, 10000 Zagreb</izvorni_sadrzaj>
    <derivirana_varijabla naziv="DomainObject.Predmet.ProtustrankaFormatedWithAdressOIB_1"> ACTIVESHOES d.o.o., OIB 42907744733, Lanište 32, 10000 Zagreb</derivirana_varijabla>
  </DomainObject.Predmet.ProtustrankaFormatedWithAdressOIB>
  <DomainObject.Predmet.ProtustrankaWithAdress>
    <izvorni_sadrzaj>ACTIVESHOES d.o.o. Lanište 32, 10000 Zagreb</izvorni_sadrzaj>
    <derivirana_varijabla naziv="DomainObject.Predmet.ProtustrankaWithAdress_1">ACTIVESHOES d.o.o. Lanište 32, 10000 Zagreb</derivirana_varijabla>
  </DomainObject.Predmet.ProtustrankaWithAdress>
  <DomainObject.Predmet.ProtustrankaWithAdressOIB>
    <izvorni_sadrzaj>ACTIVESHOES d.o.o., OIB 42907744733, Lanište 32, 10000 Zagreb</izvorni_sadrzaj>
    <derivirana_varijabla naziv="DomainObject.Predmet.ProtustrankaWithAdressOIB_1">ACTIVESHOES d.o.o., OIB 42907744733, Lanište 32, 10000 Zagreb</derivirana_varijabla>
  </DomainObject.Predmet.ProtustrankaWithAdressOIB>
  <DomainObject.Predmet.ProtustrankaNazivFormated>
    <izvorni_sadrzaj>ACTIVESHOES d.o.o.</izvorni_sadrzaj>
    <derivirana_varijabla naziv="DomainObject.Predmet.ProtustrankaNazivFormated_1">ACTIVESHOES d.o.o.</derivirana_varijabla>
  </DomainObject.Predmet.ProtustrankaNazivFormated>
  <DomainObject.Predmet.ProtustrankaNazivFormatedOIB>
    <izvorni_sadrzaj>ACTIVESHOES d.o.o., OIB 42907744733</izvorni_sadrzaj>
    <derivirana_varijabla naziv="DomainObject.Predmet.ProtustrankaNazivFormatedOIB_1">ACTIVESHOES d.o.o., OIB 42907744733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ACTIVESHOES d.o.o.</item>
    </izvorni_sadrzaj>
    <derivirana_varijabla naziv="DomainObject.Predmet.ProtuStrankaListFormated_1">
      <item>ACTIVESHOES d.o.o.</item>
    </derivirana_varijabla>
  </DomainObject.Predmet.ProtuStrankaListFormated>
  <DomainObject.Predmet.ProtuStrankaListFormatedOIB>
    <izvorni_sadrzaj>
      <item>ACTIVESHOES d.o.o., OIB 42907744733</item>
    </izvorni_sadrzaj>
    <derivirana_varijabla naziv="DomainObject.Predmet.ProtuStrankaListFormatedOIB_1">
      <item>ACTIVESHOES d.o.o., OIB 42907744733</item>
    </derivirana_varijabla>
  </DomainObject.Predmet.ProtuStrankaListFormatedOIB>
  <DomainObject.Predmet.ProtuStrankaListFormatedWithAdress>
    <izvorni_sadrzaj>
      <item>ACTIVESHOES d.o.o., Lanište 32, 10000 Zagreb</item>
    </izvorni_sadrzaj>
    <derivirana_varijabla naziv="DomainObject.Predmet.ProtuStrankaListFormatedWithAdress_1">
      <item>ACTIVESHOES d.o.o., Lanište 32, 10000 Zagreb</item>
    </derivirana_varijabla>
  </DomainObject.Predmet.ProtuStrankaListFormatedWithAdress>
  <DomainObject.Predmet.ProtuStrankaListFormatedWithAdressOIB>
    <izvorni_sadrzaj>
      <item>ACTIVESHOES d.o.o., OIB 42907744733, Lanište 32, 10000 Zagreb</item>
    </izvorni_sadrzaj>
    <derivirana_varijabla naziv="DomainObject.Predmet.ProtuStrankaListFormatedWithAdressOIB_1">
      <item>ACTIVESHOES d.o.o., OIB 42907744733, Lanište 32, 10000 Zagreb</item>
    </derivirana_varijabla>
  </DomainObject.Predmet.ProtuStrankaListFormatedWithAdressOIB>
  <DomainObject.Predmet.ProtuStrankaListNazivFormated>
    <izvorni_sadrzaj>
      <item>ACTIVESHOES d.o.o.</item>
    </izvorni_sadrzaj>
    <derivirana_varijabla naziv="DomainObject.Predmet.ProtuStrankaListNazivFormated_1">
      <item>ACTIVESHOES d.o.o.</item>
    </derivirana_varijabla>
  </DomainObject.Predmet.ProtuStrankaListNazivFormated>
  <DomainObject.Predmet.ProtuStrankaListNazivFormatedOIB>
    <izvorni_sadrzaj>
      <item>ACTIVESHOES d.o.o., OIB 42907744733</item>
    </izvorni_sadrzaj>
    <derivirana_varijabla naziv="DomainObject.Predmet.ProtuStrankaListNazivFormatedOIB_1">
      <item>ACTIVESHOES d.o.o., OIB 42907744733</item>
    </derivirana_varijabla>
  </DomainObject.Predmet.ProtuStrankaListNazivFormatedOIB>
  <DomainObject.Predmet.OstaliListFormated>
    <izvorni_sadrzaj>
      <item>Gábor Hortai</item>
    </izvorni_sadrzaj>
    <derivirana_varijabla naziv="DomainObject.Predmet.OstaliListFormated_1">
      <item>Gábor Hortai</item>
    </derivirana_varijabla>
  </DomainObject.Predmet.OstaliListFormated>
  <DomainObject.Predmet.OstaliListFormatedOIB>
    <izvorni_sadrzaj>
      <item>Gábor Hortai, OIB 73900857901</item>
    </izvorni_sadrzaj>
    <derivirana_varijabla naziv="DomainObject.Predmet.OstaliListFormatedOIB_1">
      <item>Gábor Hortai, OIB 73900857901</item>
    </derivirana_varijabla>
  </DomainObject.Predmet.OstaliListFormatedOIB>
  <DomainObject.Predmet.OstaliListFormatedWithAdress>
    <izvorni_sadrzaj>
      <item>Gábor Hortai, Pazmany Peter Utca 002, 7634 Pecs</item>
    </izvorni_sadrzaj>
    <derivirana_varijabla naziv="DomainObject.Predmet.OstaliListFormatedWithAdress_1">
      <item>Gábor Hortai, Pazmany Peter Utca 002, 7634 Pecs</item>
    </derivirana_varijabla>
  </DomainObject.Predmet.OstaliListFormatedWithAdress>
  <DomainObject.Predmet.OstaliListFormatedWithAdressOIB>
    <izvorni_sadrzaj>
      <item>Gábor Hortai, OIB 73900857901, Pazmany Peter Utca 002, 7634 Pecs</item>
    </izvorni_sadrzaj>
    <derivirana_varijabla naziv="DomainObject.Predmet.OstaliListFormatedWithAdressOIB_1">
      <item>Gábor Hortai, OIB 73900857901, Pazmany Peter Utca 002, 7634 Pecs</item>
    </derivirana_varijabla>
  </DomainObject.Predmet.OstaliListFormatedWithAdressOIB>
  <DomainObject.Predmet.OstaliListNazivFormated>
    <izvorni_sadrzaj>
      <item>Gábor Hortai</item>
    </izvorni_sadrzaj>
    <derivirana_varijabla naziv="DomainObject.Predmet.OstaliListNazivFormated_1">
      <item>Gábor Hortai</item>
    </derivirana_varijabla>
  </DomainObject.Predmet.OstaliListNazivFormated>
  <DomainObject.Predmet.OstaliListNazivFormatedOIB>
    <izvorni_sadrzaj>
      <item>Gábor Hortai, OIB 73900857901</item>
    </izvorni_sadrzaj>
    <derivirana_varijabla naziv="DomainObject.Predmet.OstaliListNazivFormatedOIB_1">
      <item>Gábor Hortai, OIB 73900857901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ACTIVESHOES d.o.o.</izvorni_sadrzaj>
    <derivirana_varijabla naziv="DomainObject.Predmet.ProtustrankaIDrugi_1">ACTIVESHOES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ACTIVESHOES d.o.o., OIB 42907744733, Lanište 32, 10000 Zagreb</izvorni_sadrzaj>
    <derivirana_varijabla naziv="DomainObject.Predmet.ProtustrankaIDrugiAdressOIB_1">ACTIVESHOES d.o.o., OIB 42907744733, Lanište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ACTIVESHOES d.o.o.</item>
      <item>FINA Regionalni centar Zagreb</item>
      <item>Gábor Hortai</item>
    </izvorni_sadrzaj>
    <derivirana_varijabla naziv="DomainObject.Predmet.SudioniciListNaziv_1">
      <item>ACTIVESHOES d.o.o.</item>
      <item>FINA Regionalni centar Zagreb</item>
      <item>Gábor Hortai</item>
    </derivirana_varijabla>
  </DomainObject.Predmet.SudioniciListNaziv>
  <DomainObject.Predmet.SudioniciListAdressOIB>
    <izvorni_sadrzaj>
      <item>ACTIVESHOES d.o.o., OIB 42907744733, Lanište 32,10000 Zagreb</item>
      <item>FINA Regionalni centar Zagreb, OIB 85821130368, Trg svibanjskih žrtava 1995. br. 1,10000 Zagreb</item>
      <item>Gábor Hortai, OIB 73900857901, Pazmany Peter Utca 002,7634 Pecs</item>
    </izvorni_sadrzaj>
    <derivirana_varijabla naziv="DomainObject.Predmet.SudioniciListAdressOIB_1">
      <item>ACTIVESHOES d.o.o., OIB 42907744733, Lanište 32,10000 Zagreb</item>
      <item>FINA Regionalni centar Zagreb, OIB 85821130368, Trg svibanjskih žrtava 1995. br. 1,10000 Zagreb</item>
      <item>Gábor Hortai, OIB 73900857901, Pazmany Peter Utca 002,7634 Pecs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42907744733</item>
      <item>, OIB 85821130368</item>
      <item>, OIB 73900857901</item>
    </izvorni_sadrzaj>
    <derivirana_varijabla naziv="DomainObject.Predmet.SudioniciListNazivOIB_1">
      <item>, OIB 42907744733</item>
      <item>, OIB 85821130368</item>
      <item>, OIB 73900857901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514</properties:Words>
  <properties:Characters>2827</properties:Characters>
  <properties:Lines>66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2016-09-23T08:23:00Z</dcterms:created>
  <dc:creator>Vinka Mihalinčić</dc:creator>
  <cp:lastModifiedBy>Vinka Mihalinčić</cp:lastModifiedBy>
  <cp:lastPrinted>2016-09-23T08:24:00Z</cp:lastPrinted>
  <dcterms:modified xmlns:xsi="http://www.w3.org/2001/XMLSchema-instance" xsi:type="dcterms:W3CDTF">2016-09-23T08:26:00Z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